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e87c" w14:paraId="b41e87c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DB25D0">
        <w:t>24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E1E1F" w:rsidRPr="00EE1E1F">
        <w:rPr>
          <w:b/>
        </w:rPr>
        <w:t>SOLAR PARK OBNOVLJIVI IZVORI ENERGIJE d.o.o., V. Holjevca 20, Zagreb, MBS: 080701102, OIB: 55308691669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CB77D6" w:rsidR="00CB77D6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6923A0" w:rsidRPr="006923A0">
        <w:t>SOLAR PARK OBNOVLJIVI IZVORI ENERGIJE d.o.o., V. Holjevca 20, Zagreb, MBS: 080701102, OIB: 55308691669</w:t>
      </w:r>
      <w:r w:rsidR="00204EAF" w:rsidRPr="00E658BE">
        <w:t xml:space="preserve">. </w:t>
      </w:r>
    </w:p>
    <w:p w:rsidRDefault="00CB77D6" w:rsidP="00CB77D6" w:rsidR="00CB77D6">
      <w:pPr>
        <w:pStyle w:val="Odlomakpopisa"/>
        <w:ind w:left="1500"/>
        <w:jc w:val="both"/>
      </w:pPr>
    </w:p>
    <w:p w:rsidRDefault="008C4A50" w:rsidP="00CB77D6" w:rsidR="00CB77D6">
      <w:pPr>
        <w:pStyle w:val="Odlomakpopisa"/>
        <w:numPr>
          <w:ilvl w:val="0"/>
          <w:numId w:val="5"/>
        </w:numPr>
        <w:jc w:val="both"/>
      </w:pPr>
      <w:r w:rsidRPr="00CB77D6">
        <w:t xml:space="preserve">Za stečajnog upravitelja imenuje se </w:t>
      </w:r>
      <w:r w:rsidR="00CB77D6">
        <w:t>Zvonko Tomljanović, Našice, J. Runjanina 7, OIB: 01559486405.</w:t>
      </w:r>
    </w:p>
    <w:p w:rsidRDefault="008C4A50" w:rsidP="004243A8" w:rsidR="008C4A50" w:rsidRPr="00E658BE">
      <w:pPr>
        <w:pStyle w:val="Odlomakpopisa"/>
        <w:ind w:left="1571"/>
        <w:jc w:val="both"/>
      </w:pPr>
    </w:p>
    <w:p w:rsidRDefault="008C4A50" w:rsidP="006923A0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6923A0" w:rsidRPr="006923A0">
        <w:rPr>
          <w:bCs/>
        </w:rPr>
        <w:t>SOLAR PARK OBNOVLJIVI IZVORI ENERGIJE d.o.o., V. Holjevca 20, Zagreb, MBS: 080701102, OIB: 55308691669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1043B">
        <w:t>0</w:t>
      </w:r>
      <w:r w:rsidR="006923A0">
        <w:t>4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6923A0" w:rsidRPr="006923A0">
        <w:t>SOLAR PARK OBNOVLJIVI IZVORI ENERGIJE d.o.o., V. Holjevca 20, Zagreb, MBS: 080701102, OIB: 55308691669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6923A0">
        <w:t>24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BC6" w:rsidP="00FD0D3C" w:rsidR="00E30BC6">
      <w:r>
        <w:separator/>
      </w:r>
    </w:p>
  </w:endnote>
  <w:endnote w:id="0" w:type="continuationSeparator">
    <w:p w:rsidRDefault="00E30BC6" w:rsidP="00FD0D3C" w:rsidR="00E30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BC6" w:rsidP="00FD0D3C" w:rsidR="00E30BC6">
      <w:r>
        <w:separator/>
      </w:r>
    </w:p>
  </w:footnote>
  <w:footnote w:id="0" w:type="continuationSeparator">
    <w:p w:rsidRDefault="00E30BC6" w:rsidP="00FD0D3C" w:rsidR="00E30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BC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33A35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DB25D0">
      <w:t>24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33A35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B77D6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4022"/>
    <w:rsid w:val="00D73DB7"/>
    <w:rsid w:val="00D830A2"/>
    <w:rsid w:val="00D93EA3"/>
    <w:rsid w:val="00D97FB4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30BC6"/>
    <w:rsid w:val="00E512E8"/>
    <w:rsid w:val="00E6345F"/>
    <w:rsid w:val="00E658BE"/>
    <w:rsid w:val="00E72D3D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3A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3A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1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PARK OBNOVLJIVI IZVORI ENERGIJE d.o.o.</izvorni_sadrzaj>
    <derivirana_varijabla naziv="DomainObject.Predmet.ProtustrankaFormated_1">  SOLAR PARK OBNOVLJIVI IZVORI ENERGIJE d.o.o.</derivirana_varijabla>
  </DomainObject.Predmet.ProtustrankaFormated>
  <DomainObject.Predmet.ProtustrankaFormatedOIB>
    <izvorni_sadrzaj>  SOLAR PARK OBNOVLJIVI IZVORI ENERGIJE d.o.o., OIB 55308691669</izvorni_sadrzaj>
    <derivirana_varijabla naziv="DomainObject.Predmet.ProtustrankaFormatedOIB_1">  SOLAR PARK OBNOVLJIVI IZVORI ENERGIJE d.o.o., OIB 55308691669</derivirana_varijabla>
  </DomainObject.Predmet.ProtustrankaFormatedOIB>
  <DomainObject.Predmet.ProtustrankaFormatedWithAdress>
    <izvorni_sadrzaj> SOLAR PARK OBNOVLJIVI IZVORI ENERGIJE d.o.o., V. Holjevca 20, 10000 Zagreb</izvorni_sadrzaj>
    <derivirana_varijabla naziv="DomainObject.Predmet.ProtustrankaFormatedWithAdress_1"> SOLAR PARK OBNOVLJIVI IZVORI ENERGIJE d.o.o., V. Holjevca 20, 10000 Zagreb</derivirana_varijabla>
  </DomainObject.Predmet.ProtustrankaFormatedWithAdress>
  <DomainObject.Predmet.ProtustrankaFormatedWithAdressOIB>
    <izvorni_sadrzaj> SOLAR PARK OBNOVLJIVI IZVORI ENERGIJE d.o.o., OIB 55308691669, V. Holjevca 20, 10000 Zagreb</izvorni_sadrzaj>
    <derivirana_varijabla naziv="DomainObject.Predmet.ProtustrankaFormatedWithAdressOIB_1"> SOLAR PARK OBNOVLJIVI IZVORI ENERGIJE d.o.o., OIB 55308691669, V. Holjevca 20, 10000 Zagreb</derivirana_varijabla>
  </DomainObject.Predmet.ProtustrankaFormatedWithAdressOIB>
  <DomainObject.Predmet.ProtustrankaWithAdress>
    <izvorni_sadrzaj>SOLAR PARK OBNOVLJIVI IZVORI ENERGIJE d.o.o. V. Holjevca 20, 10000 Zagreb</izvorni_sadrzaj>
    <derivirana_varijabla naziv="DomainObject.Predmet.ProtustrankaWithAdress_1">SOLAR PARK OBNOVLJIVI IZVORI ENERGIJE d.o.o. V. Holjevca 20, 10000 Zagreb</derivirana_varijabla>
  </DomainObject.Predmet.ProtustrankaWithAdress>
  <DomainObject.Predmet.ProtustrankaWithAdressOIB>
    <izvorni_sadrzaj>SOLAR PARK OBNOVLJIVI IZVORI ENERGIJE d.o.o., OIB 55308691669, V. Holjevca 20, 10000 Zagreb</izvorni_sadrzaj>
    <derivirana_varijabla naziv="DomainObject.Predmet.ProtustrankaWithAdressOIB_1">SOLAR PARK OBNOVLJIVI IZVORI ENERGIJE d.o.o., OIB 55308691669, V. Holjevca 20, 10000 Zagreb</derivirana_varijabla>
  </DomainObject.Predmet.ProtustrankaWithAdressOIB>
  <DomainObject.Predmet.ProtustrankaNazivFormated>
    <izvorni_sadrzaj>SOLAR PARK OBNOVLJIVI IZVORI ENERGIJE d.o.o.</izvorni_sadrzaj>
    <derivirana_varijabla naziv="DomainObject.Predmet.ProtustrankaNazivFormated_1">SOLAR PARK OBNOVLJIVI IZVORI ENERGIJE d.o.o.</derivirana_varijabla>
  </DomainObject.Predmet.ProtustrankaNazivFormated>
  <DomainObject.Predmet.ProtustrankaNazivFormatedOIB>
    <izvorni_sadrzaj>SOLAR PARK OBNOVLJIVI IZVORI ENERGIJE d.o.o., OIB 55308691669</izvorni_sadrzaj>
    <derivirana_varijabla naziv="DomainObject.Predmet.ProtustrankaNazivFormatedOIB_1">SOLAR PARK OBNOVLJIVI IZVORI ENERGIJE d.o.o., OIB 55308691669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 PARK OBNOVLJIVI IZVORI ENERGIJE d.o.o.</item>
    </izvorni_sadrzaj>
    <derivirana_varijabla naziv="DomainObject.Predmet.ProtuStrankaListFormated_1">
      <item>SOLAR PARK OBNOVLJIVI IZVORI ENERGIJE d.o.o.</item>
    </derivirana_varijabla>
  </DomainObject.Predmet.ProtuStrankaListFormated>
  <DomainObject.Predmet.ProtuStrankaListFormatedOIB>
    <izvorni_sadrzaj>
      <item>SOLAR PARK OBNOVLJIVI IZVORI ENERGIJE d.o.o., OIB 55308691669</item>
    </izvorni_sadrzaj>
    <derivirana_varijabla naziv="DomainObject.Predmet.ProtuStrankaListFormatedOIB_1">
      <item>SOLAR PARK OBNOVLJIVI IZVORI ENERGIJE d.o.o., OIB 55308691669</item>
    </derivirana_varijabla>
  </DomainObject.Predmet.ProtuStrankaListFormatedOIB>
  <DomainObject.Predmet.ProtuStrankaListFormatedWithAdress>
    <izvorni_sadrzaj>
      <item>SOLAR PARK OBNOVLJIVI IZVORI ENERGIJE d.o.o., V. Holjevca 20, 10000 Zagreb</item>
    </izvorni_sadrzaj>
    <derivirana_varijabla naziv="DomainObject.Predmet.ProtuStrankaListFormatedWithAdress_1">
      <item>SOLAR PARK OBNOVLJIVI IZVORI ENERGIJE d.o.o., V. Holjevca 20, 10000 Zagreb</item>
    </derivirana_varijabla>
  </DomainObject.Predmet.ProtuStrankaListFormatedWithAdress>
  <DomainObject.Predmet.ProtuStrankaListFormatedWithAdressOIB>
    <izvorni_sadrzaj>
      <item>SOLAR PARK OBNOVLJIVI IZVORI ENERGIJE d.o.o., OIB 55308691669, V. Holjevca 20, 10000 Zagreb</item>
    </izvorni_sadrzaj>
    <derivirana_varijabla naziv="DomainObject.Predmet.ProtuStrankaListFormatedWithAdressOIB_1">
      <item>SOLAR PARK OBNOVLJIVI IZVORI ENERGIJE d.o.o., OIB 55308691669, V. Holjevca 20, 10000 Zagreb</item>
    </derivirana_varijabla>
  </DomainObject.Predmet.ProtuStrankaListFormatedWithAdressOIB>
  <DomainObject.Predmet.ProtuStrankaListNazivFormated>
    <izvorni_sadrzaj>
      <item>SOLAR PARK OBNOVLJIVI IZVORI ENERGIJE d.o.o.</item>
    </izvorni_sadrzaj>
    <derivirana_varijabla naziv="DomainObject.Predmet.ProtuStrankaListNazivFormated_1">
      <item>SOLAR PARK OBNOVLJIVI IZVORI ENERGIJE d.o.o.</item>
    </derivirana_varijabla>
  </DomainObject.Predmet.ProtuStrankaListNazivFormated>
  <DomainObject.Predmet.ProtuStrankaListNazivFormatedOIB>
    <izvorni_sadrzaj>
      <item>SOLAR PARK OBNOVLJIVI IZVORI ENERGIJE d.o.o., OIB 55308691669</item>
    </izvorni_sadrzaj>
    <derivirana_varijabla naziv="DomainObject.Predmet.ProtuStrankaListNazivFormatedOIB_1">
      <item>SOLAR PARK OBNOVLJIVI IZVORI ENERGIJE d.o.o., OIB 55308691669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 PARK OBNOVLJIVI IZVORI ENERGIJE d.o.o.</izvorni_sadrzaj>
    <derivirana_varijabla naziv="DomainObject.Predmet.ProtustrankaIDrugi_1">SOLAR PARK OBNOVLJIVI IZVORI ENERGIJE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 PARK OBNOVLJIVI IZVORI ENERGIJE d.o.o., OIB 55308691669, V. Holjevca 20, 10000 Zagreb</izvorni_sadrzaj>
    <derivirana_varijabla naziv="DomainObject.Predmet.ProtustrankaIDrugiAdressOIB_1">SOLAR PARK OBNOVLJIVI IZVORI ENERGIJE d.o.o., OIB 55308691669,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PARK OBNOVLJIVI IZVORI ENERGIJE d.o.o.</item>
      <item>FINA Regionalni centar Zagreb</item>
    </izvorni_sadrzaj>
    <derivirana_varijabla naziv="DomainObject.Predmet.SudioniciListNaziv_1">
      <item>SOLAR PARK OBNOVLJIVI IZVORI ENERGIJE d.o.o.</item>
      <item>FINA Regionalni centar Zagreb</item>
    </derivirana_varijabla>
  </DomainObject.Predmet.SudioniciListNaziv>
  <DomainObject.Predmet.SudioniciListAdressOIB>
    <izvorni_sadrzaj>
      <item>SOLAR PARK OBNOVLJIVI IZVORI ENERGIJE d.o.o., OIB 55308691669, V. Holjevca 20,10000 Zagreb</item>
      <item>FINA Regionalni centar Zagreb, OIB 85821130368, Trg svibanjskih žrtava 1995. br. 1,10000 Zagreb</item>
    </izvorni_sadrzaj>
    <derivirana_varijabla naziv="DomainObject.Predmet.SudioniciListAdressOIB_1">
      <item>SOLAR PARK OBNOVLJIVI IZVORI ENERGIJE d.o.o., OIB 55308691669, V. Holjevca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55308691669</item>
      <item>, OIB 85821130368</item>
    </izvorni_sadrzaj>
    <derivirana_varijabla naziv="DomainObject.Predmet.SudioniciListNazivOIB_1">
      <item>, OIB 55308691669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27B12-CEDB-4C78-9584-B235DA55D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2955</properties:Characters>
  <properties:Lines>97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2016-08-01T06:44:00Z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