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d7a6" w14:paraId="a59d7a6" w:rsidRDefault="0045303B" w:rsidP="0045303B" w:rsidR="0045303B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303B" w:rsidP="0045303B" w:rsidR="0045303B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45303B" w:rsidP="0045303B" w:rsidR="0045303B">
      <w:pPr>
        <w:rPr>
          <w:szCs w:val="24"/>
        </w:rPr>
      </w:pPr>
      <w:r>
        <w:rPr>
          <w:szCs w:val="24"/>
        </w:rPr>
        <w:t>Trgovački sud u Varaždinu</w:t>
      </w:r>
    </w:p>
    <w:p w:rsidRDefault="0045303B" w:rsidP="0045303B" w:rsidR="0045303B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45303B" w:rsidP="0045303B" w:rsidR="0045303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Poslovni broj: 7 St-346/2018-5</w:t>
      </w:r>
    </w:p>
    <w:p w:rsidRDefault="0045303B" w:rsidP="0045303B" w:rsidR="0045303B">
      <w:pPr>
        <w:jc w:val="center"/>
        <w:rPr>
          <w:szCs w:val="24"/>
        </w:rPr>
      </w:pPr>
    </w:p>
    <w:p w:rsidRDefault="0045303B" w:rsidP="0045303B" w:rsidR="0045303B">
      <w:pPr>
        <w:jc w:val="center"/>
        <w:rPr>
          <w:szCs w:val="24"/>
        </w:rPr>
      </w:pPr>
    </w:p>
    <w:p w:rsidRDefault="0045303B" w:rsidP="0045303B" w:rsidR="0045303B">
      <w:pPr>
        <w:jc w:val="center"/>
        <w:rPr>
          <w:szCs w:val="24"/>
        </w:rPr>
      </w:pPr>
    </w:p>
    <w:p w:rsidRDefault="0045303B" w:rsidP="0045303B" w:rsidR="0045303B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APEL j.d.o.o. Koprivnica, Dravska 17, OIB: 83043690746, 6. studenoga 2018., </w:t>
      </w:r>
    </w:p>
    <w:p w:rsidRDefault="0045303B" w:rsidP="0045303B" w:rsidR="0045303B">
      <w:pPr>
        <w:jc w:val="both"/>
      </w:pPr>
    </w:p>
    <w:p w:rsidRDefault="0045303B" w:rsidP="0045303B" w:rsidR="0045303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APEL j.d.o.o. Koprivnica, Dravska 17, OIB: 83043690746</w:t>
      </w:r>
      <w:r>
        <w:rPr>
          <w:szCs w:val="24"/>
        </w:rPr>
        <w:t>, s danom 6. studenoga 2018. u 14,00 sati.</w:t>
      </w:r>
    </w:p>
    <w:p w:rsidRDefault="0045303B" w:rsidP="0045303B" w:rsidR="0045303B">
      <w:pPr>
        <w:ind w:hanging="705" w:left="1413"/>
        <w:jc w:val="both"/>
        <w:rPr>
          <w:szCs w:val="24"/>
        </w:rPr>
      </w:pPr>
    </w:p>
    <w:p w:rsidRDefault="0045303B" w:rsidP="0045303B" w:rsidR="0045303B">
      <w:pPr>
        <w:ind w:hanging="705" w:left="1410"/>
        <w:jc w:val="both"/>
      </w:pPr>
      <w:r>
        <w:t>II</w:t>
      </w:r>
      <w:r>
        <w:tab/>
        <w:t>Za stečajnog upravitelja imenuje se Snježana Vrkljan iz Zagreba, Kralja Zvonimira 75, OIB: 44740101731.</w:t>
      </w:r>
    </w:p>
    <w:p w:rsidRDefault="0045303B" w:rsidP="0045303B" w:rsidR="0045303B">
      <w:pPr>
        <w:ind w:hanging="705" w:left="1413"/>
        <w:jc w:val="both"/>
        <w:rPr>
          <w:szCs w:val="24"/>
        </w:rPr>
      </w:pPr>
    </w:p>
    <w:p w:rsidRDefault="0045303B" w:rsidP="0045303B" w:rsidR="0045303B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>APEL j.d.o.o. Koprivnica, Dravska 17, OIB: 83043690746.</w:t>
      </w:r>
    </w:p>
    <w:p w:rsidRDefault="0045303B" w:rsidP="0045303B" w:rsidR="0045303B">
      <w:pPr>
        <w:ind w:hanging="705" w:left="1410"/>
        <w:jc w:val="both"/>
      </w:pPr>
    </w:p>
    <w:p w:rsidRDefault="0045303B" w:rsidP="0045303B" w:rsidR="0045303B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45303B" w:rsidP="0045303B" w:rsidR="0045303B">
      <w:pPr>
        <w:jc w:val="both"/>
        <w:rPr>
          <w:szCs w:val="24"/>
        </w:rPr>
      </w:pPr>
    </w:p>
    <w:p w:rsidRDefault="0045303B" w:rsidP="0045303B" w:rsidR="0045303B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>APEL j.d.o.o. Koprivnica, Dravska 17, OIB: 83043690746,</w:t>
      </w:r>
      <w:r>
        <w:rPr>
          <w:szCs w:val="24"/>
        </w:rPr>
        <w:t xml:space="preserve"> bit će brisan iz sudskog registra.</w:t>
      </w:r>
    </w:p>
    <w:p w:rsidRDefault="0045303B" w:rsidP="0045303B" w:rsidR="0045303B">
      <w:pPr>
        <w:jc w:val="center"/>
        <w:rPr>
          <w:szCs w:val="24"/>
        </w:rPr>
      </w:pPr>
    </w:p>
    <w:p w:rsidRDefault="0045303B" w:rsidP="0045303B" w:rsidR="0045303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6. rujna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</w:t>
      </w:r>
      <w:r>
        <w:rPr>
          <w:szCs w:val="24"/>
        </w:rP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jc w:val="center"/>
        <w:rPr>
          <w:szCs w:val="24"/>
        </w:rPr>
      </w:pPr>
      <w:r>
        <w:rPr>
          <w:szCs w:val="24"/>
        </w:rPr>
        <w:t>U Varaždinu 6. studenoga 2018.</w:t>
      </w:r>
    </w:p>
    <w:p w:rsidRDefault="0045303B" w:rsidP="0045303B" w:rsidR="0045303B">
      <w:pPr>
        <w:jc w:val="center"/>
        <w:rPr>
          <w:szCs w:val="24"/>
        </w:rPr>
      </w:pPr>
    </w:p>
    <w:p w:rsidRDefault="0045303B" w:rsidP="0045303B" w:rsidR="0045303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45303B" w:rsidP="0045303B" w:rsidR="0045303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Sudac:</w:t>
      </w: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Marija Levanić-Škerbić,v. r. </w:t>
      </w: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5303B" w:rsidP="0045303B" w:rsidR="0045303B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45303B" w:rsidP="0045303B" w:rsidR="0045303B">
      <w:r>
        <w:tab/>
        <w:t>Uputa o pravnom lijeku:</w:t>
      </w:r>
    </w:p>
    <w:p w:rsidRDefault="0045303B" w:rsidP="0045303B" w:rsidR="0045303B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45303B" w:rsidP="0045303B" w:rsidR="0045303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5303B" w:rsidP="0045303B" w:rsidR="0045303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rPr>
          <w:szCs w:val="24"/>
        </w:rPr>
      </w:pPr>
    </w:p>
    <w:p w:rsidRDefault="0045303B" w:rsidP="0045303B" w:rsidR="0045303B">
      <w:pPr>
        <w:rPr>
          <w:szCs w:val="24"/>
        </w:rPr>
      </w:pPr>
      <w:r>
        <w:rPr>
          <w:szCs w:val="24"/>
        </w:rPr>
        <w:t>DNA:</w:t>
      </w:r>
    </w:p>
    <w:p w:rsidRDefault="0045303B" w:rsidP="0045303B" w:rsidR="0045303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5303B" w:rsidP="0045303B" w:rsidR="0045303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5303B" w:rsidP="0045303B" w:rsidR="0045303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– </w:t>
      </w:r>
      <w:r>
        <w:t>APEL j.d.o.o. Koprivnica, Dravska 17</w:t>
      </w:r>
    </w:p>
    <w:p w:rsidRDefault="0045303B" w:rsidP="0045303B" w:rsidR="0045303B">
      <w:pPr>
        <w:numPr>
          <w:ilvl w:val="0"/>
          <w:numId w:val="47"/>
        </w:numPr>
        <w:rPr>
          <w:szCs w:val="24"/>
        </w:rPr>
      </w:pPr>
      <w:r>
        <w:t>Zakonski zastupnik dužnika- Zoran Sušanj, Koprivnica, Ulica Ivana Gundulića 19</w:t>
      </w:r>
    </w:p>
    <w:p w:rsidRDefault="0045303B" w:rsidP="0045303B" w:rsidR="0045303B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ovoga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45303B" w:rsidP="0045303B" w:rsidR="0045303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Koprivnica</w:t>
      </w:r>
    </w:p>
    <w:p w:rsidRDefault="0045303B" w:rsidP="0045303B" w:rsidR="0045303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Stečajni upravitelj- Snježana Vrkljan, Zagreb, Kralja Zvonimira 75</w:t>
      </w:r>
    </w:p>
    <w:p w:rsidRDefault="0045303B" w:rsidP="0045303B" w:rsidR="0045303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45303B" w:rsidR="00AE649C" w:rsidRPr="0045303B"/>
    <w:sectPr w:rsidSect="0032366B" w:rsidR="00AE649C" w:rsidRPr="0045303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03B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303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303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26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St-346/2018-5</izvorni_sadrzaj>
    <derivirana_varijabla naziv="DomainObject.Oznaka_1">St-346/2018-5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APEL jednostavno društvo s ograničenom odgovornošću za trgovinu i usluge zastupanog po punomoćniku Zoran Sušanj</izvorni_sadrzaj>
    <derivirana_varijabla naziv="DomainObject.Predmet.ProtustrankaFormated_1">  APEL jednostavno društvo s ograničenom odgovornošću za trgovinu i usluge zastupanog po punomoćniku Zoran Sušanj</derivirana_varijabla>
  </DomainObject.Predmet.ProtustrankaFormated>
  <DomainObject.Predmet.ProtustrankaFormatedOIB>
    <izvorni_sadrzaj>  APEL jednostavno društvo s ograničenom odgovornošću za trgovinu i usluge, OIB 83043690746 zastupanog po punomoćniku Zoran Sušanj</izvorni_sadrzaj>
    <derivirana_varijabla naziv="DomainObject.Predmet.ProtustrankaFormatedOIB_1">  APEL jednostavno društvo s ograničenom odgovornošću za trgovinu i usluge, OIB 83043690746 zastupanog po punomoćniku Zoran Sušanj</derivirana_varijabla>
  </DomainObject.Predmet.ProtustrankaFormatedOIB>
  <DomainObject.Predmet.ProtustrankaFormatedWithAdress>
    <izvorni_sadrzaj> APEL jednostavno društvo s ograničenom odgovornošću za trgovinu i usluge, Dravska 17, 48000 Koprivnica zastupanog po punomoćniku Zoran Sušanj</izvorni_sadrzaj>
    <derivirana_varijabla naziv="DomainObject.Predmet.ProtustrankaFormatedWithAdress_1"> APEL jednostavno društvo s ograničenom odgovornošću za trgovinu i usluge, Dravska 17, 48000 Koprivnica zastupanog po punomoćniku Zoran Sušanj</derivirana_varijabla>
  </DomainObject.Predmet.ProtustrankaFormatedWithAdress>
  <DomainObject.Predmet.ProtustrankaFormatedWithAdressOIB>
    <izvorni_sadrzaj> APEL jednostavno društvo s ograničenom odgovornošću za trgovinu i usluge, OIB 83043690746, Dravska 17, 48000 Koprivnica zastupanog po punomoćniku Zoran Sušanj</izvorni_sadrzaj>
    <derivirana_varijabla naziv="DomainObject.Predmet.ProtustrankaFormatedWithAdressOIB_1"> APEL jednostavno društvo s ograničenom odgovornošću za trgovinu i usluge, OIB 83043690746, Dravska 17, 48000 Koprivnica zastupanog po punomoćniku Zoran Sušanj</derivirana_varijabla>
  </DomainObject.Predmet.ProtustrankaFormatedWithAdressOIB>
  <DomainObject.Predmet.ProtustrankaWithAdress>
    <izvorni_sadrzaj>APEL jednostavno društvo s ograničenom odgovornošću za trgovinu i usluge Dravska 17, 48000 Koprivnica</izvorni_sadrzaj>
    <derivirana_varijabla naziv="DomainObject.Predmet.ProtustrankaWithAdress_1">APEL jednostavno društvo s ograničenom odgovornošću za trgovinu i usluge Dravska 17, 48000 Koprivnica</derivirana_varijabla>
  </DomainObject.Predmet.ProtustrankaWithAdress>
  <DomainObject.Predmet.ProtustrankaWithAdressOIB>
    <izvorni_sadrzaj>APEL jednostavno društvo s ograničenom odgovornošću za trgovinu i usluge, OIB 83043690746, Dravska 17, 48000 Koprivnica</izvorni_sadrzaj>
    <derivirana_varijabla naziv="DomainObject.Predmet.ProtustrankaWithAdressOIB_1">APEL jednostavno društvo s ograničenom odgovornošću za trgovinu i usluge, OIB 83043690746, Dravska 17, 48000 Koprivnica</derivirana_varijabla>
  </DomainObject.Predmet.ProtustrankaWithAdressOIB>
  <DomainObject.Predmet.ProtustrankaNazivFormated>
    <izvorni_sadrzaj>APEL jednostavno društvo s ograničenom odgovornošću za trgovinu i usluge</izvorni_sadrzaj>
    <derivirana_varijabla naziv="DomainObject.Predmet.ProtustrankaNazivFormated_1">APEL jednostavno društvo s ograničenom odgovornošću za trgovinu i usluge</derivirana_varijabla>
  </DomainObject.Predmet.ProtustrankaNazivFormated>
  <DomainObject.Predmet.ProtustrankaNazivFormatedOIB>
    <izvorni_sadrzaj>APEL jednostavno društvo s ograničenom odgovornošću za trgovinu i usluge, OIB 83043690746</izvorni_sadrzaj>
    <derivirana_varijabla naziv="DomainObject.Predmet.ProtustrankaNazivFormatedOIB_1">APEL jednostavno društvo s ograničenom odgovornošću za trgovinu i usluge, OIB 83043690746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53249.58</izvorni_sadrzaj>
    <derivirana_varijabla naziv="DomainObject.Predmet.TrenutnaVrijednost_1">53249.58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APEL jednostavno društvo s ograničenom odgovornošću za trgovinu i usluge zastupanog po punomoćniku Zoran Sušanj</item>
    </izvorni_sadrzaj>
    <derivirana_varijabla naziv="DomainObject.Predmet.ProtuStrankaListFormated_1">
      <item>APEL jednostavno društvo s ograničenom odgovornošću za trgovinu i usluge zastupanog po punomoćniku Zoran Sušanj</item>
    </derivirana_varijabla>
  </DomainObject.Predmet.ProtuStrankaListFormated>
  <DomainObject.Predmet.ProtuStrankaListFormatedOIB>
    <izvorni_sadrzaj>
      <item>APEL jednostavno društvo s ograničenom odgovornošću za trgovinu i usluge, OIB 83043690746 zastupanog po punomoćniku Zoran Sušanj</item>
    </izvorni_sadrzaj>
    <derivirana_varijabla naziv="DomainObject.Predmet.ProtuStrankaListFormatedOIB_1">
      <item>APEL jednostavno društvo s ograničenom odgovornošću za trgovinu i usluge, OIB 83043690746 zastupanog po punomoćniku Zoran Sušanj</item>
    </derivirana_varijabla>
  </DomainObject.Predmet.ProtuStrankaListFormatedOIB>
  <DomainObject.Predmet.ProtuStrankaListFormatedWithAdress>
    <izvorni_sadrzaj>
      <item>APEL jednostavno društvo s ograničenom odgovornošću za trgovinu i usluge, Dravska 17, 48000 Koprivnica zastupanog po punomoćniku Zoran Sušanj</item>
    </izvorni_sadrzaj>
    <derivirana_varijabla naziv="DomainObject.Predmet.ProtuStrankaListFormatedWithAdress_1">
      <item>APEL jednostavno društvo s ograničenom odgovornošću za trgovinu i usluge, Dravska 17, 48000 Koprivnica zastupanog po punomoćniku Zoran Sušanj</item>
    </derivirana_varijabla>
  </DomainObject.Predmet.ProtuStrankaListFormatedWithAdress>
  <DomainObject.Predmet.ProtuStrankaListFormatedWithAdressOIB>
    <izvorni_sadrzaj>
      <item>APEL jednostavno društvo s ograničenom odgovornošću za trgovinu i usluge, OIB 83043690746, Dravska 17, 48000 Koprivnica zastupanog po punomoćniku Zoran Sušanj</item>
    </izvorni_sadrzaj>
    <derivirana_varijabla naziv="DomainObject.Predmet.ProtuStrankaListFormatedWithAdressOIB_1">
      <item>APEL jednostavno društvo s ograničenom odgovornošću za trgovinu i usluge, OIB 83043690746, Dravska 17, 48000 Koprivnica zastupanog po punomoćniku Zoran Sušanj</item>
    </derivirana_varijabla>
  </DomainObject.Predmet.ProtuStrankaListFormatedWithAdressOIB>
  <DomainObject.Predmet.ProtuStrankaListNazivFormated>
    <izvorni_sadrzaj>
      <item>APEL jednostavno društvo s ograničenom odgovornošću za trgovinu i usluge</item>
    </izvorni_sadrzaj>
    <derivirana_varijabla naziv="DomainObject.Predmet.ProtuStrankaListNazivFormated_1">
      <item>APEL jednostavno društvo s ograničenom odgovornošću za trgovinu i usluge</item>
    </derivirana_varijabla>
  </DomainObject.Predmet.ProtuStrankaListNazivFormated>
  <DomainObject.Predmet.ProtuStrankaListNazivFormatedOIB>
    <izvorni_sadrzaj>
      <item>APEL jednostavno društvo s ograničenom odgovornošću za trgovinu i usluge, OIB 83043690746</item>
    </izvorni_sadrzaj>
    <derivirana_varijabla naziv="DomainObject.Predmet.ProtuStrankaListNazivFormatedOIB_1">
      <item>APEL jednostavno društvo s ograničenom odgovornošću za trgovinu i usluge, OIB 83043690746</item>
    </derivirana_varijabla>
  </DomainObject.Predmet.ProtuStrankaListNazivFormatedOIB>
  <DomainObject.Predmet.OstaliListFormated>
    <izvorni_sadrzaj>
      <item>Zoran Sušanj punomoćnik sudionika u postupku APEL jednostavno društvo s ograničenom odgovornošću za trgovinu i usluge</item>
      <item>Sudski registar</item>
    </izvorni_sadrzaj>
    <derivirana_varijabla naziv="DomainObject.Predmet.OstaliListFormated_1">
      <item>Zoran Sušanj punomoćnik sudionika u postupku APEL jednostavno društvo s ograničenom odgovornošću za trgovinu i usluge</item>
      <item>Sudski registar</item>
    </derivirana_varijabla>
  </DomainObject.Predmet.OstaliListFormated>
  <DomainObject.Predmet.OstaliListFormatedOIB>
    <izvorni_sadrzaj>
      <item>Zoran Sušanj, OIB 10424823940 punomoćnik sudionika u postupku APEL jednostavno društvo s ograničenom odgovornošću za trgovinu i usluge</item>
      <item>Sudski registar</item>
    </izvorni_sadrzaj>
    <derivirana_varijabla naziv="DomainObject.Predmet.OstaliListFormatedOIB_1">
      <item>Zoran Sušanj, OIB 10424823940 punomoćnik sudionika u postupku APEL jednostavno društvo s ograničenom odgovornošću za trgovinu i usluge</item>
      <item>Sudski registar</item>
    </derivirana_varijabla>
  </DomainObject.Predmet.OstaliListFormatedOIB>
  <DomainObject.Predmet.OstaliListFormatedWithAdress>
    <izvorni_sadrzaj>
      <item>Zoran Sušanj, Ulica Ivana Gundulića 19, 48000 Koprivnica punomoćnik sudionika u postupku APEL jednostavno društvo s ograničenom odgovornošću za trgovinu i usluge</item>
      <item>Sudski registar</item>
    </izvorni_sadrzaj>
    <derivirana_varijabla naziv="DomainObject.Predmet.OstaliListFormatedWithAdress_1">
      <item>Zoran Sušanj, Ulica Ivana Gundulića 19, 48000 Koprivnica punomoćnik sudionika u postupku APEL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Zoran Sušanj, OIB 10424823940, Ulica Ivana Gundulića 19, 48000 Koprivnica punomoćnik sudionika u postupku APEL jednostavno društvo s ograničenom odgovornošću za trgovinu i usluge</item>
      <item>Sudski registar</item>
    </izvorni_sadrzaj>
    <derivirana_varijabla naziv="DomainObject.Predmet.OstaliListFormatedWithAdressOIB_1">
      <item>Zoran Sušanj, OIB 10424823940, Ulica Ivana Gundulića 19, 48000 Koprivnica punomoćnik sudionika u postupku APEL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Zoran Sušanj</item>
      <item>Sudski registar</item>
    </izvorni_sadrzaj>
    <derivirana_varijabla naziv="DomainObject.Predmet.OstaliListNazivFormated_1">
      <item>Zoran Sušanj</item>
      <item>Sudski registar</item>
    </derivirana_varijabla>
  </DomainObject.Predmet.OstaliListNazivFormated>
  <DomainObject.Predmet.OstaliListNazivFormatedOIB>
    <izvorni_sadrzaj>
      <item>Zoran Sušanj, OIB 10424823940</item>
      <item>Sudski registar</item>
    </izvorni_sadrzaj>
    <derivirana_varijabla naziv="DomainObject.Predmet.OstaliListNazivFormatedOIB_1">
      <item>Zoran Sušanj, OIB 10424823940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St-346/2018-5</izvorni_sadrzaj>
    <derivirana_varijabla naziv="DomainObject.PoslovniBrojDokumenta_1">St-346/2018-5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APEL jednostavno društvo s ograničenom odgovornošću za trgovinu i usluge</izvorni_sadrzaj>
    <derivirana_varijabla naziv="DomainObject.Predmet.ProtustrankaIDrugi_1">APEL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APEL jednostavno društvo s ograničenom odgovornošću za trgovinu i usluge, OIB 83043690746, Dravska 17, 48000 Koprivnica</izvorni_sadrzaj>
    <derivirana_varijabla naziv="DomainObject.Predmet.ProtustrankaIDrugiAdressOIB_1">APEL jednostavno društvo s ograničenom odgovornošću za trgovinu i usluge, OIB 83043690746,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APEL jednostavno društvo s ograničenom odgovornošću za trgovinu i usluge</item>
      <item>Zoran Sušanj</item>
      <item>Sudski registar</item>
    </izvorni_sadrzaj>
    <derivirana_varijabla naziv="DomainObject.Predmet.SudioniciListNaziv_1">
      <item>Financijska agencija</item>
      <item>APEL jednostavno društvo s ograničenom odgovornošću za trgovinu i usluge</item>
      <item>Zoran Sušanj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APEL jednostavno društvo s ograničenom odgovornošću za trgovinu i usluge, OIB 83043690746, Dravska 17,48000 Koprivnica</item>
      <item>Zoran Sušanj, OIB 10424823940, Ulica Ivana Gundulića 19,48000 Koprivnica</item>
      <item>Sudski registar</item>
    </izvorni_sadrzaj>
    <derivirana_varijabla naziv="DomainObject.Predmet.SudioniciListAdressOIB_1">
      <item>Financijska agencija, OIB 85821130368, A. Cesarca 2,42000 Varaždin</item>
      <item>APEL jednostavno društvo s ograničenom odgovornošću za trgovinu i usluge, OIB 83043690746, Dravska 17,48000 Koprivnica</item>
      <item>Zoran Sušanj, OIB 10424823940, Ulica Ivana Gundulića 19,48000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47087D-192D-40D3-80D7-644A27449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2789</properties:Characters>
  <properties:Lines>83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2018-11-06T13:06:00Z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St-346/2018-5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