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ee1a9" w14:paraId="1cee1a9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EA4BCE">
        <w:t>4</w:t>
      </w:r>
      <w:r w:rsidR="00202AFB">
        <w:t>9</w:t>
      </w:r>
      <w:r w:rsidR="008D1D7A">
        <w:t>8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8D1D7A">
        <w:t xml:space="preserve"> </w:t>
      </w:r>
      <w:proofErr w:type="spellStart"/>
      <w:r w:rsidR="008D1D7A" w:rsidRPr="008D1D7A">
        <w:t>JeT</w:t>
      </w:r>
      <w:proofErr w:type="spellEnd"/>
      <w:r w:rsidR="008D1D7A" w:rsidRPr="008D1D7A">
        <w:t xml:space="preserve"> studio d.o.o.</w:t>
      </w:r>
      <w:r w:rsidR="008D1D7A">
        <w:t xml:space="preserve"> Zagreb, </w:t>
      </w:r>
      <w:proofErr w:type="spellStart"/>
      <w:r w:rsidR="008D1D7A">
        <w:t>Vrisnička</w:t>
      </w:r>
      <w:proofErr w:type="spellEnd"/>
      <w:r w:rsidR="008D1D7A">
        <w:t xml:space="preserve"> ulica 17, </w:t>
      </w:r>
      <w:proofErr w:type="spellStart"/>
      <w:r w:rsidR="008D1D7A">
        <w:t>OIB</w:t>
      </w:r>
      <w:proofErr w:type="spellEnd"/>
      <w:r w:rsidR="008D1D7A">
        <w:t xml:space="preserve">: </w:t>
      </w:r>
      <w:r w:rsidR="008D1D7A" w:rsidRPr="008D1D7A">
        <w:t>96171346845</w:t>
      </w:r>
      <w:r w:rsidR="008D1D7A">
        <w:t xml:space="preserve">, </w:t>
      </w:r>
      <w:proofErr w:type="spellStart"/>
      <w:r w:rsidR="008D1D7A">
        <w:t>MBS</w:t>
      </w:r>
      <w:proofErr w:type="spellEnd"/>
      <w:r w:rsidR="008D1D7A">
        <w:t xml:space="preserve">: </w:t>
      </w:r>
      <w:r w:rsidR="008D1D7A" w:rsidRPr="008D1D7A">
        <w:t>080711052</w:t>
      </w:r>
      <w:r w:rsidR="008D1D7A">
        <w:t xml:space="preserve">, </w:t>
      </w:r>
      <w:r w:rsidR="00202AFB">
        <w:t xml:space="preserve"> </w:t>
      </w:r>
      <w:r>
        <w:t>temeljem članka 430. Stečajnog zakona (Narodne novine 71/15), dana</w:t>
      </w:r>
      <w:r w:rsidR="00A01A70">
        <w:t xml:space="preserve"> </w:t>
      </w:r>
      <w:r w:rsidR="00816081">
        <w:t>5</w:t>
      </w:r>
      <w:r w:rsidR="00100A60">
        <w:t xml:space="preserve">. srpnja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B7481">
        <w:rPr>
          <w:bCs/>
        </w:rPr>
        <w:t xml:space="preserve"> </w:t>
      </w:r>
      <w:proofErr w:type="spellStart"/>
      <w:r w:rsidR="008D1D7A" w:rsidRPr="008D1D7A">
        <w:t>JeT</w:t>
      </w:r>
      <w:proofErr w:type="spellEnd"/>
      <w:r w:rsidR="008D1D7A" w:rsidRPr="008D1D7A">
        <w:t xml:space="preserve"> studio d.o.o.</w:t>
      </w:r>
      <w:r w:rsidR="008D1D7A">
        <w:t xml:space="preserve"> Zagreb, </w:t>
      </w:r>
      <w:proofErr w:type="spellStart"/>
      <w:r w:rsidR="008D1D7A">
        <w:t>Vrisnička</w:t>
      </w:r>
      <w:proofErr w:type="spellEnd"/>
      <w:r w:rsidR="008D1D7A">
        <w:t xml:space="preserve"> ulica 17, </w:t>
      </w:r>
      <w:proofErr w:type="spellStart"/>
      <w:r w:rsidR="008D1D7A">
        <w:t>OIB</w:t>
      </w:r>
      <w:proofErr w:type="spellEnd"/>
      <w:r w:rsidR="008D1D7A">
        <w:t xml:space="preserve">: </w:t>
      </w:r>
      <w:r w:rsidR="008D1D7A" w:rsidRPr="008D1D7A">
        <w:t>96171346845</w:t>
      </w:r>
      <w:r w:rsidR="008D1D7A">
        <w:t xml:space="preserve">, </w:t>
      </w:r>
      <w:proofErr w:type="spellStart"/>
      <w:r w:rsidR="008D1D7A">
        <w:t>MBS</w:t>
      </w:r>
      <w:proofErr w:type="spellEnd"/>
      <w:r w:rsidR="008D1D7A">
        <w:t xml:space="preserve">: </w:t>
      </w:r>
      <w:r w:rsidR="008D1D7A" w:rsidRPr="008D1D7A">
        <w:t>080711052</w:t>
      </w:r>
      <w:r w:rsidR="008D1D7A">
        <w:t>, iznosi 37.739,96 kn.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A790C">
        <w:t xml:space="preserve"> </w:t>
      </w:r>
      <w:r w:rsidR="008D1D7A">
        <w:t xml:space="preserve">Jelena Mileta iz Kaštel </w:t>
      </w:r>
      <w:proofErr w:type="spellStart"/>
      <w:r w:rsidR="008D1D7A">
        <w:t>Štafilića</w:t>
      </w:r>
      <w:proofErr w:type="spellEnd"/>
      <w:r w:rsidR="008D1D7A">
        <w:t xml:space="preserve">, </w:t>
      </w:r>
      <w:r w:rsidR="00024AFD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007DAE">
        <w:t>4</w:t>
      </w:r>
      <w:r w:rsidR="00202AFB">
        <w:t>9</w:t>
      </w:r>
      <w:r w:rsidR="008D1D7A">
        <w:t>8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816081">
        <w:t>5</w:t>
      </w:r>
      <w:r w:rsidR="00782FD3">
        <w:t>. srpnja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F1987"/>
    <w:rsid w:val="000F34D8"/>
    <w:rsid w:val="000F5F58"/>
    <w:rsid w:val="000F6B7F"/>
    <w:rsid w:val="00100A60"/>
    <w:rsid w:val="00115647"/>
    <w:rsid w:val="0012198A"/>
    <w:rsid w:val="00142BD5"/>
    <w:rsid w:val="00154AB1"/>
    <w:rsid w:val="00190F9C"/>
    <w:rsid w:val="001932CB"/>
    <w:rsid w:val="00195C8D"/>
    <w:rsid w:val="00197BEB"/>
    <w:rsid w:val="001A0CE1"/>
    <w:rsid w:val="001B482C"/>
    <w:rsid w:val="001D042F"/>
    <w:rsid w:val="001D19F2"/>
    <w:rsid w:val="001E5E67"/>
    <w:rsid w:val="001E7532"/>
    <w:rsid w:val="00202AFB"/>
    <w:rsid w:val="002330DC"/>
    <w:rsid w:val="00245F19"/>
    <w:rsid w:val="00273CBE"/>
    <w:rsid w:val="002946EB"/>
    <w:rsid w:val="002A584C"/>
    <w:rsid w:val="002B01E8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5208B"/>
    <w:rsid w:val="003561EA"/>
    <w:rsid w:val="00356C8E"/>
    <w:rsid w:val="00381EF9"/>
    <w:rsid w:val="003E35E3"/>
    <w:rsid w:val="003E3F81"/>
    <w:rsid w:val="003F036E"/>
    <w:rsid w:val="00416FB0"/>
    <w:rsid w:val="00441ED0"/>
    <w:rsid w:val="00450B5B"/>
    <w:rsid w:val="004740CE"/>
    <w:rsid w:val="00477F4D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96CCF"/>
    <w:rsid w:val="00596EE1"/>
    <w:rsid w:val="005A67A5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7EB8"/>
    <w:rsid w:val="007B1DA7"/>
    <w:rsid w:val="007B4560"/>
    <w:rsid w:val="007B4E2C"/>
    <w:rsid w:val="007D3CB1"/>
    <w:rsid w:val="007E34EF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D1D7A"/>
    <w:rsid w:val="008E4E6F"/>
    <w:rsid w:val="00913E9A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F2673"/>
    <w:rsid w:val="00D00F9D"/>
    <w:rsid w:val="00D07191"/>
    <w:rsid w:val="00D200F2"/>
    <w:rsid w:val="00D21A2C"/>
    <w:rsid w:val="00D35B6C"/>
    <w:rsid w:val="00D438A1"/>
    <w:rsid w:val="00D46A0F"/>
    <w:rsid w:val="00D66A7F"/>
    <w:rsid w:val="00D7521A"/>
    <w:rsid w:val="00DA790C"/>
    <w:rsid w:val="00DE0702"/>
    <w:rsid w:val="00DF0871"/>
    <w:rsid w:val="00E01AC5"/>
    <w:rsid w:val="00E12C76"/>
    <w:rsid w:val="00E25C4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A4BCE"/>
    <w:rsid w:val="00EA6B49"/>
    <w:rsid w:val="00EC2608"/>
    <w:rsid w:val="00ED6DA2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06FE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66A7F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66A7F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A7F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A7F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66A7F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66A7F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A7F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A7F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St-498/2018</izvorni_sadrzaj>
    <derivirana_varijabla naziv="DomainObject.Predmet.OznakaBroj_1">St-498/2018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JeT studio d.o.o.</izvorni_sadrzaj>
    <derivirana_varijabla naziv="DomainObject.Predmet.ProtustrankaFormated_1">  JeT studio d.o.o.</derivirana_varijabla>
  </DomainObject.Predmet.ProtustrankaFormated>
  <DomainObject.Predmet.ProtustrankaFormatedOIB>
    <izvorni_sadrzaj>  JeT studio d.o.o., OIB 96171346845</izvorni_sadrzaj>
    <derivirana_varijabla naziv="DomainObject.Predmet.ProtustrankaFormatedOIB_1">  JeT studio d.o.o., OIB 96171346845</derivirana_varijabla>
  </DomainObject.Predmet.ProtustrankaFormatedOIB>
  <DomainObject.Predmet.ProtustrankaFormatedWithAdress>
    <izvorni_sadrzaj> JeT studio d.o.o., Vrisnička ulica 17, 10000 Zagreb</izvorni_sadrzaj>
    <derivirana_varijabla naziv="DomainObject.Predmet.ProtustrankaFormatedWithAdress_1"> JeT studio d.o.o., Vrisnička ulica 17, 10000 Zagreb</derivirana_varijabla>
  </DomainObject.Predmet.ProtustrankaFormatedWithAdress>
  <DomainObject.Predmet.ProtustrankaFormatedWithAdressOIB>
    <izvorni_sadrzaj> JeT studio d.o.o., OIB 96171346845, Vrisnička ulica 17, 10000 Zagreb</izvorni_sadrzaj>
    <derivirana_varijabla naziv="DomainObject.Predmet.ProtustrankaFormatedWithAdressOIB_1"> JeT studio d.o.o., OIB 96171346845, Vrisnička ulica 17, 10000 Zagreb</derivirana_varijabla>
  </DomainObject.Predmet.ProtustrankaFormatedWithAdressOIB>
  <DomainObject.Predmet.ProtustrankaWithAdress>
    <izvorni_sadrzaj>JeT studio d.o.o. Vrisnička ulica 17, 10000 Zagreb</izvorni_sadrzaj>
    <derivirana_varijabla naziv="DomainObject.Predmet.ProtustrankaWithAdress_1">JeT studio d.o.o. Vrisnička ulica 17, 10000 Zagreb</derivirana_varijabla>
  </DomainObject.Predmet.ProtustrankaWithAdress>
  <DomainObject.Predmet.ProtustrankaWithAdressOIB>
    <izvorni_sadrzaj>JeT studio d.o.o., OIB 96171346845, Vrisnička ulica 17, 10000 Zagreb</izvorni_sadrzaj>
    <derivirana_varijabla naziv="DomainObject.Predmet.ProtustrankaWithAdressOIB_1">JeT studio d.o.o., OIB 96171346845, Vrisnička ulica 17, 10000 Zagreb</derivirana_varijabla>
  </DomainObject.Predmet.ProtustrankaWithAdressOIB>
  <DomainObject.Predmet.ProtustrankaNazivFormated>
    <izvorni_sadrzaj>JeT studio d.o.o.</izvorni_sadrzaj>
    <derivirana_varijabla naziv="DomainObject.Predmet.ProtustrankaNazivFormated_1">JeT studio d.o.o.</derivirana_varijabla>
  </DomainObject.Predmet.ProtustrankaNazivFormated>
  <DomainObject.Predmet.ProtustrankaNazivFormatedOIB>
    <izvorni_sadrzaj>JeT studio d.o.o., OIB 96171346845</izvorni_sadrzaj>
    <derivirana_varijabla naziv="DomainObject.Predmet.ProtustrankaNazivFormatedOIB_1">JeT studio d.o.o., OIB 96171346845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JeT studio d.o.o.</item>
    </izvorni_sadrzaj>
    <derivirana_varijabla naziv="DomainObject.Predmet.ProtuStrankaListFormated_1">
      <item>JeT studio d.o.o.</item>
    </derivirana_varijabla>
  </DomainObject.Predmet.ProtuStrankaListFormated>
  <DomainObject.Predmet.ProtuStrankaListFormatedOIB>
    <izvorni_sadrzaj>
      <item>JeT studio d.o.o., OIB 96171346845</item>
    </izvorni_sadrzaj>
    <derivirana_varijabla naziv="DomainObject.Predmet.ProtuStrankaListFormatedOIB_1">
      <item>JeT studio d.o.o., OIB 96171346845</item>
    </derivirana_varijabla>
  </DomainObject.Predmet.ProtuStrankaListFormatedOIB>
  <DomainObject.Predmet.ProtuStrankaListFormatedWithAdress>
    <izvorni_sadrzaj>
      <item>JeT studio d.o.o., Vrisnička ulica 17, 10000 Zagreb</item>
    </izvorni_sadrzaj>
    <derivirana_varijabla naziv="DomainObject.Predmet.ProtuStrankaListFormatedWithAdress_1">
      <item>JeT studio d.o.o., Vrisnička ulica 17, 10000 Zagreb</item>
    </derivirana_varijabla>
  </DomainObject.Predmet.ProtuStrankaListFormatedWithAdress>
  <DomainObject.Predmet.ProtuStrankaListFormatedWithAdressOIB>
    <izvorni_sadrzaj>
      <item>JeT studio d.o.o., OIB 96171346845, Vrisnička ulica 17, 10000 Zagreb</item>
    </izvorni_sadrzaj>
    <derivirana_varijabla naziv="DomainObject.Predmet.ProtuStrankaListFormatedWithAdressOIB_1">
      <item>JeT studio d.o.o., OIB 96171346845, Vrisnička ulica 17, 10000 Zagreb</item>
    </derivirana_varijabla>
  </DomainObject.Predmet.ProtuStrankaListFormatedWithAdressOIB>
  <DomainObject.Predmet.ProtuStrankaListNazivFormated>
    <izvorni_sadrzaj>
      <item>JeT studio d.o.o.</item>
    </izvorni_sadrzaj>
    <derivirana_varijabla naziv="DomainObject.Predmet.ProtuStrankaListNazivFormated_1">
      <item>JeT studio d.o.o.</item>
    </derivirana_varijabla>
  </DomainObject.Predmet.ProtuStrankaListNazivFormated>
  <DomainObject.Predmet.ProtuStrankaListNazivFormatedOIB>
    <izvorni_sadrzaj>
      <item>JeT studio d.o.o., OIB 96171346845</item>
    </izvorni_sadrzaj>
    <derivirana_varijabla naziv="DomainObject.Predmet.ProtuStrankaListNazivFormatedOIB_1">
      <item>JeT studio d.o.o., OIB 96171346845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JeT studio d.o.o.</izvorni_sadrzaj>
    <derivirana_varijabla naziv="DomainObject.Predmet.ProtustrankaIDrugi_1">JeT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JeT studio d.o.o., OIB 96171346845, Vrisnička ulica 17, 10000 Zagreb</izvorni_sadrzaj>
    <derivirana_varijabla naziv="DomainObject.Predmet.ProtustrankaIDrugiAdressOIB_1">JeT studio d.o.o., OIB 96171346845, Vrisnička ulica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JeT studio d.o.o.</item>
      <item>FINA Regionalni centar Zagreb</item>
    </izvorni_sadrzaj>
    <derivirana_varijabla naziv="DomainObject.Predmet.SudioniciListNaziv_1">
      <item>JeT studio d.o.o.</item>
      <item>FINA Regionalni centar Zagreb</item>
    </derivirana_varijabla>
  </DomainObject.Predmet.SudioniciListNaziv>
  <DomainObject.Predmet.SudioniciListAdressOIB>
    <izvorni_sadrzaj>
      <item>JeT studio d.o.o., OIB 96171346845, Vrisnička ulica 17,10000 Zagreb</item>
      <item>FINA Regionalni centar Zagreb, OIB 85821130368, Trg svibanjskih žrtava 1995. 1,10000 Zagreb</item>
    </izvorni_sadrzaj>
    <derivirana_varijabla naziv="DomainObject.Predmet.SudioniciListAdressOIB_1">
      <item>JeT studio d.o.o., OIB 96171346845, Vrisnička ulica 17,10000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96171346845</item>
      <item>, OIB 85821130368</item>
    </izvorni_sadrzaj>
    <derivirana_varijabla naziv="DomainObject.Predmet.SudioniciListNazivOIB_1">
      <item>, OIB 96171346845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356</properties:Words>
  <properties:Characters>1916</properties:Characters>
  <properties:Lines>45</properties:Lines>
  <properties:Paragraphs>15</properties:Paragraphs>
  <properties:TotalTime>244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2018-07-05T11:38:00Z</cp:lastPrinted>
  <dcterms:modified xmlns:xsi="http://www.w3.org/2001/XMLSchema-instance" xsi:type="dcterms:W3CDTF">2018-07-05T11:39:00Z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