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9c33" w14:paraId="4949c3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43353">
        <w:rPr>
          <w:rFonts w:hAnsi="Times New Roman" w:ascii="Times New Roman"/>
          <w:b/>
          <w:sz w:val="24"/>
          <w:szCs w:val="24"/>
        </w:rPr>
        <w:t>1556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FA649F" w:rsidR="00FA649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A649F">
        <w:rPr>
          <w:rFonts w:hAnsi="Times New Roman" w:ascii="Times New Roman"/>
        </w:rPr>
        <w:t xml:space="preserve">            </w:t>
      </w:r>
    </w:p>
    <w:p w:rsidRDefault="00FA649F" w:rsidP="00FA649F" w:rsidR="00FA64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743353">
        <w:rPr>
          <w:rFonts w:hAnsi="Times New Roman" w:ascii="Times New Roman"/>
        </w:rPr>
        <w:t>1556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43353">
        <w:rPr>
          <w:rFonts w:hAnsi="Times New Roman" w:ascii="Times New Roman"/>
        </w:rPr>
        <w:t xml:space="preserve"> </w:t>
      </w:r>
      <w:r w:rsidR="00743353" w:rsidRPr="00743353">
        <w:rPr>
          <w:rFonts w:hAnsi="Times New Roman" w:ascii="Times New Roman"/>
        </w:rPr>
        <w:t>ALTERNATIVA VIVA d.o.o.</w:t>
      </w:r>
      <w:r w:rsidR="00743353">
        <w:rPr>
          <w:rFonts w:hAnsi="Times New Roman" w:ascii="Times New Roman"/>
        </w:rPr>
        <w:t xml:space="preserve"> 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2126BD">
        <w:rPr>
          <w:rFonts w:hAnsi="Times New Roman" w:ascii="Times New Roman"/>
        </w:rPr>
        <w:t xml:space="preserve"> </w:t>
      </w:r>
      <w:r w:rsidR="00D31570" w:rsidRPr="00D31570">
        <w:rPr>
          <w:rFonts w:hAnsi="Times New Roman" w:ascii="Times New Roman"/>
        </w:rPr>
        <w:t>56266890567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15FA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C1BB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C7226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649F"/>
    <w:rsid w:val="00FA7BE3"/>
    <w:rsid w:val="00FB5939"/>
    <w:rsid w:val="00FC0C9B"/>
    <w:rsid w:val="00FC71F9"/>
    <w:rsid w:val="00FD75D6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B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B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B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B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B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B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B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B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950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St-1556/2016-4</izvorni_sadrzaj>
    <derivirana_varijabla naziv="DomainObject.Oznaka_1">St-1556/2016-4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St-1556/2016</izvorni_sadrzaj>
    <derivirana_varijabla naziv="DomainObject.Predmet.OznakaBroj_1">St-1556/2016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ALTERNATIVA VIVA d.o.o. zastupanog po punomoćniku TATJANA NOVAČIĆ</izvorni_sadrzaj>
    <derivirana_varijabla naziv="DomainObject.Predmet.ProtustrankaFormated_1">  ALTERNATIVA VIVA d.o.o. zastupanog po punomoćniku TATJANA NOVAČIĆ</derivirana_varijabla>
  </DomainObject.Predmet.ProtustrankaFormated>
  <DomainObject.Predmet.ProtustrankaFormatedOIB>
    <izvorni_sadrzaj>  ALTERNATIVA VIVA d.o.o., OIB 56266890567 zastupanog po punomoćniku TATJANA NOVAČIĆ</izvorni_sadrzaj>
    <derivirana_varijabla naziv="DomainObject.Predmet.ProtustrankaFormatedOIB_1">  ALTERNATIVA VIVA d.o.o., OIB 56266890567 zastupanog po punomoćniku TATJANA NOVAČIĆ</derivirana_varijabla>
  </DomainObject.Predmet.ProtustrankaFormatedOIB>
  <DomainObject.Predmet.ProtustrankaFormatedWithAdress>
    <izvorni_sadrzaj> ALTERNATIVA VIVA d.o.o., Marjanovićev prilaz 13, 10000 Zagreb zastupanog po punomoćniku TATJANA NOVAČIĆ</izvorni_sadrzaj>
    <derivirana_varijabla naziv="DomainObject.Predmet.ProtustrankaFormatedWithAdress_1"> ALTERNATIVA VIVA d.o.o., Marjanovićev prilaz 13, 10000 Zagreb zastupanog po punomoćniku TATJANA NOVAČIĆ</derivirana_varijabla>
  </DomainObject.Predmet.ProtustrankaFormatedWithAdress>
  <DomainObject.Predmet.ProtustrankaFormatedWithAdressOIB>
    <izvorni_sadrzaj> ALTERNATIVA VIVA d.o.o., OIB 56266890567, Marjanovićev prilaz 13, 10000 Zagreb zastupanog po punomoćniku TATJANA NOVAČIĆ</izvorni_sadrzaj>
    <derivirana_varijabla naziv="DomainObject.Predmet.ProtustrankaFormatedWithAdressOIB_1"> ALTERNATIVA VIVA d.o.o., OIB 56266890567, Marjanovićev prilaz 13, 10000 Zagreb zastupanog po punomoćniku TATJANA NOVAČIĆ</derivirana_varijabla>
  </DomainObject.Predmet.ProtustrankaFormatedWithAdressOIB>
  <DomainObject.Predmet.ProtustrankaWithAdress>
    <izvorni_sadrzaj>ALTERNATIVA VIVA d.o.o. Marjanovićev prilaz 13, 10000 Zagreb</izvorni_sadrzaj>
    <derivirana_varijabla naziv="DomainObject.Predmet.ProtustrankaWithAdress_1">ALTERNATIVA VIVA d.o.o. Marjanovićev prilaz 13, 10000 Zagreb</derivirana_varijabla>
  </DomainObject.Predmet.ProtustrankaWithAdress>
  <DomainObject.Predmet.ProtustrankaWithAdressOIB>
    <izvorni_sadrzaj>ALTERNATIVA VIVA d.o.o., OIB 56266890567, Marjanovićev prilaz 13, 10000 Zagreb</izvorni_sadrzaj>
    <derivirana_varijabla naziv="DomainObject.Predmet.ProtustrankaWithAdressOIB_1">ALTERNATIVA VIVA d.o.o., OIB 56266890567, Marjanovićev prilaz 13, 10000 Zagreb</derivirana_varijabla>
  </DomainObject.Predmet.ProtustrankaWithAdressOIB>
  <DomainObject.Predmet.ProtustrankaNazivFormated>
    <izvorni_sadrzaj>ALTERNATIVA VIVA d.o.o.</izvorni_sadrzaj>
    <derivirana_varijabla naziv="DomainObject.Predmet.ProtustrankaNazivFormated_1">ALTERNATIVA VIVA d.o.o.</derivirana_varijabla>
  </DomainObject.Predmet.ProtustrankaNazivFormated>
  <DomainObject.Predmet.ProtustrankaNazivFormatedOIB>
    <izvorni_sadrzaj>ALTERNATIVA VIVA d.o.o., OIB 56266890567</izvorni_sadrzaj>
    <derivirana_varijabla naziv="DomainObject.Predmet.ProtustrankaNazivFormatedOIB_1">ALTERNATIVA VIVA d.o.o., OIB 56266890567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ALTERNATIVA VIVA d.o.o. zastupanog po punomoćniku TATJANA NOVAČIĆ</item>
    </izvorni_sadrzaj>
    <derivirana_varijabla naziv="DomainObject.Predmet.ProtuStrankaListFormated_1">
      <item>ALTERNATIVA VIVA d.o.o. zastupanog po punomoćniku TATJANA NOVAČIĆ</item>
    </derivirana_varijabla>
  </DomainObject.Predmet.ProtuStrankaListFormated>
  <DomainObject.Predmet.ProtuStrankaListFormatedOIB>
    <izvorni_sadrzaj>
      <item>ALTERNATIVA VIVA d.o.o., OIB 56266890567 zastupanog po punomoćniku TATJANA NOVAČIĆ</item>
    </izvorni_sadrzaj>
    <derivirana_varijabla naziv="DomainObject.Predmet.ProtuStrankaListFormatedOIB_1">
      <item>ALTERNATIVA VIVA d.o.o., OIB 56266890567 zastupanog po punomoćniku TATJANA NOVAČIĆ</item>
    </derivirana_varijabla>
  </DomainObject.Predmet.ProtuStrankaListFormatedOIB>
  <DomainObject.Predmet.ProtuStrankaListFormatedWithAdress>
    <izvorni_sadrzaj>
      <item>ALTERNATIVA VIVA d.o.o., Marjanovićev prilaz 13, 10000 Zagreb zastupanog po punomoćniku TATJANA NOVAČIĆ</item>
    </izvorni_sadrzaj>
    <derivirana_varijabla naziv="DomainObject.Predmet.ProtuStrankaListFormatedWithAdress_1">
      <item>ALTERNATIVA VIVA d.o.o., Marjanovićev prilaz 13, 10000 Zagreb zastupanog po punomoćniku TATJANA NOVAČIĆ</item>
    </derivirana_varijabla>
  </DomainObject.Predmet.ProtuStrankaListFormatedWithAdress>
  <DomainObject.Predmet.ProtuStrankaListFormatedWithAdressOIB>
    <izvorni_sadrzaj>
      <item>ALTERNATIVA VIVA d.o.o., OIB 56266890567, Marjanovićev prilaz 13, 10000 Zagreb zastupanog po punomoćniku TATJANA NOVAČIĆ</item>
    </izvorni_sadrzaj>
    <derivirana_varijabla naziv="DomainObject.Predmet.ProtuStrankaListFormatedWithAdressOIB_1">
      <item>ALTERNATIVA VIVA d.o.o., OIB 56266890567, Marjanovićev prilaz 13, 10000 Zagreb zastupanog po punomoćniku TATJANA NOVAČIĆ</item>
    </derivirana_varijabla>
  </DomainObject.Predmet.ProtuStrankaListFormatedWithAdressOIB>
  <DomainObject.Predmet.ProtuStrankaListNazivFormated>
    <izvorni_sadrzaj>
      <item>ALTERNATIVA VIVA d.o.o.</item>
    </izvorni_sadrzaj>
    <derivirana_varijabla naziv="DomainObject.Predmet.ProtuStrankaListNazivFormated_1">
      <item>ALTERNATIVA VIVA d.o.o.</item>
    </derivirana_varijabla>
  </DomainObject.Predmet.ProtuStrankaListNazivFormated>
  <DomainObject.Predmet.ProtuStrankaListNazivFormatedOIB>
    <izvorni_sadrzaj>
      <item>ALTERNATIVA VIVA d.o.o., OIB 56266890567</item>
    </izvorni_sadrzaj>
    <derivirana_varijabla naziv="DomainObject.Predmet.ProtuStrankaListNazivFormatedOIB_1">
      <item>ALTERNATIVA VIVA d.o.o., OIB 56266890567</item>
    </derivirana_varijabla>
  </DomainObject.Predmet.ProtuStrankaListNazivFormatedOIB>
  <DomainObject.Predmet.OstaliListFormated>
    <izvorni_sadrzaj>
      <item>TATJANA NOVAČIĆ punomoćnik sudionika u postupku ALTERNATIVA VIVA d.o.o.</item>
    </izvorni_sadrzaj>
    <derivirana_varijabla naziv="DomainObject.Predmet.OstaliListFormated_1">
      <item>TATJANA NOVAČIĆ punomoćnik sudionika u postupku ALTERNATIVA VIVA d.o.o.</item>
    </derivirana_varijabla>
  </DomainObject.Predmet.OstaliListFormated>
  <DomainObject.Predmet.OstaliListFormatedOIB>
    <izvorni_sadrzaj>
      <item>TATJANA NOVAČIĆ, OIB 28610258887 punomoćnik sudionika u postupku ALTERNATIVA VIVA d.o.o.</item>
    </izvorni_sadrzaj>
    <derivirana_varijabla naziv="DomainObject.Predmet.OstaliListFormatedOIB_1">
      <item>TATJANA NOVAČIĆ, OIB 28610258887 punomoćnik sudionika u postupku ALTERNATIVA VIVA d.o.o.</item>
    </derivirana_varijabla>
  </DomainObject.Predmet.OstaliListFormatedOIB>
  <DomainObject.Predmet.OstaliListFormatedWithAdress>
    <izvorni_sadrzaj>
      <item>TATJANA NOVAČIĆ, PLIMICA 20A, 22211 Vodice punomoćnik sudionika u postupku ALTERNATIVA VIVA d.o.o.</item>
    </izvorni_sadrzaj>
    <derivirana_varijabla naziv="DomainObject.Predmet.OstaliListFormatedWithAdress_1">
      <item>TATJANA NOVAČIĆ, PLIMICA 20A, 22211 Vodice punomoćnik sudionika u postupku ALTERNATIVA VIVA d.o.o.</item>
    </derivirana_varijabla>
  </DomainObject.Predmet.OstaliListFormatedWithAdress>
  <DomainObject.Predmet.OstaliListFormatedWithAdressOIB>
    <izvorni_sadrzaj>
      <item>TATJANA NOVAČIĆ, OIB 28610258887, PLIMICA 20A, 22211 Vodice punomoćnik sudionika u postupku ALTERNATIVA VIVA d.o.o.</item>
    </izvorni_sadrzaj>
    <derivirana_varijabla naziv="DomainObject.Predmet.OstaliListFormatedWithAdressOIB_1">
      <item>TATJANA NOVAČIĆ, OIB 28610258887, PLIMICA 20A, 22211 Vodice punomoćnik sudionika u postupku ALTERNATIVA VIVA d.o.o.</item>
    </derivirana_varijabla>
  </DomainObject.Predmet.OstaliListFormatedWithAdressOIB>
  <DomainObject.Predmet.OstaliListNazivFormated>
    <izvorni_sadrzaj>
      <item>TATJANA NOVAČIĆ</item>
    </izvorni_sadrzaj>
    <derivirana_varijabla naziv="DomainObject.Predmet.OstaliListNazivFormated_1">
      <item>TATJANA NOVAČIĆ</item>
    </derivirana_varijabla>
  </DomainObject.Predmet.OstaliListNazivFormated>
  <DomainObject.Predmet.OstaliListNazivFormatedOIB>
    <izvorni_sadrzaj>
      <item>TATJANA NOVAČIĆ, OIB 28610258887</item>
    </izvorni_sadrzaj>
    <derivirana_varijabla naziv="DomainObject.Predmet.OstaliListNazivFormatedOIB_1">
      <item>TATJANA NOVAČIĆ, OIB 28610258887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St-1556/2016-4</izvorni_sadrzaj>
    <derivirana_varijabla naziv="DomainObject.PoslovniBrojDokumenta_1">St-1556/2016-4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ALTERNATIVA VIVA d.o.o.</izvorni_sadrzaj>
    <derivirana_varijabla naziv="DomainObject.Predmet.ProtustrankaIDrugi_1">ALTERNATIVA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ALTERNATIVA VIVA d.o.o., OIB 56266890567, Marjanovićev prilaz 13, 10000 Zagreb</izvorni_sadrzaj>
    <derivirana_varijabla naziv="DomainObject.Predmet.ProtustrankaIDrugiAdressOIB_1">ALTERNATIVA VIVA d.o.o., OIB 56266890567, Marjanovićev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ALTERNATIVA VIVA d.o.o.</item>
      <item>TATJANA NOVAČIĆ</item>
    </izvorni_sadrzaj>
    <derivirana_varijabla naziv="DomainObject.Predmet.SudioniciListNaziv_1">
      <item>FINA Regionalni centar Zagreb</item>
      <item>ALTERNATIVA VIVA d.o.o.</item>
      <item>TATJANA NOVAČIĆ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ALTERNATIVA VIVA d.o.o., OIB 56266890567, Marjanovićev prilaz 13,10000 Zagreb</item>
      <item>TATJANA NOVAČIĆ, OIB 28610258887, PLIMICA 20A,22211 Vodice</item>
    </izvorni_sadrzaj>
    <derivirana_varijabla naziv="DomainObject.Predmet.SudioniciListAdressOIB_1">
      <item>FINA Regionalni centar Zagreb, OIB 85821130368, Trg svibanjskih žrtava 1995. 1,10000 Zagreb</item>
      <item>ALTERNATIVA VIVA d.o.o., OIB 56266890567, Marjanovićev prilaz 13,10000 Zagreb</item>
      <item>TATJANA NOVAČIĆ, OIB 28610258887, PLIMICA 20A,22211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56266890567</item>
      <item>, OIB 28610258887</item>
    </izvorni_sadrzaj>
    <derivirana_varijabla naziv="DomainObject.Predmet.SudioniciListNazivOIB_1">
      <item>, OIB 85821130368</item>
      <item>, OIB 56266890567</item>
      <item>, OIB 28610258887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761</properties:Characters>
  <properties:Lines>50</properties:Lines>
  <properties:Paragraphs>21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2016-06-07T05:43:00Z</dcterms:modified>
  <cp:revision>247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St-1556/2016-4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