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a925" w14:paraId="8dda925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FE4C65">
        <w:t>ROBI TEHNIKA d.o.o.</w:t>
      </w:r>
      <w:r w:rsidR="00FE4C65" w:rsidRPr="00936C9E">
        <w:t xml:space="preserve"> </w:t>
      </w:r>
      <w:r w:rsidR="00FE4C65">
        <w:t>Umag, Sveta Marija na Krasu 27,</w:t>
      </w:r>
      <w:r w:rsidR="00FE4C65" w:rsidRPr="00936C9E">
        <w:t xml:space="preserve"> OIB: </w:t>
      </w:r>
      <w:r w:rsidR="00FE4C65" w:rsidRPr="00397613">
        <w:t>60214339748</w:t>
      </w:r>
      <w:r>
        <w:t xml:space="preserve">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E4C65">
        <w:t>ROBI TEHNIKA d.o.o.</w:t>
      </w:r>
      <w:r w:rsidR="00FE4C65" w:rsidRPr="00936C9E">
        <w:t xml:space="preserve"> </w:t>
      </w:r>
      <w:r w:rsidR="00FE4C65">
        <w:t>Umag, Sveta Marija na Krasu 27,</w:t>
      </w:r>
      <w:r w:rsidR="00FE4C65" w:rsidRPr="00936C9E">
        <w:t xml:space="preserve"> OIB: </w:t>
      </w:r>
      <w:r w:rsidR="00FE4C65" w:rsidRPr="00397613">
        <w:t>60214339748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47FE8">
        <w:rPr>
          <w:b/>
          <w:lang w:val="pl-PL"/>
        </w:rPr>
        <w:t>4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47FE8">
        <w:rPr>
          <w:b/>
          <w:lang w:val="pl-PL"/>
        </w:rPr>
        <w:t>12</w:t>
      </w:r>
      <w:r>
        <w:rPr>
          <w:b/>
          <w:lang w:val="pl-PL"/>
        </w:rPr>
        <w:t>:</w:t>
      </w:r>
      <w:r w:rsidR="00FE4C65">
        <w:rPr>
          <w:b/>
          <w:lang w:val="pl-PL"/>
        </w:rPr>
        <w:t>30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FE4C65">
        <w:t>ROBI TEHNIKA d.o.o.</w:t>
      </w:r>
      <w:r w:rsidR="00FE4C65" w:rsidRPr="00936C9E">
        <w:t xml:space="preserve"> </w:t>
      </w:r>
      <w:r w:rsidR="00FE4C65">
        <w:t>Umag, Sveta Marija na Krasu 27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FE4C65">
        <w:t>Robert Kraljević iz Umaga, Sv. Marija na Krasu 27</w:t>
      </w:r>
      <w:r w:rsidR="00FE4C65" w:rsidRPr="00936C9E">
        <w:t xml:space="preserve">, OIB: </w:t>
      </w:r>
      <w:r w:rsidR="00FE4C65">
        <w:t>57878243859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FE4C65">
        <w:t>Robert Kraljević iz Umaga, Sv. Marija na Krasu 27</w:t>
      </w:r>
      <w:r w:rsidR="00FE4C65" w:rsidRPr="00936C9E">
        <w:t xml:space="preserve">, OIB: </w:t>
      </w:r>
      <w:r w:rsidR="00FE4C65">
        <w:t>57878243859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FE4C65">
        <w:t>ROBI TEHNIKA d.o.o.</w:t>
      </w:r>
      <w:r w:rsidR="00FE4C65" w:rsidRPr="00936C9E">
        <w:t xml:space="preserve"> </w:t>
      </w:r>
      <w:r w:rsidR="00FE4C65">
        <w:t>Umag, Sveta Marija na Krasu 27,</w:t>
      </w:r>
      <w:r w:rsidR="00FE4C65" w:rsidRPr="00936C9E">
        <w:t xml:space="preserve"> OIB: </w:t>
      </w:r>
      <w:r w:rsidR="00FE4C65" w:rsidRPr="00397613">
        <w:t>60214339748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06759B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FE4C65">
        <w:t>ROBI TEHNIKA d.o.o.</w:t>
      </w:r>
      <w:r w:rsidR="00FE4C65" w:rsidRPr="00936C9E">
        <w:t xml:space="preserve"> </w:t>
      </w:r>
      <w:r w:rsidR="00FE4C65">
        <w:t>Umag, Sveta Marija na Krasu 27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FE4C65">
        <w:t>Robert Kraljević iz Umaga, Sv. Marija na Krasu 27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06759B" w:rsidR="00BA0634">
        <w:pPr>
          <w:pStyle w:val="Zaglavlje"/>
          <w:jc w:val="center"/>
        </w:pPr>
      </w:p>
    </w:sdtContent>
  </w:sdt>
  <w:p w:rsidRDefault="0006759B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FE4C65">
      <w:t>480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6759B"/>
    <w:rsid w:val="0032799D"/>
    <w:rsid w:val="00332079"/>
    <w:rsid w:val="006110CE"/>
    <w:rsid w:val="008450BF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5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5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5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5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5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5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5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5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17118.89</izvorni_sadrzaj>
    <derivirana_varijabla naziv="DomainObject.Predmet.TrenutnaVrijednost_1">17118.89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290</properties:Words>
  <properties:Characters>1417</properties:Characters>
  <properties:Lines>47</properties:Lines>
  <properties:Paragraphs>22</properties:Paragraphs>
  <properties:TotalTime>12</properties:TotalTime>
  <properties:ScaleCrop>false</properties:ScaleCrop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2017-09-01T10:40:00Z</cp:lastPrinted>
  <dcterms:modified xmlns:xsi="http://www.w3.org/2001/XMLSchema-instance" xsi:type="dcterms:W3CDTF">2017-09-01T10:40:00Z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