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443B46" w:rsidP="00263618" w:rsidR="00443B46">
            <w:pPr>
              <w:jc w:val="center"/>
              <w:rPr>
                <w:noProof/>
                <w:lang w:eastAsia="hr-HR" w:val="hr-HR"/>
              </w:rPr>
            </w:pPr>
            <w:bookmarkStart w:name="_GoBack" w:id="0"/>
            <w:bookmarkEnd w:id="0"/>
          </w:p>
          <w:p w:rsidRDefault="008A76E3" w:rsidP="00263618" w:rsidR="008A76E3" w:rsidRPr="008A76E3">
            <w:pPr>
              <w:jc w:val="center"/>
            </w:pPr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3B46" w:rsidP="00263618" w:rsidR="00443B46">
            <w:pPr>
              <w:jc w:val="center"/>
            </w:pP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ca6718c" w14:paraId="ca6718c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8A2D1E">
        <w:t>364</w:t>
      </w:r>
      <w:r w:rsidRPr="008A76E3">
        <w:t>/2018-</w:t>
      </w:r>
      <w:r w:rsidR="00263618">
        <w:t>6</w:t>
      </w:r>
    </w:p>
    <w:p w:rsidRDefault="00263618" w:rsidP="00263618" w:rsidR="00263618" w:rsidRPr="00263618">
      <w:pPr>
        <w:pStyle w:val="Zaglavlje"/>
        <w:jc w:val="right"/>
      </w:pPr>
    </w:p>
    <w:p w:rsidRDefault="00443B46" w:rsidP="00263618" w:rsidR="00443B46">
      <w:pPr>
        <w:pStyle w:val="Naslov2"/>
        <w:rPr>
          <w:bCs/>
          <w:spacing w:val="100"/>
          <w:szCs w:val="24"/>
        </w:rPr>
      </w:pPr>
    </w:p>
    <w:p w:rsidRDefault="008A76E3" w:rsidP="00263618" w:rsidR="00966BEF" w:rsidRPr="008A76E3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263618" w:rsidR="008A76E3" w:rsidRPr="008A76E3">
      <w:pPr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>
      <w:pPr>
        <w:rPr>
          <w:lang w:val="hr-HR"/>
        </w:rPr>
      </w:pPr>
    </w:p>
    <w:p w:rsidRDefault="00443B46" w:rsidP="00966BEF" w:rsidR="00443B46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8A2D1E" w:rsidRPr="00FE281E">
        <w:rPr>
          <w:lang w:val="hr-HR"/>
        </w:rPr>
        <w:t>PULJAK i ČUMAK d.o.o.</w:t>
      </w:r>
      <w:r w:rsidR="008A2D1E">
        <w:rPr>
          <w:lang w:val="hr-HR"/>
        </w:rPr>
        <w:t xml:space="preserve">, </w:t>
      </w:r>
      <w:r w:rsidR="008A2D1E" w:rsidRPr="00FE281E">
        <w:rPr>
          <w:lang w:val="hr-HR"/>
        </w:rPr>
        <w:t>Zrinsko Frankopanska 2</w:t>
      </w:r>
      <w:r w:rsidR="008A2D1E">
        <w:rPr>
          <w:lang w:val="hr-HR"/>
        </w:rPr>
        <w:t xml:space="preserve">, Baška Voda, OIB: </w:t>
      </w:r>
      <w:r w:rsidR="008A2D1E" w:rsidRPr="00FE281E">
        <w:rPr>
          <w:lang w:val="hr-HR"/>
        </w:rPr>
        <w:t>08702002980</w:t>
      </w:r>
      <w:r w:rsidRPr="008A76E3">
        <w:rPr>
          <w:szCs w:val="24"/>
          <w:lang w:val="hr-HR"/>
        </w:rPr>
        <w:t xml:space="preserve">, </w:t>
      </w:r>
      <w:r w:rsidR="008A2D1E">
        <w:rPr>
          <w:szCs w:val="24"/>
          <w:lang w:val="hr-HR"/>
        </w:rPr>
        <w:t>19</w:t>
      </w:r>
      <w:r w:rsidRPr="008A76E3">
        <w:rPr>
          <w:szCs w:val="24"/>
          <w:lang w:val="hr-HR"/>
        </w:rPr>
        <w:t>. srpnja 2018.</w:t>
      </w:r>
    </w:p>
    <w:p w:rsidRDefault="00443B46" w:rsidP="00966BEF" w:rsidR="00443B46">
      <w:pPr>
        <w:jc w:val="center"/>
        <w:rPr>
          <w:lang w:val="hr-HR"/>
        </w:rPr>
      </w:pPr>
    </w:p>
    <w:p w:rsidRDefault="00966BEF" w:rsidP="00443B46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8A2D1E" w:rsidRPr="00FE281E">
        <w:rPr>
          <w:lang w:val="hr-HR"/>
        </w:rPr>
        <w:t>PULJAK i ČUMAK d.o.o.</w:t>
      </w:r>
      <w:r w:rsidR="008A2D1E">
        <w:rPr>
          <w:lang w:val="hr-HR"/>
        </w:rPr>
        <w:t xml:space="preserve">, </w:t>
      </w:r>
      <w:r w:rsidR="008A2D1E" w:rsidRPr="00FE281E">
        <w:rPr>
          <w:lang w:val="hr-HR"/>
        </w:rPr>
        <w:t>Zrinsko Frankopanska 2</w:t>
      </w:r>
      <w:r w:rsidR="008A2D1E">
        <w:rPr>
          <w:lang w:val="hr-HR"/>
        </w:rPr>
        <w:t xml:space="preserve">, Baška Voda, OIB: </w:t>
      </w:r>
      <w:r w:rsidR="008A2D1E" w:rsidRPr="00FE281E">
        <w:rPr>
          <w:lang w:val="hr-HR"/>
        </w:rPr>
        <w:t>08702002980</w:t>
      </w:r>
      <w:r w:rsidRPr="008A76E3">
        <w:rPr>
          <w:lang w:val="hr-HR"/>
        </w:rPr>
        <w:t xml:space="preserve">. Skraćeni stečajni postupak je otvoren dana </w:t>
      </w:r>
      <w:r w:rsidR="008A2D1E">
        <w:rPr>
          <w:lang w:val="hr-HR"/>
        </w:rPr>
        <w:t>19</w:t>
      </w:r>
      <w:r w:rsidRPr="008A76E3">
        <w:rPr>
          <w:lang w:val="hr-HR"/>
        </w:rPr>
        <w:t xml:space="preserve">. srpnja 2018. u </w:t>
      </w:r>
      <w:r w:rsidR="00443B46">
        <w:rPr>
          <w:lang w:val="hr-HR"/>
        </w:rPr>
        <w:t>08:00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443B46">
        <w:t>Mateo Puljić, Vesanovićeva 13, Split, OIB:24219684702.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8A2D1E" w:rsidRPr="00FE281E">
        <w:rPr>
          <w:lang w:val="hr-HR"/>
        </w:rPr>
        <w:t>PULJAK i ČUMAK d.o.o.</w:t>
      </w:r>
      <w:r w:rsidR="008A2D1E">
        <w:rPr>
          <w:lang w:val="hr-HR"/>
        </w:rPr>
        <w:t xml:space="preserve">, </w:t>
      </w:r>
      <w:r w:rsidR="008A2D1E" w:rsidRPr="00FE281E">
        <w:rPr>
          <w:lang w:val="hr-HR"/>
        </w:rPr>
        <w:t>Zrinsko Frankopanska 2</w:t>
      </w:r>
      <w:r w:rsidR="008A2D1E">
        <w:rPr>
          <w:lang w:val="hr-HR"/>
        </w:rPr>
        <w:t xml:space="preserve">, Baška Voda, OIB: </w:t>
      </w:r>
      <w:r w:rsidR="008A2D1E" w:rsidRPr="00FE281E">
        <w:rPr>
          <w:lang w:val="hr-HR"/>
        </w:rPr>
        <w:t>08702002980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443B46" w:rsidP="00966BEF" w:rsidR="00443B46">
      <w:pPr>
        <w:jc w:val="center"/>
        <w:rPr>
          <w:lang w:val="hr-HR"/>
        </w:rPr>
      </w:pPr>
    </w:p>
    <w:p w:rsidRDefault="00966BEF" w:rsidP="00966BEF" w:rsidR="00966BEF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8A2D1E">
        <w:rPr>
          <w:lang w:val="hr-HR"/>
        </w:rPr>
        <w:t>16. svibnja</w:t>
      </w:r>
      <w:r w:rsidRPr="008A76E3">
        <w:rPr>
          <w:lang w:val="hr-HR"/>
        </w:rPr>
        <w:t xml:space="preserve"> 2018. zahtjev za provedbu skraćenog stečajnog postupka nad dužnikom </w:t>
      </w:r>
      <w:r w:rsidR="008A2D1E" w:rsidRPr="00FE281E">
        <w:rPr>
          <w:lang w:val="hr-HR"/>
        </w:rPr>
        <w:t>PULJAK i ČUMAK d.o.o.</w:t>
      </w:r>
      <w:r w:rsidR="008A2D1E">
        <w:rPr>
          <w:lang w:val="hr-HR"/>
        </w:rPr>
        <w:t xml:space="preserve">, </w:t>
      </w:r>
      <w:r w:rsidR="008A2D1E" w:rsidRPr="00FE281E">
        <w:rPr>
          <w:lang w:val="hr-HR"/>
        </w:rPr>
        <w:t>Zrinsko Frankopanska 2</w:t>
      </w:r>
      <w:r w:rsidR="008A2D1E">
        <w:rPr>
          <w:lang w:val="hr-HR"/>
        </w:rPr>
        <w:t xml:space="preserve">, Baška Voda, OIB: </w:t>
      </w:r>
      <w:r w:rsidR="008A2D1E" w:rsidRPr="00FE281E">
        <w:rPr>
          <w:lang w:val="hr-HR"/>
        </w:rPr>
        <w:t>08702002980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8A2D1E">
        <w:rPr>
          <w:lang w:val="hr-HR"/>
        </w:rPr>
        <w:t>8. svibnja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8A2D1E">
        <w:rPr>
          <w:lang w:val="hr-HR"/>
        </w:rPr>
        <w:t>6.519,06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lastRenderedPageBreak/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8A2D1E">
        <w:rPr>
          <w:lang w:val="hr-HR"/>
        </w:rPr>
        <w:t>25</w:t>
      </w:r>
      <w:r w:rsidR="00263618">
        <w:rPr>
          <w:lang w:val="hr-HR"/>
        </w:rPr>
        <w:t>. svibnja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8A2D1E">
        <w:rPr>
          <w:lang w:val="hr-HR"/>
        </w:rPr>
        <w:t xml:space="preserve"> 19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3D5E9B" w:rsidP="00267A99" w:rsidR="003D5E9B" w:rsidRPr="008A76E3"/>
    <w:p w:rsidRDefault="00267A99" w:rsidP="00267A99" w:rsidR="00966BEF">
      <w:pPr>
        <w:jc w:val="right"/>
      </w:pPr>
      <w:r>
        <w:t>Katarina Mikulić,v.r.</w:t>
      </w:r>
    </w:p>
    <w:p w:rsidRDefault="00267A99" w:rsidP="0071700F" w:rsidR="00267A9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267A99" w:rsidP="00267A99" w:rsidR="00966BEF" w:rsidRPr="00267A9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A2D1E" w:rsidP="00263618" w:rsidR="008A2D1E" w:rsidRPr="00263618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</w:p>
    <w:sectPr w:rsidSect="008A76E3" w:rsidR="008A2D1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267A99" w:rsidRPr="00267A99">
      <w:rPr>
        <w:noProof/>
        <w:lang w:val="hr-HR"/>
      </w:rPr>
      <w:t>3</w:t>
    </w:r>
    <w:r w:rsidR="00966BEF">
      <w:fldChar w:fldCharType="end"/>
    </w:r>
    <w:r w:rsidR="00966BEF">
      <w:tab/>
    </w:r>
    <w:r w:rsidRPr="008A76E3">
      <w:t>Poslovni broj: 4.St-</w:t>
    </w:r>
    <w:r w:rsidR="008A2D1E">
      <w:t>364</w:t>
    </w:r>
    <w:r w:rsidRPr="008A76E3">
      <w:t>/2018-</w:t>
    </w:r>
    <w:r w:rsidR="0026361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63618"/>
    <w:rsid w:val="00267A99"/>
    <w:rsid w:val="002C285B"/>
    <w:rsid w:val="003C2F22"/>
    <w:rsid w:val="003D5E9B"/>
    <w:rsid w:val="00417EA6"/>
    <w:rsid w:val="00443B46"/>
    <w:rsid w:val="0071519E"/>
    <w:rsid w:val="0076393E"/>
    <w:rsid w:val="007F7A84"/>
    <w:rsid w:val="00814EDB"/>
    <w:rsid w:val="00815142"/>
    <w:rsid w:val="00853B3E"/>
    <w:rsid w:val="008A2D1E"/>
    <w:rsid w:val="008A76E3"/>
    <w:rsid w:val="00966BEF"/>
    <w:rsid w:val="00981D37"/>
    <w:rsid w:val="00A51DE9"/>
    <w:rsid w:val="00B7506F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7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A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7A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7A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7A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67A9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7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A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7A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7A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7A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67A9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PULJAK i ČUMAK društvo s ograničenom odgovornošću za usluge, turistička agencija</izvorni_sadrzaj>
    <derivirana_varijabla naziv="DomainObject.Predmet.ProtustrankaFormated_1">  PULJAK i ČUMAK društvo s ograničenom odgovornošću za usluge, turistička agencija</derivirana_varijabla>
  </DomainObject.Predmet.ProtustrankaFormated>
  <DomainObject.Predmet.ProtustrankaFormatedOIB>
    <izvorni_sadrzaj>  PULJAK i ČUMAK društvo s ograničenom odgovornošću za usluge, turistička agencija, OIB 08702002980</izvorni_sadrzaj>
    <derivirana_varijabla naziv="DomainObject.Predmet.ProtustrankaFormatedOIB_1">  PULJAK i ČUMAK društvo s ograničenom odgovornošću za usluge, turistička agencija, OIB 08702002980</derivirana_varijabla>
  </DomainObject.Predmet.ProtustrankaFormatedOIB>
  <DomainObject.Predmet.ProtustrankaFormatedWithAdress>
    <izvorni_sadrzaj> PULJAK i ČUMAK društvo s ograničenom odgovornošću za usluge, turistička agencija, Zrinsko Frankopanska 2, 21320 Baška Voda</izvorni_sadrzaj>
    <derivirana_varijabla naziv="DomainObject.Predmet.ProtustrankaFormatedWithAdress_1"> PULJAK i ČUMAK društvo s ograničenom odgovornošću za usluge, turistička agencija, Zrinsko Frankopanska 2, 21320 Baška Voda</derivirana_varijabla>
  </DomainObject.Predmet.ProtustrankaFormatedWithAdress>
  <DomainObject.Predmet.ProtustrankaFormatedWithAdressOIB>
    <izvorni_sadrzaj> PULJAK i ČUMAK društvo s ograničenom odgovornošću za usluge, turistička agencija, OIB 08702002980, Zrinsko Frankopanska 2, 21320 Baška Voda</izvorni_sadrzaj>
    <derivirana_varijabla naziv="DomainObject.Predmet.ProtustrankaFormatedWithAdressOIB_1"> PULJAK i ČUMAK društvo s ograničenom odgovornošću za usluge, turistička agencija, OIB 08702002980, Zrinsko Frankopanska 2, 21320 Baška Voda</derivirana_varijabla>
  </DomainObject.Predmet.ProtustrankaFormatedWithAdressOIB>
  <DomainObject.Predmet.ProtustrankaWithAdress>
    <izvorni_sadrzaj>PULJAK i ČUMAK društvo s ograničenom odgovornošću za usluge, turistička agencija Zrinsko Frankopanska 2, 21320 Baška Voda</izvorni_sadrzaj>
    <derivirana_varijabla naziv="DomainObject.Predmet.ProtustrankaWithAdress_1">PULJAK i ČUMAK društvo s ograničenom odgovornošću za usluge, turistička agencija Zrinsko Frankopanska 2, 21320 Baška Voda</derivirana_varijabla>
  </DomainObject.Predmet.ProtustrankaWithAdress>
  <DomainObject.Predmet.ProtustrankaWithAdressOIB>
    <izvorni_sadrzaj>PULJAK i ČUMAK društvo s ograničenom odgovornošću za usluge, turistička agencija, OIB 08702002980, Zrinsko Frankopanska 2, 21320 Baška Voda</izvorni_sadrzaj>
    <derivirana_varijabla naziv="DomainObject.Predmet.ProtustrankaWithAdressOIB_1">PULJAK i ČUMAK društvo s ograničenom odgovornošću za usluge, turistička agencija, OIB 08702002980, Zrinsko Frankopanska 2, 21320 Baška Voda</derivirana_varijabla>
  </DomainObject.Predmet.ProtustrankaWithAdressOIB>
  <DomainObject.Predmet.ProtustrankaNazivFormated>
    <izvorni_sadrzaj>PULJAK i ČUMAK društvo s ograničenom odgovornošću za usluge, turistička agencija</izvorni_sadrzaj>
    <derivirana_varijabla naziv="DomainObject.Predmet.ProtustrankaNazivFormated_1">PULJAK i ČUMAK društvo s ograničenom odgovornošću za usluge, turistička agencija</derivirana_varijabla>
  </DomainObject.Predmet.ProtustrankaNazivFormated>
  <DomainObject.Predmet.ProtustrankaNazivFormatedOIB>
    <izvorni_sadrzaj>PULJAK i ČUMAK društvo s ograničenom odgovornošću za usluge, turistička agencija, OIB 08702002980</izvorni_sadrzaj>
    <derivirana_varijabla naziv="DomainObject.Predmet.ProtustrankaNazivFormatedOIB_1">PULJAK i ČUMAK društvo s ograničenom odgovornošću za usluge, turistička agencija, OIB 08702002980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6519.06</izvorni_sadrzaj>
    <derivirana_varijabla naziv="DomainObject.Predmet.TrenutnaVrijednost_1">6519.06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PULJAK i ČUMAK društvo s ograničenom odgovornošću za usluge, turistička agencija</item>
    </izvorni_sadrzaj>
    <derivirana_varijabla naziv="DomainObject.Predmet.ProtuStrankaListFormated_1">
      <item>PULJAK i ČUMAK društvo s ograničenom odgovornošću za usluge, turistička agencija</item>
    </derivirana_varijabla>
  </DomainObject.Predmet.ProtuStrankaListFormated>
  <DomainObject.Predmet.ProtuStrankaListFormatedOIB>
    <izvorni_sadrzaj>
      <item>PULJAK i ČUMAK društvo s ograničenom odgovornošću za usluge, turistička agencija, OIB 08702002980</item>
    </izvorni_sadrzaj>
    <derivirana_varijabla naziv="DomainObject.Predmet.ProtuStrankaListFormatedOIB_1">
      <item>PULJAK i ČUMAK društvo s ograničenom odgovornošću za usluge, turistička agencija, OIB 08702002980</item>
    </derivirana_varijabla>
  </DomainObject.Predmet.ProtuStrankaListFormatedOIB>
  <DomainObject.Predmet.ProtuStrankaListFormatedWithAdress>
    <izvorni_sadrzaj>
      <item>PULJAK i ČUMAK društvo s ograničenom odgovornošću za usluge, turistička agencija, Zrinsko Frankopanska 2, 21320 Baška Voda</item>
    </izvorni_sadrzaj>
    <derivirana_varijabla naziv="DomainObject.Predmet.ProtuStrankaListFormatedWithAdress_1">
      <item>PULJAK i ČUMAK društvo s ograničenom odgovornošću za usluge, turistička agencija, Zrinsko Frankopanska 2, 21320 Baška Voda</item>
    </derivirana_varijabla>
  </DomainObject.Predmet.ProtuStrankaListFormatedWithAdress>
  <DomainObject.Predmet.ProtuStrankaListFormatedWithAdressOIB>
    <izvorni_sadrzaj>
      <item>PULJAK i ČUMAK društvo s ograničenom odgovornošću za usluge, turistička agencija, OIB 08702002980, Zrinsko Frankopanska 2, 21320 Baška Voda</item>
    </izvorni_sadrzaj>
    <derivirana_varijabla naziv="DomainObject.Predmet.ProtuStrankaListFormatedWithAdressOIB_1">
      <item>PULJAK i ČUMAK društvo s ograničenom odgovornošću za usluge, turistička agencija, OIB 08702002980, Zrinsko Frankopanska 2, 21320 Baška Voda</item>
    </derivirana_varijabla>
  </DomainObject.Predmet.ProtuStrankaListFormatedWithAdressOIB>
  <DomainObject.Predmet.ProtuStrankaListNazivFormated>
    <izvorni_sadrzaj>
      <item>PULJAK i ČUMAK društvo s ograničenom odgovornošću za usluge, turistička agencija</item>
    </izvorni_sadrzaj>
    <derivirana_varijabla naziv="DomainObject.Predmet.ProtuStrankaListNazivFormated_1">
      <item>PULJAK i ČUMAK društvo s ograničenom odgovornošću za usluge, turistička agencija</item>
    </derivirana_varijabla>
  </DomainObject.Predmet.ProtuStrankaListNazivFormated>
  <DomainObject.Predmet.ProtuStrankaListNazivFormatedOIB>
    <izvorni_sadrzaj>
      <item>PULJAK i ČUMAK društvo s ograničenom odgovornošću za usluge, turistička agencija, OIB 08702002980</item>
    </izvorni_sadrzaj>
    <derivirana_varijabla naziv="DomainObject.Predmet.ProtuStrankaListNazivFormatedOIB_1">
      <item>PULJAK i ČUMAK društvo s ograničenom odgovornošću za usluge, turistička agencija, OIB 08702002980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PULJAK i ČUMAK društvo s ograničenom odgovornošću za usluge, turistička agencija</izvorni_sadrzaj>
    <derivirana_varijabla naziv="DomainObject.Predmet.ProtustrankaIDrugi_1">PULJAK i ČUMAK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PULJAK i ČUMAK društvo s ograničenom odgovornošću za usluge, turistička agencija, OIB 08702002980, Zrinsko Frankopanska 2, 21320 Baška Voda</izvorni_sadrzaj>
    <derivirana_varijabla naziv="DomainObject.Predmet.ProtustrankaIDrugiAdressOIB_1">PULJAK i ČUMAK društvo s ograničenom odgovornošću za usluge, turistička agencija, OIB 08702002980, Zrinsko Frankopanska 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PULJAK i ČUMAK društvo s ograničenom odgovornošću za usluge, turistička agencija</item>
      <item>FINANCIJSKA AGENCIJA, RC SPLIT</item>
    </izvorni_sadrzaj>
    <derivirana_varijabla naziv="DomainObject.Predmet.SudioniciListNaziv_1">
      <item>PULJAK i ČUMAK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PULJAK i ČUMAK društvo s ograničenom odgovornošću za usluge, turistička agencija, OIB 08702002980, Zrinsko Frankopanska 2,21320 Baška Voda</item>
      <item>FINANCIJSKA AGENCIJA, RC SPLIT, OIB 85821130368, Mažuranićevo šetalište 24 b,21000 Split</item>
    </izvorni_sadrzaj>
    <derivirana_varijabla naziv="DomainObject.Predmet.SudioniciListAdressOIB_1">
      <item>PULJAK i ČUMAK društvo s ograničenom odgovornošću za usluge, turistička agencija, OIB 08702002980, Zrinsko Frankopanska 2,21320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08702002980</item>
      <item>, OIB 85821130368</item>
    </izvorni_sadrzaj>
    <derivirana_varijabla naziv="DomainObject.Predmet.SudioniciListNazivOIB_1">
      <item>, OIB 08702002980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4016</properties:Characters>
  <properties:Lines>99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2018-07-19T05:34:00Z</cp:lastPrinted>
  <dcterms:modified xmlns:xsi="http://www.w3.org/2001/XMLSchema-instance" xsi:type="dcterms:W3CDTF">2018-07-19T05:34:00Z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