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984231" w14:paraId="1984231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860596" w:rsidRPr="00047B49">
        <w:t xml:space="preserve"> </w:t>
      </w:r>
      <w:r w:rsidR="00FA1109">
        <w:t>PAŠKO JANJE d.o.o., Gorica (otok Pag), Gorica 51, OIB:22163743698,</w:t>
      </w:r>
      <w:r w:rsidRPr="00047B49">
        <w:t xml:space="preserve">potrebno je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dostaviti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>to podatke na dan izdavanja Potvrde</w:t>
      </w:r>
      <w:r w:rsidR="003F1470">
        <w:t xml:space="preserve">, a ne na dan podnošenja prijedloga sudu za otvaranje stečajnog postupka, koje je u konkretnom slučaju bilo </w:t>
      </w:r>
      <w:r w:rsidR="00FA1109">
        <w:t>2</w:t>
      </w:r>
      <w:r w:rsidR="000B2DF9">
        <w:t>1</w:t>
      </w:r>
      <w:r w:rsidR="003F1470">
        <w:t xml:space="preserve">. </w:t>
      </w:r>
      <w:r w:rsidR="00FA1109">
        <w:t>rujna</w:t>
      </w:r>
      <w:r w:rsidR="003F1470">
        <w:t xml:space="preserve"> 2018</w:t>
      </w:r>
      <w:r w:rsidR="003F1470" w:rsidRPr="006C6FED">
        <w:rPr>
          <w:b/>
        </w:rPr>
        <w:t>.</w:t>
      </w:r>
    </w:p>
    <w:p w:rsidRDefault="000471FB" w:rsidP="00C77A83" w:rsidR="000471FB" w:rsidRPr="00047B49">
      <w:pPr>
        <w:ind w:firstLine="708"/>
        <w:jc w:val="both"/>
      </w:pP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0B2DF9">
        <w:t>29</w:t>
      </w:r>
      <w:r w:rsidR="000B7480">
        <w:t xml:space="preserve">. </w:t>
      </w:r>
      <w:r w:rsidR="000B2DF9">
        <w:t>studenog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FA1109">
        <w:t>2</w:t>
      </w:r>
      <w:r w:rsidR="000B2DF9">
        <w:t>4</w:t>
      </w:r>
      <w:r w:rsidR="00C77A83" w:rsidRPr="00047B49">
        <w:t xml:space="preserve">. </w:t>
      </w:r>
      <w:r w:rsidR="00FA1109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125CB7" w:rsidP="00125CB7" w:rsidR="00125CB7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125CB7" w:rsidP="00125CB7" w:rsidR="00125CB7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D610E5" w:rsidR="005B795B" w:rsidRPr="00047B49">
      <w:pPr>
        <w:jc w:val="center"/>
      </w:pPr>
    </w:p>
    <w:p w:rsidRDefault="005B795B" w:rsidP="005B795B" w:rsidR="005B795B" w:rsidRPr="00047B49"/>
    <w:p w:rsidRDefault="005B795B" w:rsidP="005B795B" w:rsidR="005B795B" w:rsidRPr="00047B49"/>
    <w:sectPr w:rsidR="005B795B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FA1109">
      <w:t>329</w:t>
    </w:r>
    <w:r w:rsidR="000471FB">
      <w:t>/</w:t>
    </w:r>
    <w:r w:rsidR="00C2454B">
      <w:t>2018</w:t>
    </w:r>
    <w:r w:rsidR="000B748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2DF9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5CB7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1109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5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CB7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5CB7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5CB7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5CB7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5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CB7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5CB7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5CB7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5CB7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5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JANJE d.o.o. za proizvodnju, trgovinu i usluge</izvorni_sadrzaj>
    <derivirana_varijabla naziv="DomainObject.Predmet.ProtustrankaFormated_1">  PAŠKO JANJE d.o.o. za proizvodnju, trgovinu i usluge</derivirana_varijabla>
  </DomainObject.Predmet.ProtustrankaFormated>
  <DomainObject.Predmet.ProtustrankaFormatedOIB>
    <izvorni_sadrzaj>  PAŠKO JANJE d.o.o. za proizvodnju, trgovinu i usluge, OIB 22163743698</izvorni_sadrzaj>
    <derivirana_varijabla naziv="DomainObject.Predmet.ProtustrankaFormatedOIB_1">  PAŠKO JANJE d.o.o. za proizvodnju, trgovinu i usluge, OIB 22163743698</derivirana_varijabla>
  </DomainObject.Predmet.ProtustrankaFormatedOIB>
  <DomainObject.Predmet.ProtustrankaFormatedWithAdress>
    <izvorni_sadrzaj> PAŠKO JANJE d.o.o. za proizvodnju, trgovinu i usluge, Gorica 51, 23250 Pag</izvorni_sadrzaj>
    <derivirana_varijabla naziv="DomainObject.Predmet.ProtustrankaFormatedWithAdress_1"> PAŠKO JANJE d.o.o. za proizvodnju, trgovinu i usluge, Gorica 51, 23250 Pag</derivirana_varijabla>
  </DomainObject.Predmet.ProtustrankaFormatedWithAdress>
  <DomainObject.Predmet.ProtustrankaFormatedWithAdressOIB>
    <izvorni_sadrzaj> PAŠKO JANJE d.o.o. za proizvodnju, trgovinu i usluge, OIB 22163743698, Gorica 51, 23250 Pag</izvorni_sadrzaj>
    <derivirana_varijabla naziv="DomainObject.Predmet.ProtustrankaFormatedWithAdressOIB_1"> PAŠKO JANJE d.o.o. za proizvodnju, trgovinu i usluge, OIB 22163743698, Gorica 51, 23250 Pag</derivirana_varijabla>
  </DomainObject.Predmet.ProtustrankaFormatedWithAdressOIB>
  <DomainObject.Predmet.ProtustrankaWithAdress>
    <izvorni_sadrzaj>PAŠKO JANJE d.o.o. za proizvodnju, trgovinu i usluge Gorica 51, 23250 Pag</izvorni_sadrzaj>
    <derivirana_varijabla naziv="DomainObject.Predmet.ProtustrankaWithAdress_1">PAŠKO JANJE d.o.o. za proizvodnju, trgovinu i usluge Gorica 51, 23250 Pag</derivirana_varijabla>
  </DomainObject.Predmet.ProtustrankaWithAdress>
  <DomainObject.Predmet.ProtustrankaWithAdressOIB>
    <izvorni_sadrzaj>PAŠKO JANJE d.o.o. za proizvodnju, trgovinu i usluge, OIB 22163743698, Gorica 51, 23250 Pag</izvorni_sadrzaj>
    <derivirana_varijabla naziv="DomainObject.Predmet.ProtustrankaWithAdressOIB_1">PAŠKO JANJE d.o.o. za proizvodnju, trgovinu i usluge, OIB 22163743698, Gorica 51, 23250 Pag</derivirana_varijabla>
  </DomainObject.Predmet.ProtustrankaWithAdressOIB>
  <DomainObject.Predmet.ProtustrankaNazivFormated>
    <izvorni_sadrzaj>PAŠKO JANJE d.o.o. za proizvodnju, trgovinu i usluge</izvorni_sadrzaj>
    <derivirana_varijabla naziv="DomainObject.Predmet.ProtustrankaNazivFormated_1">PAŠKO JANJE d.o.o. za proizvodnju, trgovinu i usluge</derivirana_varijabla>
  </DomainObject.Predmet.ProtustrankaNazivFormated>
  <DomainObject.Predmet.ProtustrankaNazivFormatedOIB>
    <izvorni_sadrzaj>PAŠKO JANJE d.o.o. za proizvodnju, trgovinu i usluge, OIB 22163743698</izvorni_sadrzaj>
    <derivirana_varijabla naziv="DomainObject.Predmet.ProtustrankaNazivFormatedOIB_1">PAŠKO JANJE d.o.o. za proizvodnju, trgovinu i usluge, OIB 22163743698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PAŠKO JANJE d.o.o. za proizvodnju, trgovinu i usluge</item>
    </izvorni_sadrzaj>
    <derivirana_varijabla naziv="DomainObject.Predmet.ProtuStrankaListFormated_1">
      <item>PAŠKO JANJE d.o.o. za proizvodnju, trgovinu i usluge</item>
    </derivirana_varijabla>
  </DomainObject.Predmet.ProtuStrankaListFormated>
  <DomainObject.Predmet.ProtuStrankaListFormatedOIB>
    <izvorni_sadrzaj>
      <item>PAŠKO JANJE d.o.o. za proizvodnju, trgovinu i usluge, OIB 22163743698</item>
    </izvorni_sadrzaj>
    <derivirana_varijabla naziv="DomainObject.Predmet.ProtuStrankaListFormatedOIB_1">
      <item>PAŠKO JANJE d.o.o. za proizvodnju, trgovinu i usluge, OIB 22163743698</item>
    </derivirana_varijabla>
  </DomainObject.Predmet.ProtuStrankaListFormatedOIB>
  <DomainObject.Predmet.ProtuStrankaListFormatedWithAdress>
    <izvorni_sadrzaj>
      <item>PAŠKO JANJE d.o.o. za proizvodnju, trgovinu i usluge, Gorica 51, 23250 Pag</item>
    </izvorni_sadrzaj>
    <derivirana_varijabla naziv="DomainObject.Predmet.ProtuStrankaListFormatedWithAdress_1">
      <item>PAŠKO JANJE d.o.o. za proizvodnju, trgovinu i usluge, Gorica 51, 23250 Pag</item>
    </derivirana_varijabla>
  </DomainObject.Predmet.ProtuStrankaListFormatedWithAdress>
  <DomainObject.Predmet.ProtuStrankaListFormatedWithAdressOIB>
    <izvorni_sadrzaj>
      <item>PAŠKO JANJE d.o.o. za proizvodnju, trgovinu i usluge, OIB 22163743698, Gorica 51, 23250 Pag</item>
    </izvorni_sadrzaj>
    <derivirana_varijabla naziv="DomainObject.Predmet.ProtuStrankaListFormatedWithAdressOIB_1">
      <item>PAŠKO JANJE d.o.o. za proizvodnju, trgovinu i usluge, OIB 22163743698, Gorica 51, 23250 Pag</item>
    </derivirana_varijabla>
  </DomainObject.Predmet.ProtuStrankaListFormatedWithAdressOIB>
  <DomainObject.Predmet.ProtuStrankaListNazivFormated>
    <izvorni_sadrzaj>
      <item>PAŠKO JANJE d.o.o. za proizvodnju, trgovinu i usluge</item>
    </izvorni_sadrzaj>
    <derivirana_varijabla naziv="DomainObject.Predmet.ProtuStrankaListNazivFormated_1">
      <item>PAŠKO JANJE d.o.o. za proizvodnju, trgovinu i usluge</item>
    </derivirana_varijabla>
  </DomainObject.Predmet.ProtuStrankaListNazivFormated>
  <DomainObject.Predmet.ProtuStrankaListNazivFormatedOIB>
    <izvorni_sadrzaj>
      <item>PAŠKO JANJE d.o.o. za proizvodnju, trgovinu i usluge, OIB 22163743698</item>
    </izvorni_sadrzaj>
    <derivirana_varijabla naziv="DomainObject.Predmet.ProtuStrankaListNazivFormatedOIB_1">
      <item>PAŠKO JANJE d.o.o. za proizvodnju, trgovinu i usluge, OIB 22163743698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PAŠKO JANJE d.o.o. za proizvodnju, trgovinu i usluge</izvorni_sadrzaj>
    <derivirana_varijabla naziv="DomainObject.Predmet.ProtustrankaIDrugi_1">PAŠKO JANJE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PAŠKO JANJE d.o.o. za proizvodnju, trgovinu i usluge, OIB 22163743698, Gorica 51, 23250 Pag</izvorni_sadrzaj>
    <derivirana_varijabla naziv="DomainObject.Predmet.ProtustrankaIDrugiAdressOIB_1">PAŠKO JANJE d.o.o. za proizvodnju, trgovinu i usluge, OIB 22163743698, Gorica 51,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PAŠKO JANJE d.o.o. za proizvodnju, trgovinu i usluge</item>
    </izvorni_sadrzaj>
    <derivirana_varijabla naziv="DomainObject.Predmet.SudioniciListNaziv_1">
      <item>FINA</item>
      <item>PAŠKO JANJE d.o.o. za proizvodnju, trgovinu i usluge</item>
    </derivirana_varijabla>
  </DomainObject.Predmet.SudioniciListNaziv>
  <DomainObject.Predmet.SudioniciListAdressOIB>
    <izvorni_sadrzaj>
      <item>FINA, OIB 85821130368, Ivana Danila 4,23000 Zadar</item>
      <item>PAŠKO JANJE d.o.o. za proizvodnju, trgovinu i usluge, OIB 22163743698, Gorica 51,23250 Pag</item>
    </izvorni_sadrzaj>
    <derivirana_varijabla naziv="DomainObject.Predmet.SudioniciListAdressOIB_1">
      <item>FINA, OIB 85821130368, Ivana Danila 4,23000 Zadar</item>
      <item>PAŠKO JANJE d.o.o. za proizvodnju, trgovinu i usluge, OIB 22163743698, Gorica 51,23250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22163743698</item>
    </izvorni_sadrzaj>
    <derivirana_varijabla naziv="DomainObject.Predmet.SudioniciListNazivOIB_1">
      <item>, OIB 85821130368</item>
      <item>, OIB 22163743698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St-329/2018-2</izvorni_sadrzaj>
    <derivirana_varijabla naziv="DomainObject.PredzadnjaOdlukaIzPredmeta.Oznaka_1">St-329/2018-2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1EBFD-D899-4354-A6C3-0E0301ADC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703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2018-10-01T09:35:00Z</dcterms:created>
  <dc:creator>Administrator</dc:creator>
  <cp:lastModifiedBy>Merlina Klišmanić</cp:lastModifiedBy>
  <cp:lastPrinted>2018-10-23T07:20:00Z</cp:lastPrinted>
  <dcterms:modified xmlns:xsi="http://www.w3.org/2001/XMLSchema-instance" xsi:type="dcterms:W3CDTF">2018-10-24T07:08:00Z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(St-329-18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