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40ab" w14:paraId="62940ab" w:rsidRDefault="00832B5F" w:rsidP="00832B5F" w:rsidR="00832B5F" w:rsidRPr="00832B5F">
      <w:pPr>
        <w15:collapsed w:val="false"/>
      </w:pPr>
      <w:bookmarkStart w:name="_GoBack" w:id="0"/>
      <w:bookmarkEnd w:id="0"/>
      <w:r w:rsidRPr="00832B5F">
        <w:t xml:space="preserve">             </w:t>
      </w:r>
      <w:r w:rsidRPr="00832B5F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32B5F" w:rsidP="00832B5F" w:rsidR="00832B5F" w:rsidRPr="00832B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832B5F" w:rsidP="00832B5F" w:rsidR="00832B5F" w:rsidRPr="00832B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832B5F" w:rsidP="00832B5F" w:rsidR="00832B5F" w:rsidRPr="00832B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32B5F" w:rsidP="00832B5F" w:rsidR="00832B5F" w:rsidRPr="00832B5F"/>
    <w:p w:rsidRDefault="00832B5F" w:rsidP="00832B5F" w:rsidR="00832B5F" w:rsidRPr="00832B5F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32B5F" w:rsidP="00832B5F" w:rsidR="00832B5F" w:rsidRPr="00832B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B5F" w:rsidP="00832B5F" w:rsidR="00832B5F" w:rsidRPr="00832B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32B5F" w:rsidP="00832B5F" w:rsidR="00832B5F" w:rsidRPr="00832B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B5F" w:rsidP="00832B5F" w:rsidR="00832B5F" w:rsidRPr="00832B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povodom prijedloga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PEKARA MORENO</w:t>
      </w: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Matije Gupca 22</w:t>
      </w: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84968820225</w:t>
      </w: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9. travnja</w:t>
      </w: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832B5F" w:rsidP="00832B5F" w:rsidR="00832B5F" w:rsidRPr="00832B5F">
      <w:pPr>
        <w:tabs>
          <w:tab w:pos="195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32B5F" w:rsidP="00832B5F" w:rsidR="00832B5F" w:rsidRPr="00832B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832B5F" w:rsidP="00832B5F" w:rsidR="00832B5F" w:rsidRPr="00832B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B5F" w:rsidP="00832B5F" w:rsidR="00832B5F" w:rsidRPr="00832B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</w:t>
      </w:r>
      <w:proofErr w:type="spellStart"/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</w:t>
      </w:r>
      <w:r w:rsidR="007D6DEF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kojeg je podnesen </w:t>
      </w:r>
      <w:r w:rsidR="007D6DEF"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="007D6DEF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za</w:t>
      </w:r>
      <w:r w:rsidR="007D6DEF"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</w:t>
      </w:r>
      <w:r w:rsidR="007D6DEF" w:rsidRPr="008F0252">
        <w:rPr>
          <w:rFonts w:eastAsia="Times New Roman" w:hAnsi="Times New Roman" w:ascii="Times New Roman"/>
          <w:sz w:val="24"/>
          <w:szCs w:val="24"/>
          <w:lang w:eastAsia="hr-HR"/>
        </w:rPr>
        <w:t>stečajnog</w:t>
      </w:r>
      <w:r w:rsidR="007D6DEF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7D6DEF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istim </w:t>
      </w: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>tj. podatke o stanju računa i blokadi dužnika.</w:t>
      </w:r>
    </w:p>
    <w:p w:rsidRDefault="00832B5F" w:rsidP="00832B5F" w:rsidR="00832B5F" w:rsidRPr="00832B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832B5F" w:rsidP="00832B5F" w:rsidR="00832B5F" w:rsidRPr="00832B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B5F" w:rsidP="00832B5F" w:rsidR="00832B5F" w:rsidRPr="00832B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B5F" w:rsidP="00832B5F" w:rsidR="00832B5F" w:rsidRPr="00832B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9. travnja</w:t>
      </w: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832B5F" w:rsidP="00832B5F" w:rsidR="00832B5F" w:rsidRPr="00832B5F">
      <w:pPr>
        <w:tabs>
          <w:tab w:pos="8505" w:val="left"/>
        </w:tabs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B5F" w:rsidP="00832B5F" w:rsidR="00832B5F" w:rsidRPr="00832B5F">
      <w:pPr>
        <w:tabs>
          <w:tab w:pos="8505" w:val="left"/>
        </w:tabs>
        <w:spacing w:lineRule="atLeast" w:line="240" w:after="0"/>
        <w:rPr>
          <w:rFonts w:cs="Times New Roman" w:hAnsi="Times New Roman" w:ascii="Times New Roman"/>
          <w:sz w:val="24"/>
          <w:szCs w:val="24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832B5F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832B5F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832B5F">
        <w:rPr>
          <w:rFonts w:cs="Times New Roman" w:hAnsi="Times New Roman" w:ascii="Times New Roman"/>
          <w:sz w:val="24"/>
          <w:szCs w:val="24"/>
        </w:rPr>
        <w:t>-ovlaštena službenica:                                     Sutkinja:</w:t>
      </w:r>
    </w:p>
    <w:p w:rsidRDefault="00832B5F" w:rsidP="00832B5F" w:rsidR="00832B5F" w:rsidRPr="00832B5F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 w:rsidRPr="00832B5F">
        <w:rPr>
          <w:rFonts w:cs="Times New Roman" w:hAnsi="Times New Roman" w:ascii="Times New Roman"/>
          <w:sz w:val="24"/>
          <w:szCs w:val="24"/>
        </w:rPr>
        <w:t xml:space="preserve">Nena </w:t>
      </w:r>
      <w:proofErr w:type="spellStart"/>
      <w:r w:rsidRPr="00832B5F">
        <w:rPr>
          <w:rFonts w:cs="Times New Roman" w:hAnsi="Times New Roman" w:ascii="Times New Roman"/>
          <w:sz w:val="24"/>
          <w:szCs w:val="24"/>
        </w:rPr>
        <w:t>Mužanović</w:t>
      </w:r>
      <w:proofErr w:type="spellEnd"/>
      <w:r w:rsidRPr="00832B5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832B5F" w:rsidP="00832B5F" w:rsidR="00832B5F" w:rsidRPr="00832B5F">
      <w:pPr>
        <w:tabs>
          <w:tab w:pos="8505" w:val="left"/>
        </w:tabs>
      </w:pPr>
    </w:p>
    <w:p w:rsidRDefault="00832B5F" w:rsidP="00832B5F" w:rsidR="00832B5F" w:rsidRPr="00832B5F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32B5F" w:rsidP="00832B5F" w:rsidR="00832B5F" w:rsidRPr="00832B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B5F" w:rsidP="00832B5F" w:rsidR="00832B5F" w:rsidRPr="00832B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32B5F" w:rsidP="00832B5F" w:rsidR="00832B5F" w:rsidRPr="00832B5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32B5F" w:rsidP="00832B5F" w:rsidR="00832B5F" w:rsidRPr="00832B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B5F" w:rsidP="00832B5F" w:rsidR="00832B5F" w:rsidRPr="00832B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B5F" w:rsidP="00832B5F" w:rsidR="00832B5F" w:rsidRPr="00832B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832B5F" w:rsidP="00832B5F" w:rsidR="00832B5F" w:rsidRPr="00832B5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832B5F" w:rsidP="00832B5F" w:rsidR="00832B5F" w:rsidRPr="00832B5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 w:rsidRPr="00832B5F">
        <w:rPr>
          <w:rFonts w:cs="Times New Roman"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832B5F" w:rsidP="00832B5F" w:rsidR="00832B5F" w:rsidRPr="00832B5F">
      <w:pPr>
        <w:rPr>
          <w:rFonts w:cs="Times New Roman" w:eastAsia="Calibri" w:hAnsi="Calibri" w:ascii="Calibri"/>
        </w:rPr>
      </w:pPr>
    </w:p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B5F" w:rsidP="00832B5F" w:rsidR="00832B5F">
      <w:pPr>
        <w:spacing w:lineRule="auto" w:line="240" w:after="0"/>
      </w:pPr>
      <w:r>
        <w:separator/>
      </w:r>
    </w:p>
  </w:endnote>
  <w:endnote w:id="0" w:type="continuationSeparator">
    <w:p w:rsidRDefault="00832B5F" w:rsidP="00832B5F" w:rsidR="00832B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B5F" w:rsidP="00832B5F" w:rsidR="00832B5F">
      <w:pPr>
        <w:spacing w:lineRule="auto" w:line="240" w:after="0"/>
      </w:pPr>
      <w:r>
        <w:separator/>
      </w:r>
    </w:p>
  </w:footnote>
  <w:footnote w:id="0" w:type="continuationSeparator">
    <w:p w:rsidRDefault="00832B5F" w:rsidP="00832B5F" w:rsidR="00832B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B5F" w:rsidP="00CF54DB" w:rsidR="00CF54DB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</w:t>
    </w:r>
    <w:r>
      <w:rPr>
        <w:rFonts w:eastAsia="Times New Roman" w:hAnsi="Times New Roman" w:ascii="Times New Roman"/>
        <w:sz w:val="24"/>
        <w:szCs w:val="24"/>
        <w:lang w:eastAsia="hr-HR"/>
      </w:rPr>
      <w:t>.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 xml:space="preserve"> St-</w:t>
    </w:r>
    <w:r>
      <w:rPr>
        <w:rFonts w:eastAsia="Times New Roman" w:hAnsi="Times New Roman" w:ascii="Times New Roman"/>
        <w:sz w:val="24"/>
        <w:szCs w:val="24"/>
        <w:lang w:eastAsia="hr-HR"/>
      </w:rPr>
      <w:t>542/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7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C919D2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B5F"/>
    <w:rsid w:val="007D6DEF"/>
    <w:rsid w:val="00832B5F"/>
    <w:rsid w:val="00C3390D"/>
    <w:rsid w:val="00C919D2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2B5F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832B5F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2B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2B5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2B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32B5F"/>
  </w:style>
  <w:style w:styleId="Tekstrezerviranogmjesta" w:type="character">
    <w:name w:val="Placeholder Text"/>
    <w:basedOn w:val="Zadanifontodlomka"/>
    <w:uiPriority w:val="99"/>
    <w:semiHidden/>
    <w:rsid w:val="00C919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1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2B5F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832B5F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2B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2B5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2B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32B5F"/>
  </w:style>
  <w:style w:styleId="Tekstrezerviranogmjesta" w:type="character">
    <w:name w:val="Placeholder Text"/>
    <w:basedOn w:val="Zadanifontodlomka"/>
    <w:uiPriority w:val="99"/>
    <w:semiHidden/>
    <w:rsid w:val="00C919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1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MORENO j.d.o.o. za trgovinu, ugostiteljstvo, i pekarsku djelatnost</izvorni_sadrzaj>
    <derivirana_varijabla naziv="DomainObject.Predmet.ProtustrankaFormated_1">  PEKARA MORENO j.d.o.o. za trgovinu, ugostiteljstvo, i pekarsku djelatnost</derivirana_varijabla>
  </DomainObject.Predmet.ProtustrankaFormated>
  <DomainObject.Predmet.ProtustrankaFormatedOIB>
    <izvorni_sadrzaj>  PEKARA MORENO j.d.o.o. za trgovinu, ugostiteljstvo, i pekarsku djelatnost, OIB 84968820225</izvorni_sadrzaj>
    <derivirana_varijabla naziv="DomainObject.Predmet.ProtustrankaFormatedOIB_1">  PEKARA MORENO j.d.o.o. za trgovinu, ugostiteljstvo, i pekarsku djelatnost, OIB 84968820225</derivirana_varijabla>
  </DomainObject.Predmet.ProtustrankaFormatedOIB>
  <DomainObject.Predmet.ProtustrankaFormatedWithAdress>
    <izvorni_sadrzaj> PEKARA MORENO j.d.o.o. za trgovinu, ugostiteljstvo, i pekarsku djelatnost, Matije Gupca 22, 23000 Zadar</izvorni_sadrzaj>
    <derivirana_varijabla naziv="DomainObject.Predmet.ProtustrankaFormatedWithAdress_1"> PEKARA MORENO j.d.o.o. za trgovinu, ugostiteljstvo, i pekarsku djelatnost, Matije Gupca 22, 23000 Zadar</derivirana_varijabla>
  </DomainObject.Predmet.ProtustrankaFormatedWithAdress>
  <DomainObject.Predmet.ProtustrankaFormatedWithAdressOIB>
    <izvorni_sadrzaj> PEKARA MORENO j.d.o.o. za trgovinu, ugostiteljstvo, i pekarsku djelatnost, OIB 84968820225, Matije Gupca 22, 23000 Zadar</izvorni_sadrzaj>
    <derivirana_varijabla naziv="DomainObject.Predmet.ProtustrankaFormatedWithAdressOIB_1"> PEKARA MORENO j.d.o.o. za trgovinu, ugostiteljstvo, i pekarsku djelatnost, OIB 84968820225, Matije Gupca 22, 23000 Zadar</derivirana_varijabla>
  </DomainObject.Predmet.ProtustrankaFormatedWithAdressOIB>
  <DomainObject.Predmet.ProtustrankaWithAdress>
    <izvorni_sadrzaj>PEKARA MORENO j.d.o.o. za trgovinu, ugostiteljstvo, i pekarsku djelatnost Matije Gupca 22, 23000 Zadar</izvorni_sadrzaj>
    <derivirana_varijabla naziv="DomainObject.Predmet.ProtustrankaWithAdress_1">PEKARA MORENO j.d.o.o. za trgovinu, ugostiteljstvo, i pekarsku djelatnost Matije Gupca 22, 23000 Zadar</derivirana_varijabla>
  </DomainObject.Predmet.ProtustrankaWithAdress>
  <DomainObject.Predmet.ProtustrankaWithAdressOIB>
    <izvorni_sadrzaj>PEKARA MORENO j.d.o.o. za trgovinu, ugostiteljstvo, i pekarsku djelatnost, OIB 84968820225, Matije Gupca 22, 23000 Zadar</izvorni_sadrzaj>
    <derivirana_varijabla naziv="DomainObject.Predmet.ProtustrankaWithAdressOIB_1">PEKARA MORENO j.d.o.o. za trgovinu, ugostiteljstvo, i pekarsku djelatnost, OIB 84968820225, Matije Gupca 22, 23000 Zadar</derivirana_varijabla>
  </DomainObject.Predmet.ProtustrankaWithAdressOIB>
  <DomainObject.Predmet.ProtustrankaNazivFormated>
    <izvorni_sadrzaj>PEKARA MORENO j.d.o.o. za trgovinu, ugostiteljstvo, i pekarsku djelatnost</izvorni_sadrzaj>
    <derivirana_varijabla naziv="DomainObject.Predmet.ProtustrankaNazivFormated_1">PEKARA MORENO j.d.o.o. za trgovinu, ugostiteljstvo, i pekarsku djelatnost</derivirana_varijabla>
  </DomainObject.Predmet.ProtustrankaNazivFormated>
  <DomainObject.Predmet.ProtustrankaNazivFormatedOIB>
    <izvorni_sadrzaj>PEKARA MORENO j.d.o.o. za trgovinu, ugostiteljstvo, i pekarsku djelatnost, OIB 84968820225</izvorni_sadrzaj>
    <derivirana_varijabla naziv="DomainObject.Predmet.ProtustrankaNazivFormatedOIB_1">PEKARA MORENO j.d.o.o. za trgovinu, ugostiteljstvo, i pekarsku djelatnost, OIB 84968820225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Rexha Parallangaj</izvorni_sadrzaj>
    <derivirana_varijabla naziv="DomainObject.Predmet.StrankaFormated_1">  FINA; Rexha Parallangaj</derivirana_varijabla>
  </DomainObject.Predmet.StrankaFormated>
  <DomainObject.Predmet.StrankaFormatedOIB>
    <izvorni_sadrzaj>  FINA, OIB 85821130368; Rexha Parallangaj, OIB 36096893161</izvorni_sadrzaj>
    <derivirana_varijabla naziv="DomainObject.Predmet.StrankaFormatedOIB_1">  FINA, OIB 85821130368; Rexha Parallangaj, OIB 36096893161</derivirana_varijabla>
  </DomainObject.Predmet.StrankaFormatedOIB>
  <DomainObject.Predmet.StrankaFormatedWithAdress>
    <izvorni_sadrzaj> FINA; Rexha Parallangaj, Ulica Vladimira Nazora 56, 44430 Hrvatska Kostajnica</izvorni_sadrzaj>
    <derivirana_varijabla naziv="DomainObject.Predmet.StrankaFormatedWithAdress_1"> FINA; Rexha Parallangaj, Ulica Vladimira Nazora 56, 44430 Hrvatska Kostajnica</derivirana_varijabla>
  </DomainObject.Predmet.StrankaFormatedWithAdress>
  <DomainObject.Predmet.StrankaFormatedWithAdressOIB>
    <izvorni_sadrzaj> FINA, OIB 85821130368; Rexha Parallangaj, OIB 36096893161, Ulica Vladimira Nazora 56, 44430 Hrvatska Kostajnica</izvorni_sadrzaj>
    <derivirana_varijabla naziv="DomainObject.Predmet.StrankaFormatedWithAdressOIB_1"> FINA, OIB 85821130368; Rexha Parallangaj, OIB 36096893161, Ulica Vladimira Nazora 56, 44430 Hrvatska Kostajnica</derivirana_varijabla>
  </DomainObject.Predmet.StrankaFormatedWithAdressOIB>
  <DomainObject.Predmet.StrankaWithAdress>
    <izvorni_sadrzaj>FINA ,Rexha Parallangaj Ulica Vladimira Nazora 56,44430 Hrvatska Kostajnica</izvorni_sadrzaj>
    <derivirana_varijabla naziv="DomainObject.Predmet.StrankaWithAdress_1">FINA ,Rexha Parallangaj Ulica Vladimira Nazora 56,44430 Hrvatska Kostajnica</derivirana_varijabla>
  </DomainObject.Predmet.StrankaWithAdress>
  <DomainObject.Predmet.StrankaWithAdressOIB>
    <izvorni_sadrzaj>FINA, OIB 85821130368,Rexha Parallangaj, OIB 36096893161, Ulica Vladimira Nazora 56,44430 Hrvatska Kostajnica</izvorni_sadrzaj>
    <derivirana_varijabla naziv="DomainObject.Predmet.StrankaWithAdressOIB_1">FINA, OIB 85821130368,Rexha Parallangaj, OIB 36096893161, Ulica Vladimira Nazora 56,44430 Hrvatska Kostajnica</derivirana_varijabla>
  </DomainObject.Predmet.StrankaWithAdressOIB>
  <DomainObject.Predmet.StrankaNazivFormated>
    <izvorni_sadrzaj>FINA,Rexha Parallangaj</izvorni_sadrzaj>
    <derivirana_varijabla naziv="DomainObject.Predmet.StrankaNazivFormated_1">FINA,Rexha Parallangaj</derivirana_varijabla>
  </DomainObject.Predmet.StrankaNazivFormated>
  <DomainObject.Predmet.StrankaNazivFormatedOIB>
    <izvorni_sadrzaj>FINA, OIB 85821130368,Rexha Parallangaj, OIB 36096893161</izvorni_sadrzaj>
    <derivirana_varijabla naziv="DomainObject.Predmet.StrankaNazivFormatedOIB_1">FINA, OIB 85821130368,Rexha Parallangaj, OIB 36096893161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Rexha Parallangaj</item>
    </izvorni_sadrzaj>
    <derivirana_varijabla naziv="DomainObject.Predmet.StrankaListFormated_1">
      <item>FINA</item>
      <item>Rexha Parallangaj</item>
    </derivirana_varijabla>
  </DomainObject.Predmet.StrankaListFormated>
  <DomainObject.Predmet.StrankaListFormatedOIB>
    <izvorni_sadrzaj>
      <item>FINA, OIB 85821130368</item>
      <item>Rexha Parallangaj, OIB 36096893161</item>
    </izvorni_sadrzaj>
    <derivirana_varijabla naziv="DomainObject.Predmet.StrankaListFormatedOIB_1">
      <item>FINA, OIB 85821130368</item>
      <item>Rexha Parallangaj, OIB 36096893161</item>
    </derivirana_varijabla>
  </DomainObject.Predmet.StrankaListFormatedOIB>
  <DomainObject.Predmet.StrankaListFormatedWithAdress>
    <izvorni_sadrzaj>
      <item>FINA</item>
      <item>Rexha Parallangaj, Ulica Vladimira Nazora 56, 44430 Hrvatska Kostajnica</item>
    </izvorni_sadrzaj>
    <derivirana_varijabla naziv="DomainObject.Predmet.StrankaListFormatedWithAdress_1">
      <item>FINA</item>
      <item>Rexha Parallangaj, Ulica Vladimira Nazora 56, 44430 Hrvatska Kostajnica</item>
    </derivirana_varijabla>
  </DomainObject.Predmet.StrankaListFormatedWithAdress>
  <DomainObject.Predmet.StrankaListFormatedWithAdressOIB>
    <izvorni_sadrzaj>
      <item>FINA, OIB 85821130368</item>
      <item>Rexha Parallangaj, OIB 36096893161, Ulica Vladimira Nazora 56, 44430 Hrvatska Kostajnica</item>
    </izvorni_sadrzaj>
    <derivirana_varijabla naziv="DomainObject.Predmet.StrankaListFormatedWithAdressOIB_1">
      <item>FINA, OIB 85821130368</item>
      <item>Rexha Parallangaj, OIB 36096893161, Ulica Vladimira Nazora 56, 44430 Hrvatska Kostajnica</item>
    </derivirana_varijabla>
  </DomainObject.Predmet.StrankaListFormatedWithAdressOIB>
  <DomainObject.Predmet.StrankaListNazivFormated>
    <izvorni_sadrzaj>
      <item>FINA</item>
      <item>Rexha Parallangaj</item>
    </izvorni_sadrzaj>
    <derivirana_varijabla naziv="DomainObject.Predmet.StrankaListNazivFormated_1">
      <item>FINA</item>
      <item>Rexha Parallangaj</item>
    </derivirana_varijabla>
  </DomainObject.Predmet.StrankaListNazivFormated>
  <DomainObject.Predmet.StrankaListNazivFormatedOIB>
    <izvorni_sadrzaj>
      <item>FINA, OIB 85821130368</item>
      <item>Rexha Parallangaj, OIB 36096893161</item>
    </izvorni_sadrzaj>
    <derivirana_varijabla naziv="DomainObject.Predmet.StrankaListNazivFormatedOIB_1">
      <item>FINA, OIB 85821130368</item>
      <item>Rexha Parallangaj, OIB 36096893161</item>
    </derivirana_varijabla>
  </DomainObject.Predmet.StrankaListNazivFormatedOIB>
  <DomainObject.Predmet.ProtuStrankaListFormated>
    <izvorni_sadrzaj>
      <item>PEKARA MORENO j.d.o.o. za trgovinu, ugostiteljstvo, i pekarsku djelatnost</item>
    </izvorni_sadrzaj>
    <derivirana_varijabla naziv="DomainObject.Predmet.ProtuStrankaListFormated_1">
      <item>PEKARA MORENO j.d.o.o. za trgovinu, ugostiteljstvo, i pekarsku djelatnost</item>
    </derivirana_varijabla>
  </DomainObject.Predmet.ProtuStrankaListFormated>
  <DomainObject.Predmet.ProtuStrankaListFormatedOIB>
    <izvorni_sadrzaj>
      <item>PEKARA MORENO j.d.o.o. za trgovinu, ugostiteljstvo, i pekarsku djelatnost, OIB 84968820225</item>
    </izvorni_sadrzaj>
    <derivirana_varijabla naziv="DomainObject.Predmet.ProtuStrankaListFormatedOIB_1">
      <item>PEKARA MORENO j.d.o.o. za trgovinu, ugostiteljstvo, i pekarsku djelatnost, OIB 84968820225</item>
    </derivirana_varijabla>
  </DomainObject.Predmet.ProtuStrankaListFormatedOIB>
  <DomainObject.Predmet.ProtuStrankaListFormatedWithAdress>
    <izvorni_sadrzaj>
      <item>PEKARA MORENO j.d.o.o. za trgovinu, ugostiteljstvo, i pekarsku djelatnost, Matije Gupca 22, 23000 Zadar</item>
    </izvorni_sadrzaj>
    <derivirana_varijabla naziv="DomainObject.Predmet.ProtuStrankaListFormatedWithAdress_1">
      <item>PEKARA MORENO j.d.o.o. za trgovinu, ugostiteljstvo, i pekarsku djelatnost, Matije Gupca 22, 23000 Zadar</item>
    </derivirana_varijabla>
  </DomainObject.Predmet.ProtuStrankaListFormatedWithAdress>
  <DomainObject.Predmet.ProtuStrankaListFormatedWithAdressOIB>
    <izvorni_sadrzaj>
      <item>PEKARA MORENO j.d.o.o. za trgovinu, ugostiteljstvo, i pekarsku djelatnost, OIB 84968820225, Matije Gupca 22, 23000 Zadar</item>
    </izvorni_sadrzaj>
    <derivirana_varijabla naziv="DomainObject.Predmet.ProtuStrankaListFormatedWithAdressOIB_1">
      <item>PEKARA MORENO j.d.o.o. za trgovinu, ugostiteljstvo, i pekarsku djelatnost, OIB 84968820225, Matije Gupca 22, 23000 Zadar</item>
    </derivirana_varijabla>
  </DomainObject.Predmet.ProtuStrankaListFormatedWithAdressOIB>
  <DomainObject.Predmet.ProtuStrankaListNazivFormated>
    <izvorni_sadrzaj>
      <item>PEKARA MORENO j.d.o.o. za trgovinu, ugostiteljstvo, i pekarsku djelatnost</item>
    </izvorni_sadrzaj>
    <derivirana_varijabla naziv="DomainObject.Predmet.ProtuStrankaListNazivFormated_1">
      <item>PEKARA MORENO j.d.o.o. za trgovinu, ugostiteljstvo, i pekarsku djelatnost</item>
    </derivirana_varijabla>
  </DomainObject.Predmet.ProtuStrankaListNazivFormated>
  <DomainObject.Predmet.ProtuStrankaListNazivFormatedOIB>
    <izvorni_sadrzaj>
      <item>PEKARA MORENO j.d.o.o. za trgovinu, ugostiteljstvo, i pekarsku djelatnost, OIB 84968820225</item>
    </izvorni_sadrzaj>
    <derivirana_varijabla naziv="DomainObject.Predmet.ProtuStrankaListNazivFormatedOIB_1">
      <item>PEKARA MORENO j.d.o.o. za trgovinu, ugostiteljstvo, i pekarsku djelatnost, OIB 84968820225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PEKARA MORENO j.d.o.o. za trgovinu, ugostiteljstvo, i pekarsku djelatnost</izvorni_sadrzaj>
    <derivirana_varijabla naziv="DomainObject.Predmet.ProtustrankaIDrugi_1">PEKARA MORENO j.d.o.o. za trgovinu, ugostiteljstvo, i pekarsku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PEKARA MORENO j.d.o.o. za trgovinu, ugostiteljstvo, i pekarsku djelatnost, OIB 84968820225, Matije Gupca 22, 23000 Zadar</izvorni_sadrzaj>
    <derivirana_varijabla naziv="DomainObject.Predmet.ProtustrankaIDrugiAdressOIB_1">PEKARA MORENO j.d.o.o. za trgovinu, ugostiteljstvo, i pekarsku djelatnost, OIB 84968820225,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MORENO j.d.o.o. za trgovinu, ugostiteljstvo, i pekarsku djelatnost</item>
      <item>FINA</item>
      <item>Rexha Parallangaj</item>
    </izvorni_sadrzaj>
    <derivirana_varijabla naziv="DomainObject.Predmet.SudioniciListNaziv_1">
      <item>PEKARA MORENO j.d.o.o. za trgovinu, ugostiteljstvo, i pekarsku djelatnost</item>
      <item>FINA</item>
      <item>Rexha Parallangaj</item>
    </derivirana_varijabla>
  </DomainObject.Predmet.SudioniciListNaziv>
  <DomainObject.Predmet.SudioniciListAdressOIB>
    <izvorni_sadrzaj>
      <item>PEKARA MORENO j.d.o.o. za trgovinu, ugostiteljstvo, i pekarsku djelatnost, OIB 84968820225, Matije Gupca 22,23000 Zadar</item>
      <item>FINA, OIB 85821130368</item>
      <item>Rexha Parallangaj, OIB 36096893161, Ulica Vladimira Nazora 56,44430 Hrvatska Kostajnica</item>
    </izvorni_sadrzaj>
    <derivirana_varijabla naziv="DomainObject.Predmet.SudioniciListAdressOIB_1">
      <item>PEKARA MORENO j.d.o.o. za trgovinu, ugostiteljstvo, i pekarsku djelatnost, OIB 84968820225, Matije Gupca 22,23000 Zadar</item>
      <item>FINA, OIB 85821130368</item>
      <item>Rexha Parallangaj, OIB 36096893161, Ulica Vladimira Nazora 56,44430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84968820225</item>
      <item>, OIB 85821130368</item>
      <item>, OIB 36096893161</item>
    </izvorni_sadrzaj>
    <derivirana_varijabla naziv="DomainObject.Predmet.SudioniciListNazivOIB_1">
      <item>, OIB 84968820225</item>
      <item>, OIB 85821130368</item>
      <item>, OIB 36096893161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915</properties:Characters>
  <properties:Lines>40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2018-04-09T07:11:00Z</dcterms:created>
  <dc:creator>wsadmin</dc:creator>
  <cp:lastModifiedBy>Nena Mužanović</cp:lastModifiedBy>
  <dcterms:modified xmlns:xsi="http://www.w3.org/2001/XMLSchema-instance" xsi:type="dcterms:W3CDTF">2018-04-09T07:36:00Z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(3St-542-17.docx)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