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64ef" w14:paraId="35e64ef" w:rsidRDefault="00F4414B" w:rsidP="00910611" w:rsidR="00F4414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14B" w:rsidP="00910611" w:rsidR="00F4414B">
      <w:r>
        <w:rPr>
          <w:rFonts w:eastAsia="MS Mincho"/>
        </w:rPr>
        <w:t xml:space="preserve">   REPUBLIKA HRVATSKA</w:t>
      </w:r>
    </w:p>
    <w:p w:rsidRDefault="00F4414B" w:rsidP="00910611" w:rsidR="00F4414B">
      <w:r>
        <w:rPr>
          <w:rFonts w:eastAsia="MS Mincho"/>
        </w:rPr>
        <w:t>TRGOVAČKI SUD U RIJECI</w:t>
      </w:r>
    </w:p>
    <w:p w:rsidRDefault="00F4414B" w:rsidR="00F4414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86254" w:rsidP="00E86254" w:rsidR="00E94EB1">
      <w:pPr>
        <w:jc w:val="right"/>
      </w:pPr>
      <w:r>
        <w:rPr>
          <w:rFonts w:cs="Arial" w:hAnsi="Arial" w:ascii="Arial"/>
        </w:rPr>
        <w:tab/>
      </w:r>
      <w:r>
        <w:t>Poslovni broj</w:t>
      </w:r>
      <w:r w:rsidRPr="00475C28">
        <w:t xml:space="preserve"> 15 St-</w:t>
      </w:r>
      <w:r>
        <w:t>1026/2013-</w:t>
      </w:r>
      <w:r w:rsidR="006D2420">
        <w:t>207</w:t>
      </w:r>
    </w:p>
    <w:p w:rsidRDefault="00475C28" w:rsidP="00475C28" w:rsidR="00C31E2F" w:rsidRPr="00393B4B">
      <w:pPr>
        <w:jc w:val="center"/>
      </w:pPr>
      <w:r w:rsidRPr="00393B4B">
        <w:t>R E P U B L I K A   H R V A T S K A</w:t>
      </w:r>
    </w:p>
    <w:p w:rsidRDefault="00475C28" w:rsidP="00475C28" w:rsidR="00475C28" w:rsidRPr="00393B4B">
      <w:pPr>
        <w:jc w:val="center"/>
      </w:pPr>
    </w:p>
    <w:p w:rsidRDefault="00C31E2F" w:rsidP="00E94EB1" w:rsidR="0036288F" w:rsidRPr="00393B4B">
      <w:pPr>
        <w:jc w:val="center"/>
        <w:rPr>
          <w:bCs/>
        </w:rPr>
      </w:pPr>
      <w:r w:rsidRPr="00393B4B">
        <w:rPr>
          <w:bCs/>
        </w:rPr>
        <w:t>R J E Š E N J E</w:t>
      </w:r>
    </w:p>
    <w:p w:rsidRDefault="00E94EB1" w:rsidP="00E94EB1" w:rsidR="00E94EB1" w:rsidRPr="00E94EB1">
      <w:pPr>
        <w:jc w:val="center"/>
        <w:rPr>
          <w:b/>
          <w:bCs/>
        </w:rPr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1C519D">
        <w:t xml:space="preserve"> OIB 88785964957,</w:t>
      </w:r>
      <w:r w:rsidRPr="00197AD8">
        <w:t xml:space="preserve"> po stečajnom sucu Danieli Korlević, u stečajnom postupku nad dužnikom </w:t>
      </w:r>
      <w:r w:rsidRPr="00616B5F">
        <w:t>AGREGAT d.o.o. Kukuljanovo, Škrljevo, Industrijska zona bb,</w:t>
      </w:r>
      <w:r w:rsidRPr="00197AD8">
        <w:t xml:space="preserve"> odlučujući o zahtjevu stečajnog upravitelja za naknadu troškova, dana </w:t>
      </w:r>
      <w:r w:rsidR="006D2420">
        <w:t>05. listopada</w:t>
      </w:r>
      <w:r w:rsidR="00616B5F">
        <w:t xml:space="preserve"> </w:t>
      </w:r>
      <w:r w:rsidR="00715FC7">
        <w:t>201</w:t>
      </w:r>
      <w:r w:rsidR="00E91AFE">
        <w:t>8</w:t>
      </w:r>
      <w:r w:rsidRPr="00197AD8">
        <w:t>.</w:t>
      </w:r>
      <w:r w:rsidR="00616B5F">
        <w:t xml:space="preserve"> godine</w:t>
      </w:r>
      <w:r w:rsidRPr="00197AD8">
        <w:t xml:space="preserve"> </w:t>
      </w:r>
    </w:p>
    <w:p w:rsidRDefault="00C31E2F" w:rsidP="00931AD4" w:rsidR="00931AD4" w:rsidRPr="00393B4B">
      <w:pPr>
        <w:jc w:val="center"/>
        <w:rPr>
          <w:bCs/>
        </w:rPr>
      </w:pPr>
      <w:r w:rsidRPr="00393B4B">
        <w:rPr>
          <w:bCs/>
        </w:rPr>
        <w:t>r i j e š i o</w:t>
      </w:r>
      <w:r w:rsidR="0026608B" w:rsidRPr="00393B4B">
        <w:rPr>
          <w:bCs/>
        </w:rPr>
        <w:t xml:space="preserve"> </w:t>
      </w:r>
      <w:r w:rsidRPr="00393B4B">
        <w:rPr>
          <w:bCs/>
        </w:rPr>
        <w:t xml:space="preserve"> </w:t>
      </w:r>
      <w:r w:rsidR="0006086C" w:rsidRPr="00393B4B">
        <w:rPr>
          <w:bCs/>
        </w:rPr>
        <w:t xml:space="preserve"> </w:t>
      </w:r>
      <w:r w:rsidRPr="00393B4B">
        <w:rPr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 xml:space="preserve">tečajnom upravitelju Borisu Debelić iz Rijeke, Rastočine 3, </w:t>
      </w:r>
      <w:r w:rsidR="00E631EE" w:rsidRPr="00475C28">
        <w:t xml:space="preserve">odobrava se naknada stvarnih troškova u razdoblju od </w:t>
      </w:r>
      <w:r w:rsidR="00616B5F">
        <w:t xml:space="preserve">01. </w:t>
      </w:r>
      <w:r w:rsidR="006D2420">
        <w:t>srpnja</w:t>
      </w:r>
      <w:r w:rsidR="00393B4B">
        <w:t xml:space="preserve"> do 3</w:t>
      </w:r>
      <w:r w:rsidR="00616B5F">
        <w:t>0</w:t>
      </w:r>
      <w:r w:rsidR="00393B4B">
        <w:t xml:space="preserve">. </w:t>
      </w:r>
      <w:r w:rsidR="006D2420">
        <w:t>rujna</w:t>
      </w:r>
      <w:r w:rsidR="00616B5F">
        <w:t xml:space="preserve"> </w:t>
      </w:r>
      <w:r w:rsidR="00393B4B">
        <w:t>2018.</w:t>
      </w:r>
      <w:r w:rsidR="004A1061">
        <w:t xml:space="preserve"> </w:t>
      </w:r>
      <w:r w:rsidR="00616B5F">
        <w:t xml:space="preserve">godine </w:t>
      </w:r>
      <w:r w:rsidR="00E86A48" w:rsidRPr="00475C28">
        <w:t xml:space="preserve">u ukupnom iznosu </w:t>
      </w:r>
      <w:r w:rsidR="006D2420">
        <w:t>917,80</w:t>
      </w:r>
      <w:r w:rsidR="00616B5F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393B4B">
      <w:pPr>
        <w:jc w:val="center"/>
        <w:rPr>
          <w:bCs/>
        </w:rPr>
      </w:pPr>
      <w:r w:rsidRPr="00393B4B">
        <w:rPr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BD0AC3" w:rsidP="00E91AFE" w:rsidR="00E91AFE">
      <w:pPr>
        <w:jc w:val="both"/>
        <w:rPr>
          <w:bCs/>
        </w:rPr>
      </w:pPr>
      <w:r>
        <w:rPr>
          <w:bCs/>
        </w:rPr>
        <w:tab/>
      </w:r>
      <w:r w:rsidR="0060235C"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616B5F">
        <w:rPr>
          <w:bCs/>
        </w:rPr>
        <w:t>0</w:t>
      </w:r>
      <w:r w:rsidR="006D2420">
        <w:rPr>
          <w:bCs/>
        </w:rPr>
        <w:t>3</w:t>
      </w:r>
      <w:r w:rsidR="00616B5F">
        <w:rPr>
          <w:bCs/>
        </w:rPr>
        <w:t xml:space="preserve">. </w:t>
      </w:r>
      <w:r w:rsidR="006D2420">
        <w:rPr>
          <w:bCs/>
        </w:rPr>
        <w:t xml:space="preserve">listopada </w:t>
      </w:r>
      <w:r w:rsidR="00E91AFE">
        <w:rPr>
          <w:bCs/>
        </w:rPr>
        <w:t>2018</w:t>
      </w:r>
      <w:r w:rsidR="003B2503">
        <w:rPr>
          <w:bCs/>
        </w:rPr>
        <w:t xml:space="preserve">. </w:t>
      </w:r>
      <w:r w:rsidR="00616B5F">
        <w:rPr>
          <w:bCs/>
        </w:rPr>
        <w:t xml:space="preserve">godine </w:t>
      </w:r>
      <w:r w:rsidR="00814483" w:rsidRPr="00475C28">
        <w:rPr>
          <w:bCs/>
        </w:rPr>
        <w:t>od stečajnog suca naknadu stvarnih troškova koje je imao u razdoblju</w:t>
      </w:r>
      <w:r w:rsidR="000D70DD" w:rsidRPr="00475C28">
        <w:rPr>
          <w:bCs/>
        </w:rPr>
        <w:t xml:space="preserve"> </w:t>
      </w:r>
      <w:r w:rsidR="005524FE">
        <w:rPr>
          <w:bCs/>
        </w:rPr>
        <w:t xml:space="preserve">od </w:t>
      </w:r>
      <w:r w:rsidR="00616B5F">
        <w:rPr>
          <w:bCs/>
        </w:rPr>
        <w:t>0</w:t>
      </w:r>
      <w:r w:rsidR="00393B4B">
        <w:t xml:space="preserve">1. </w:t>
      </w:r>
      <w:r w:rsidR="006D2420">
        <w:t>srpnja</w:t>
      </w:r>
      <w:r w:rsidR="00393B4B">
        <w:t xml:space="preserve"> do 3</w:t>
      </w:r>
      <w:r w:rsidR="00616B5F">
        <w:t>0</w:t>
      </w:r>
      <w:r w:rsidR="00393B4B">
        <w:t xml:space="preserve">. </w:t>
      </w:r>
      <w:r w:rsidR="006D2420">
        <w:t xml:space="preserve">rujna </w:t>
      </w:r>
      <w:r w:rsidR="00393B4B">
        <w:t>2018</w:t>
      </w:r>
      <w:r w:rsidR="00616B5F">
        <w:t>. godine</w:t>
      </w:r>
      <w:r w:rsidR="00393B4B">
        <w:t xml:space="preserve"> </w:t>
      </w:r>
      <w:r w:rsidR="00E91AFE" w:rsidRPr="00E91AFE">
        <w:rPr>
          <w:bCs/>
        </w:rPr>
        <w:t xml:space="preserve">u ukupnom iznosu </w:t>
      </w:r>
      <w:r w:rsidR="006D2420">
        <w:rPr>
          <w:bCs/>
        </w:rPr>
        <w:t>917,80</w:t>
      </w:r>
      <w:r w:rsidR="00E91AFE" w:rsidRPr="00E91AFE">
        <w:rPr>
          <w:bCs/>
        </w:rPr>
        <w:t xml:space="preserve"> kn.</w:t>
      </w:r>
    </w:p>
    <w:p w:rsidRDefault="00E91AFE" w:rsidP="00E91AFE" w:rsidR="008001EC">
      <w:pPr>
        <w:jc w:val="both"/>
      </w:pPr>
      <w:r>
        <w:rPr>
          <w:bCs/>
        </w:rPr>
        <w:tab/>
      </w:r>
      <w:r w:rsidR="008453D2">
        <w:t>U obračunu troškova stečajni upravitelj zatražio je naknadu</w:t>
      </w:r>
      <w:r w:rsidR="00CD4845">
        <w:t xml:space="preserve"> poštarine u iznosu</w:t>
      </w:r>
      <w:r w:rsidR="00393B4B">
        <w:t xml:space="preserve"> </w:t>
      </w:r>
      <w:r w:rsidR="006D2420">
        <w:t>137,80</w:t>
      </w:r>
      <w:r w:rsidR="00CD4845">
        <w:t xml:space="preserve"> kn</w:t>
      </w:r>
      <w:r w:rsidR="005524FE">
        <w:t xml:space="preserve">, </w:t>
      </w:r>
      <w:r w:rsidR="00950496">
        <w:t>putni trošak loko-vožnje na relaciji Rijeka</w:t>
      </w:r>
      <w:r w:rsidR="00616B5F">
        <w:t xml:space="preserve"> – </w:t>
      </w:r>
      <w:r w:rsidR="00950496">
        <w:t>Kukuljanovo</w:t>
      </w:r>
      <w:r w:rsidR="00616B5F">
        <w:t xml:space="preserve"> – </w:t>
      </w:r>
      <w:r w:rsidR="00950496">
        <w:t>Rijeka</w:t>
      </w:r>
      <w:r w:rsidR="00616B5F">
        <w:t xml:space="preserve"> </w:t>
      </w:r>
      <w:r w:rsidR="00950496">
        <w:t>(</w:t>
      </w:r>
      <w:r w:rsidR="006D2420">
        <w:t>9</w:t>
      </w:r>
      <w:r w:rsidR="00393B4B">
        <w:t xml:space="preserve"> vožnji, 60 km x </w:t>
      </w:r>
      <w:r w:rsidR="006D2420">
        <w:t>9</w:t>
      </w:r>
      <w:r w:rsidR="00950496">
        <w:t xml:space="preserve">) </w:t>
      </w:r>
      <w:r w:rsidR="00393B4B">
        <w:t xml:space="preserve">u iznosu </w:t>
      </w:r>
      <w:r w:rsidR="006D2420">
        <w:t>540</w:t>
      </w:r>
      <w:r w:rsidR="0074280A">
        <w:t xml:space="preserve">,00 kn, naknada telefonskih troškova </w:t>
      </w:r>
      <w:r w:rsidR="00393B4B">
        <w:t>150</w:t>
      </w:r>
      <w:r w:rsidR="0074280A">
        <w:t>,00 kn</w:t>
      </w:r>
      <w:r w:rsidR="009D51A7">
        <w:t xml:space="preserve"> i</w:t>
      </w:r>
      <w:r w:rsidR="00CD4845">
        <w:t xml:space="preserve"> naknada materijalnih troškova u iznosu </w:t>
      </w:r>
      <w:r w:rsidR="00950496">
        <w:t>90,00 kn (papir, pisma, toner).</w:t>
      </w:r>
      <w:r w:rsidR="00CD4845">
        <w:t xml:space="preserve">  </w:t>
      </w:r>
    </w:p>
    <w:p w:rsidRDefault="008453D2" w:rsidP="008453D2" w:rsidR="008453D2">
      <w:pPr>
        <w:ind w:firstLine="708"/>
        <w:jc w:val="both"/>
        <w:rPr>
          <w:bCs/>
        </w:rPr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616B5F">
        <w:rPr>
          <w:bCs/>
        </w:rPr>
        <w:t>0</w:t>
      </w:r>
      <w:r w:rsidR="00616B5F">
        <w:t xml:space="preserve">1. </w:t>
      </w:r>
      <w:r w:rsidR="006D2420">
        <w:t>srpnja</w:t>
      </w:r>
      <w:r w:rsidR="00616B5F">
        <w:t xml:space="preserve"> do 30. </w:t>
      </w:r>
      <w:r w:rsidR="006D2420">
        <w:t>rujna</w:t>
      </w:r>
      <w:r w:rsidR="00616B5F">
        <w:t xml:space="preserve"> 2018</w:t>
      </w:r>
      <w:r w:rsidR="00393B4B">
        <w:t>.</w:t>
      </w:r>
      <w:r w:rsidR="00616B5F">
        <w:t xml:space="preserve"> godine</w:t>
      </w:r>
      <w:r w:rsidR="00393B4B">
        <w:t xml:space="preserve"> </w:t>
      </w:r>
      <w:r w:rsidRPr="008453D2">
        <w:rPr>
          <w:bCs/>
        </w:rPr>
        <w:t xml:space="preserve">stečajni upravitelj imao određene izdatke </w:t>
      </w:r>
      <w:r w:rsidR="00320DDB">
        <w:rPr>
          <w:bCs/>
        </w:rPr>
        <w:t xml:space="preserve">u visini </w:t>
      </w:r>
      <w:r w:rsidR="006D2420">
        <w:rPr>
          <w:bCs/>
        </w:rPr>
        <w:t>917,80</w:t>
      </w:r>
      <w:r w:rsidR="00320DDB">
        <w:rPr>
          <w:bCs/>
        </w:rPr>
        <w:t xml:space="preserve"> kn </w:t>
      </w:r>
      <w:r w:rsidRPr="008453D2">
        <w:rPr>
          <w:bCs/>
        </w:rPr>
        <w:t>nastale u vezi s obavljanjem poslova koji su bili nužni i opravdani u obavljanju njegove dužnosti za provođenje stečajnog postupka</w:t>
      </w:r>
      <w:r w:rsidR="009D51A7" w:rsidRPr="009D51A7">
        <w:rPr>
          <w:bCs/>
        </w:rPr>
        <w:t xml:space="preserve"> </w:t>
      </w:r>
      <w:r w:rsidR="009D51A7">
        <w:rPr>
          <w:bCs/>
        </w:rPr>
        <w:t>(poštanski ured Kukuljanovo</w:t>
      </w:r>
      <w:r w:rsidR="00393B4B">
        <w:rPr>
          <w:bCs/>
        </w:rPr>
        <w:t xml:space="preserve"> radi preuzimanja i predaje pošte), </w:t>
      </w:r>
      <w:r>
        <w:rPr>
          <w:bCs/>
        </w:rPr>
        <w:t>a koje je troškove stečajni sudac ocijenio opravdanim, realnim i nužnim za vođenje stečajnog postupka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</w:t>
      </w:r>
      <w:r w:rsidR="00BD0AC3">
        <w:t>Narodne novine, broj</w:t>
      </w:r>
      <w:r w:rsidRPr="00920AED">
        <w:t xml:space="preserve"> 71/15</w:t>
      </w:r>
      <w:r w:rsidR="006D2420">
        <w:t xml:space="preserve"> i 104/17</w:t>
      </w:r>
      <w:r w:rsidRPr="00920AED">
        <w:t>) riješio kao u izreci.</w:t>
      </w:r>
    </w:p>
    <w:p w:rsidRDefault="004F1EA2" w:rsidP="00C31E2F" w:rsidR="004F1EA2">
      <w:pPr>
        <w:jc w:val="center"/>
      </w:pPr>
    </w:p>
    <w:p w:rsidRDefault="00C31E2F" w:rsidP="00C31E2F" w:rsidR="00E478C8">
      <w:pPr>
        <w:jc w:val="center"/>
      </w:pPr>
      <w:r w:rsidRPr="00475C28">
        <w:t>U Rijeci</w:t>
      </w:r>
      <w:r w:rsidR="00E86A48" w:rsidRPr="00475C28">
        <w:t xml:space="preserve">, </w:t>
      </w:r>
      <w:r w:rsidR="006D2420">
        <w:t>05. listopada</w:t>
      </w:r>
      <w:r w:rsidR="00E91AFE">
        <w:t xml:space="preserve"> 2018</w:t>
      </w:r>
      <w:r w:rsidR="00A50CD7" w:rsidRPr="00475C28">
        <w:t xml:space="preserve">. </w:t>
      </w:r>
      <w:r w:rsidR="00616B5F">
        <w:t>godine</w:t>
      </w:r>
    </w:p>
    <w:p w:rsidRDefault="00616B5F" w:rsidP="00C31E2F" w:rsidR="00616B5F" w:rsidRPr="00475C28">
      <w:pPr>
        <w:jc w:val="center"/>
      </w:pPr>
    </w:p>
    <w:p w:rsidRDefault="00E94EB1" w:rsidP="00E94EB1" w:rsidR="00C31E2F" w:rsidRPr="00475C2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1E2F" w:rsidRPr="00475C28">
        <w:t>Stečajni sudac</w:t>
      </w:r>
    </w:p>
    <w:p w:rsidRDefault="00020B3F" w:rsidP="00020B3F" w:rsidR="00020B3F" w:rsidRPr="00020B3F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C31E2F" w:rsidRPr="00475C28">
        <w:t>Daniela Korlević</w:t>
      </w:r>
      <w:r w:rsidRPr="00020B3F">
        <w:t xml:space="preserve"> </w:t>
      </w:r>
    </w:p>
    <w:p w:rsidRDefault="00D34E57" w:rsidP="00E94EB1" w:rsidR="00D34E57" w:rsidRPr="00475C28">
      <w:pPr>
        <w:jc w:val="center"/>
      </w:pPr>
    </w:p>
    <w:p w:rsidRDefault="00C31E2F" w:rsidP="00EC64A3" w:rsidR="00EC64A3" w:rsidRPr="00393B4B">
      <w:r w:rsidRPr="00393B4B"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</w:t>
      </w:r>
      <w:r w:rsidR="001C519D">
        <w:t xml:space="preserve">žalbu. </w:t>
      </w:r>
      <w:r w:rsidR="001C519D" w:rsidRPr="000A7232">
        <w:t xml:space="preserve">Žalba se </w:t>
      </w:r>
      <w:r w:rsidR="001C519D">
        <w:t xml:space="preserve">izjavljuje u dva primjerka u roku od osam dana od dostave prvostupanjskog rješenja. Dostava se smatra obavljenom </w:t>
      </w:r>
      <w:r w:rsidR="001C519D" w:rsidRPr="000A7232">
        <w:t>istekom osmoga dana od dana objave pismena na mrežnoj stranici e-Oglasna ploča</w:t>
      </w:r>
      <w:r w:rsidR="001C519D">
        <w:t xml:space="preserve"> sudova, </w:t>
      </w:r>
      <w:r w:rsidR="001C519D" w:rsidRPr="000A7232">
        <w:t xml:space="preserve">a o žalbi odlučuje Visoki trgovački sud Republike Hrvatske. </w:t>
      </w:r>
      <w:r w:rsidR="00931AD4" w:rsidRPr="00931AD4">
        <w:t xml:space="preserve"> </w:t>
      </w:r>
    </w:p>
    <w:p w:rsidRDefault="00931AD4" w:rsidP="0006086C" w:rsidR="00931AD4">
      <w:pPr>
        <w:jc w:val="both"/>
      </w:pPr>
    </w:p>
    <w:p w:rsidRDefault="00931AD4" w:rsidP="0006086C" w:rsidR="00931AD4">
      <w:pPr>
        <w:jc w:val="both"/>
      </w:pPr>
    </w:p>
    <w:p w:rsidRDefault="003F2800" w:rsidP="0006086C" w:rsidR="003F2800" w:rsidRPr="00931AD4">
      <w:pPr>
        <w:jc w:val="both"/>
      </w:pPr>
    </w:p>
    <w:p w:rsidRDefault="00A50178" w:rsidR="00A50178" w:rsidRPr="00197AD8">
      <w:pPr>
        <w:rPr>
          <w:sz w:val="20"/>
          <w:szCs w:val="20"/>
        </w:rPr>
      </w:pPr>
    </w:p>
    <w:sectPr w:rsidSect="00E86254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E86254">
      <w:t>Poslovni broj</w:t>
    </w:r>
    <w:r w:rsidRPr="00475C28">
      <w:t xml:space="preserve"> 15 St-</w:t>
    </w:r>
    <w:r w:rsidR="00197AD8">
      <w:t>1026/2013-</w:t>
    </w:r>
    <w:r w:rsidR="006D2420">
      <w:t>207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0B3F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A279B"/>
    <w:rsid w:val="001C36A8"/>
    <w:rsid w:val="001C519D"/>
    <w:rsid w:val="001D11CC"/>
    <w:rsid w:val="001D73C5"/>
    <w:rsid w:val="00214DFF"/>
    <w:rsid w:val="002458F5"/>
    <w:rsid w:val="0026608B"/>
    <w:rsid w:val="00267F52"/>
    <w:rsid w:val="00270C36"/>
    <w:rsid w:val="0031564A"/>
    <w:rsid w:val="00320DDB"/>
    <w:rsid w:val="0034249B"/>
    <w:rsid w:val="00350FA8"/>
    <w:rsid w:val="003545C3"/>
    <w:rsid w:val="0036288F"/>
    <w:rsid w:val="00393B4B"/>
    <w:rsid w:val="003B2503"/>
    <w:rsid w:val="003B42D5"/>
    <w:rsid w:val="003E7E1B"/>
    <w:rsid w:val="003F2800"/>
    <w:rsid w:val="003F50A7"/>
    <w:rsid w:val="004169A4"/>
    <w:rsid w:val="0046519F"/>
    <w:rsid w:val="00475C28"/>
    <w:rsid w:val="004961FE"/>
    <w:rsid w:val="00496E2D"/>
    <w:rsid w:val="004A1061"/>
    <w:rsid w:val="004C4ED1"/>
    <w:rsid w:val="004F003B"/>
    <w:rsid w:val="004F1EA2"/>
    <w:rsid w:val="00502D9A"/>
    <w:rsid w:val="00513A7E"/>
    <w:rsid w:val="00546DEF"/>
    <w:rsid w:val="005524FE"/>
    <w:rsid w:val="00556150"/>
    <w:rsid w:val="005619FD"/>
    <w:rsid w:val="005668E3"/>
    <w:rsid w:val="00597B7D"/>
    <w:rsid w:val="005C4329"/>
    <w:rsid w:val="005C675B"/>
    <w:rsid w:val="00601D7C"/>
    <w:rsid w:val="0060235C"/>
    <w:rsid w:val="00616B5F"/>
    <w:rsid w:val="00635B17"/>
    <w:rsid w:val="006408EF"/>
    <w:rsid w:val="00670763"/>
    <w:rsid w:val="006C48E2"/>
    <w:rsid w:val="006D0595"/>
    <w:rsid w:val="006D2420"/>
    <w:rsid w:val="006E32BF"/>
    <w:rsid w:val="006F12DC"/>
    <w:rsid w:val="00715FC7"/>
    <w:rsid w:val="0072294D"/>
    <w:rsid w:val="0074280A"/>
    <w:rsid w:val="00747968"/>
    <w:rsid w:val="007626A4"/>
    <w:rsid w:val="007656F9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D359F"/>
    <w:rsid w:val="008F1A1F"/>
    <w:rsid w:val="00902535"/>
    <w:rsid w:val="00904A48"/>
    <w:rsid w:val="00920AED"/>
    <w:rsid w:val="00931AD4"/>
    <w:rsid w:val="00931B58"/>
    <w:rsid w:val="00937F7A"/>
    <w:rsid w:val="00943D00"/>
    <w:rsid w:val="00950496"/>
    <w:rsid w:val="00974CD8"/>
    <w:rsid w:val="009A34EA"/>
    <w:rsid w:val="009D51A7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AE2939"/>
    <w:rsid w:val="00B35499"/>
    <w:rsid w:val="00B3730F"/>
    <w:rsid w:val="00B65957"/>
    <w:rsid w:val="00BA1AC5"/>
    <w:rsid w:val="00BA757A"/>
    <w:rsid w:val="00BD0AC3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066EF"/>
    <w:rsid w:val="00D15852"/>
    <w:rsid w:val="00D2345B"/>
    <w:rsid w:val="00D34E57"/>
    <w:rsid w:val="00D63072"/>
    <w:rsid w:val="00D76C65"/>
    <w:rsid w:val="00D81A21"/>
    <w:rsid w:val="00D83168"/>
    <w:rsid w:val="00D869A4"/>
    <w:rsid w:val="00DC33F7"/>
    <w:rsid w:val="00DE230F"/>
    <w:rsid w:val="00DF2223"/>
    <w:rsid w:val="00E478C8"/>
    <w:rsid w:val="00E631EE"/>
    <w:rsid w:val="00E857C7"/>
    <w:rsid w:val="00E86254"/>
    <w:rsid w:val="00E86A48"/>
    <w:rsid w:val="00E91AFE"/>
    <w:rsid w:val="00E94EB1"/>
    <w:rsid w:val="00EB3416"/>
    <w:rsid w:val="00EC64A3"/>
    <w:rsid w:val="00EE398D"/>
    <w:rsid w:val="00EF7E1B"/>
    <w:rsid w:val="00F11D69"/>
    <w:rsid w:val="00F1624A"/>
    <w:rsid w:val="00F1763A"/>
    <w:rsid w:val="00F4414B"/>
    <w:rsid w:val="00F44F9A"/>
    <w:rsid w:val="00F731C0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51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441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414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51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441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414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541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AGREGAT d.o.o.</izvorni_sadrzaj>
    <derivirana_varijabla naziv="DomainObject.Predmet.ProtustrankaFormated_1">  AGREGAT d.o.o.</derivirana_varijabla>
  </DomainObject.Predmet.ProtustrankaFormated>
  <DomainObject.Predmet.ProtustrankaFormatedOIB>
    <izvorni_sadrzaj>  AGREGAT d.o.o., OIB 89677303705</izvorni_sadrzaj>
    <derivirana_varijabla naziv="DomainObject.Predmet.ProtustrankaFormatedOIB_1">  AGREGAT d.o.o., OIB 89677303705</derivirana_varijabla>
  </DomainObject.Predmet.ProtustrankaFormatedOIB>
  <DomainObject.Predmet.ProtustrankaFormatedWithAdress>
    <izvorni_sadrzaj> AGREGAT d.o.o., Industrijska zona bb, 51227 Kukuljanovo</izvorni_sadrzaj>
    <derivirana_varijabla naziv="DomainObject.Predmet.ProtustrankaFormatedWithAdress_1"> AGREGAT d.o.o., Industrijska zona bb, 51227 Kukuljanovo</derivirana_varijabla>
  </DomainObject.Predmet.ProtustrankaFormatedWithAdress>
  <DomainObject.Predmet.ProtustrankaFormatedWithAdressOIB>
    <izvorni_sadrzaj> AGREGAT d.o.o., OIB 89677303705, Industrijska zona bb, 51227 Kukuljanovo</izvorni_sadrzaj>
    <derivirana_varijabla naziv="DomainObject.Predmet.ProtustrankaFormatedWithAdressOIB_1"> AGREGAT d.o.o., OIB 89677303705, Industrijska zona bb, 51227 Kukuljanovo</derivirana_varijabla>
  </DomainObject.Predmet.ProtustrankaFormatedWithAdressOIB>
  <DomainObject.Predmet.ProtustrankaWithAdress>
    <izvorni_sadrzaj>AGREGAT d.o.o. Industrijska zona bb, 51227 Kukuljanovo</izvorni_sadrzaj>
    <derivirana_varijabla naziv="DomainObject.Predmet.ProtustrankaWithAdress_1">AGREGAT d.o.o. Industrijska zona bb, 51227 Kukuljanovo</derivirana_varijabla>
  </DomainObject.Predmet.ProtustrankaWithAdress>
  <DomainObject.Predmet.ProtustrankaWithAdressOIB>
    <izvorni_sadrzaj>AGREGAT d.o.o., OIB 89677303705, Industrijska zona bb, 51227 Kukuljanovo</izvorni_sadrzaj>
    <derivirana_varijabla naziv="DomainObject.Predmet.ProtustrankaWithAdressOIB_1">AGREGAT d.o.o., OIB 89677303705, Industrijska zona bb, 51227 Kukuljanovo</derivirana_varijabla>
  </DomainObject.Predmet.ProtustrankaWithAdressOIB>
  <DomainObject.Predmet.ProtustrankaNazivFormated>
    <izvorni_sadrzaj>AGREGAT d.o.o.</izvorni_sadrzaj>
    <derivirana_varijabla naziv="DomainObject.Predmet.ProtustrankaNazivFormated_1">AGREGAT d.o.o.</derivirana_varijabla>
  </DomainObject.Predmet.ProtustrankaNazivFormated>
  <DomainObject.Predmet.ProtustrankaNazivFormatedOIB>
    <izvorni_sadrzaj>AGREGAT d.o.o., OIB 89677303705</izvorni_sadrzaj>
    <derivirana_varijabla naziv="DomainObject.Predmet.ProtustrankaNazivFormatedOIB_1">AGREGAT d.o.o.,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</item>
    </izvorni_sadrzaj>
    <derivirana_varijabla naziv="DomainObject.Predmet.ProtuStrankaListFormated_1">
      <item>AGREGAT d.o.o.</item>
    </derivirana_varijabla>
  </DomainObject.Predmet.ProtuStrankaListFormated>
  <DomainObject.Predmet.ProtuStrankaListFormatedOIB>
    <izvorni_sadrzaj>
      <item>AGREGAT d.o.o., OIB 89677303705</item>
    </izvorni_sadrzaj>
    <derivirana_varijabla naziv="DomainObject.Predmet.ProtuStrankaListFormatedOIB_1">
      <item>AGREGAT d.o.o., OIB 89677303705</item>
    </derivirana_varijabla>
  </DomainObject.Predmet.ProtuStrankaListFormatedOIB>
  <DomainObject.Predmet.ProtuStrankaListFormatedWithAdress>
    <izvorni_sadrzaj>
      <item>AGREGAT d.o.o., Industrijska zona bb, 51227 Kukuljanovo</item>
    </izvorni_sadrzaj>
    <derivirana_varijabla naziv="DomainObject.Predmet.ProtuStrankaListFormatedWithAdress_1">
      <item>AGREGAT d.o.o., Industrijska zona bb, 51227 Kukuljanovo</item>
    </derivirana_varijabla>
  </DomainObject.Predmet.ProtuStrankaListFormatedWithAdress>
  <DomainObject.Predmet.ProtuStrankaListFormatedWithAdressOIB>
    <izvorni_sadrzaj>
      <item>AGREGAT d.o.o., OIB 89677303705, Industrijska zona bb, 51227 Kukuljanovo</item>
    </izvorni_sadrzaj>
    <derivirana_varijabla naziv="DomainObject.Predmet.ProtuStrankaListFormatedWithAdressOIB_1">
      <item>AGREGAT d.o.o., OIB 89677303705, Industrijska zona bb, 51227 Kukuljanovo</item>
    </derivirana_varijabla>
  </DomainObject.Predmet.ProtuStrankaListFormatedWithAdressOIB>
  <DomainObject.Predmet.ProtuStrankaListNazivFormated>
    <izvorni_sadrzaj>
      <item>AGREGAT d.o.o.</item>
    </izvorni_sadrzaj>
    <derivirana_varijabla naziv="DomainObject.Predmet.ProtuStrankaListNazivFormated_1">
      <item>AGREGAT d.o.o.</item>
    </derivirana_varijabla>
  </DomainObject.Predmet.ProtuStrankaListNazivFormated>
  <DomainObject.Predmet.ProtuStrankaListNazivFormatedOIB>
    <izvorni_sadrzaj>
      <item>AGREGAT d.o.o., OIB 89677303705</item>
    </izvorni_sadrzaj>
    <derivirana_varijabla naziv="DomainObject.Predmet.ProtuStrankaListNazivFormatedOIB_1">
      <item>AGREGAT d.o.o.,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</izvorni_sadrzaj>
    <derivirana_varijabla naziv="DomainObject.Predmet.ProtustrankaIDrugi_1">AGREGAT d.o.o.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d.o.o., OIB 89677303705, Industrijska zona bb, 51227 Kukuljanovo</izvorni_sadrzaj>
    <derivirana_varijabla naziv="DomainObject.Predmet.ProtustrankaIDrugiAdressOIB_1">AGREGAT d.o.o., OIB 89677303705, Industrijska zona bb,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SudioniciListNaziv_1"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derivirana_varijabla>
  </DomainObject.Predmet.SudioniciListNaziv>
  <DomainObject.Predmet.SudioniciListAdressOIB>
    <izvorni_sadrzaj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SudioniciListAdressOIB_1"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  <item>MATEA TURKMAN</item>
      <item>IGOR UDOVIČIĆ</item>
      <item>BOJANA PAVKOVIĆ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St-1026/2013-201</izvorni_sadrzaj>
    <derivirana_varijabla naziv="DomainObject.PredzadnjaOdlukaIzPredmeta.Oznaka_1">St-1026/2013-201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2313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2018-10-05T07:59:00Z</dcterms:created>
  <dc:creator>dcmelik</dc:creator>
  <cp:lastModifiedBy>Jasna Radulović</cp:lastModifiedBy>
  <cp:lastPrinted>2018-07-12T09:47:00Z</cp:lastPrinted>
  <dcterms:modified xmlns:xsi="http://www.w3.org/2001/XMLSchema-instance" xsi:type="dcterms:W3CDTF">2018-10-05T08:02:00Z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(1026 - 13-207 rješenje naknada troškova Debelić.docx)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