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12c260f" w14:textId="12c260f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B76F0D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B76F0D">
              <w:rPr>
                <w:rFonts w:eastAsia="Times New Roman" w:cs="Times New Roman"/>
                <w:kern w:val="0"/>
                <w:lang w:eastAsia="hr-HR" w:bidi="ar-SA"/>
              </w:rPr>
              <w:t>209/2019-8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B76F0D">
        <w:rPr>
          <w:rFonts w:cs="Times New Roman"/>
        </w:rPr>
        <w:t>kao sucu u stečajnom predmetu</w:t>
      </w:r>
      <w:r w:rsidRPr="00EF7BA6" w:rsidR="00B76F0D">
        <w:rPr>
          <w:rFonts w:cs="Times New Roman"/>
          <w:kern w:val="2"/>
        </w:rPr>
        <w:t xml:space="preserve"> povodom </w:t>
      </w:r>
      <w:r w:rsidR="00B76F0D">
        <w:rPr>
          <w:rFonts w:cs="Times New Roman"/>
        </w:rPr>
        <w:t xml:space="preserve">prijedloga predlagatelja </w:t>
      </w:r>
      <w:r w:rsidR="00B76F0D">
        <w:t>Financijske agencije, Ulica grada Vukovara 70, Zagreb, OIB: 85821130368</w:t>
      </w:r>
      <w:r w:rsidR="00B76F0D">
        <w:rPr>
          <w:rFonts w:cs="Times New Roman"/>
        </w:rPr>
        <w:t>, za otvaranje stečajnog postupka nad dužnikom PAUREVIĆ NEKRETNINE d.o.o., Dobriše Cesarića 47, Varaždin, OIB: 30191108445</w:t>
      </w:r>
      <w:r w:rsidR="00B51CAF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0540D0">
        <w:rPr>
          <w:rFonts w:cs="Times New Roman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43EC8" w:rsidR="007C087D" w:rsidP="00743EC8" w:rsidRDefault="00B76F0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>
        <w:rPr>
          <w:snapToGrid w:val="false"/>
          <w:lang w:eastAsia="hr-HR"/>
        </w:rPr>
        <w:t>Pozivaju se osobe koje imaju pravni interes za provedbom ovog stečajnog postupka nad stečajnim dužnikom</w:t>
      </w:r>
      <w:r>
        <w:rPr>
          <w:snapToGrid w:val="false"/>
        </w:rPr>
        <w:t xml:space="preserve"> PAUREVIĆ NEKRETNINE d.o.o., Dobriše Cesarića 47, Varaždin, OIB: 30191108445</w:t>
      </w:r>
      <w:r>
        <w:rPr>
          <w:snapToGrid w:val="false"/>
          <w:lang w:eastAsia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St-209/2019, jer će u protivnom sud donijeti rješenje o otvaranju i zaključenju stečajnog postupka.</w:t>
      </w:r>
    </w:p>
    <w:p w:rsidRPr="00743EC8" w:rsidR="00A61381" w:rsidP="00743EC8" w:rsidRDefault="00A61381">
      <w:pPr>
        <w:jc w:val="both"/>
        <w:rPr>
          <w:rFonts w:cs="Times New Roman"/>
        </w:rPr>
      </w:pPr>
    </w:p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031237">
        <w:rPr>
          <w:rFonts w:cs="Times New Roman"/>
        </w:rPr>
        <w:t>, v.r.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0FDC" w:rsidP="00BA0147" w:rsidRDefault="007B0FDC">
      <w:r>
        <w:separator/>
      </w:r>
    </w:p>
  </w:endnote>
  <w:endnote w:type="continuationSeparator" w:id="0">
    <w:p w:rsidR="007B0FDC" w:rsidP="00BA0147" w:rsidRDefault="007B0FD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0FDC" w:rsidP="00BA0147" w:rsidRDefault="007B0FDC">
      <w:r>
        <w:separator/>
      </w:r>
    </w:p>
  </w:footnote>
  <w:footnote w:type="continuationSeparator" w:id="0">
    <w:p w:rsidR="007B0FDC" w:rsidP="00BA0147" w:rsidRDefault="007B0FD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31237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0156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20CB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43EC8"/>
    <w:rsid w:val="0076577E"/>
    <w:rsid w:val="0079114C"/>
    <w:rsid w:val="007945AC"/>
    <w:rsid w:val="007B0FD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5AF8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00FF2"/>
    <w:rsid w:val="00B15F84"/>
    <w:rsid w:val="00B51CAF"/>
    <w:rsid w:val="00B520A6"/>
    <w:rsid w:val="00B6748D"/>
    <w:rsid w:val="00B76F0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DE37AE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2101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015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210156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21015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21015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1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15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10156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1015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1015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St-209/2019-8</izvorni_sadrzaj>
    <derivirana_varijabla naziv="DomainObject.Oznaka_1">St-209/2019-8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2019.</izvorni_sadrzaj>
    <derivirana_varijabla naziv="DomainObject.Predmet.DatumOsnivanja_1">21.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St-209/2019</izvorni_sadrzaj>
    <derivirana_varijabla naziv="DomainObject.Predmet.OznakaBroj_1">St-209/2019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PAUREVIĆ NEKRETNINE d.o.o. zastupanog po punomoćniku Vlado Paurević</izvorni_sadrzaj>
    <derivirana_varijabla naziv="DomainObject.Predmet.ProtustrankaFormated_1">  PAUREVIĆ NEKRETNINE d.o.o. zastupanog po punomoćniku Vlado Paurević</derivirana_varijabla>
  </DomainObject.Predmet.ProtustrankaFormated>
  <DomainObject.Predmet.ProtustrankaFormatedOIB>
    <izvorni_sadrzaj>  PAUREVIĆ NEKRETNINE d.o.o., OIB 30191108445 zastupanog po punomoćniku Vlado Paurević</izvorni_sadrzaj>
    <derivirana_varijabla naziv="DomainObject.Predmet.ProtustrankaFormatedOIB_1">  PAUREVIĆ NEKRETNINE d.o.o., OIB 30191108445 zastupanog po punomoćniku Vlado Paurević</derivirana_varijabla>
  </DomainObject.Predmet.ProtustrankaFormatedOIB>
  <DomainObject.Predmet.ProtustrankaFormatedWithAdress>
    <izvorni_sadrzaj> PAUREVIĆ NEKRETNINE d.o.o., Dobriše Cesarića 47, 42000 Varaždin zastupanog po punomoćniku Vlado Paurević</izvorni_sadrzaj>
    <derivirana_varijabla naziv="DomainObject.Predmet.ProtustrankaFormatedWithAdress_1"> PAUREVIĆ NEKRETNINE d.o.o., Dobriše Cesarića 47, 42000 Varaždin zastupanog po punomoćniku Vlado Paurević</derivirana_varijabla>
  </DomainObject.Predmet.ProtustrankaFormatedWithAdress>
  <DomainObject.Predmet.ProtustrankaFormatedWithAdressOIB>
    <izvorni_sadrzaj> PAUREVIĆ NEKRETNINE d.o.o., OIB 30191108445, Dobriše Cesarića 47, 42000 Varaždin zastupanog po punomoćniku Vlado Paurević</izvorni_sadrzaj>
    <derivirana_varijabla naziv="DomainObject.Predmet.ProtustrankaFormatedWithAdressOIB_1"> PAUREVIĆ NEKRETNINE d.o.o., OIB 30191108445, Dobriše Cesarića 47, 42000 Varaždin zastupanog po punomoćniku Vlado Paurević</derivirana_varijabla>
  </DomainObject.Predmet.ProtustrankaFormatedWithAdressOIB>
  <DomainObject.Predmet.ProtustrankaWithAdress>
    <izvorni_sadrzaj>PAUREVIĆ NEKRETNINE d.o.o. Dobriše Cesarića 47, 42000 Varaždin</izvorni_sadrzaj>
    <derivirana_varijabla naziv="DomainObject.Predmet.ProtustrankaWithAdress_1">PAUREVIĆ NEKRETNINE d.o.o. Dobriše Cesarića 47, 42000 Varaždin</derivirana_varijabla>
  </DomainObject.Predmet.ProtustrankaWithAdress>
  <DomainObject.Predmet.ProtustrankaWithAdressOIB>
    <izvorni_sadrzaj>PAUREVIĆ NEKRETNINE d.o.o., OIB 30191108445, Dobriše Cesarića 47, 42000 Varaždin</izvorni_sadrzaj>
    <derivirana_varijabla naziv="DomainObject.Predmet.ProtustrankaWithAdressOIB_1">PAUREVIĆ NEKRETNINE d.o.o., OIB 30191108445, Dobriše Cesarića 47, 42000 Varaždin</derivirana_varijabla>
  </DomainObject.Predmet.ProtustrankaWithAdressOIB>
  <DomainObject.Predmet.ProtustrankaNazivFormated>
    <izvorni_sadrzaj>PAUREVIĆ NEKRETNINE d.o.o.</izvorni_sadrzaj>
    <derivirana_varijabla naziv="DomainObject.Predmet.ProtustrankaNazivFormated_1">PAUREVIĆ NEKRETNINE d.o.o.</derivirana_varijabla>
  </DomainObject.Predmet.ProtustrankaNazivFormated>
  <DomainObject.Predmet.ProtustrankaNazivFormatedOIB>
    <izvorni_sadrzaj>PAUREVIĆ NEKRETNINE d.o.o., OIB 30191108445</izvorni_sadrzaj>
    <derivirana_varijabla naziv="DomainObject.Predmet.ProtustrankaNazivFormatedOIB_1">PAUREVIĆ NEKRETNINE d.o.o., OIB 30191108445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9295.09</izvorni_sadrzaj>
    <derivirana_varijabla naziv="DomainObject.Predmet.TrenutnaVrijednost_1">9295.09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PAUREVIĆ NEKRETNINE d.o.o. zastupanog po punomoćniku Vlado Paurević</item>
    </izvorni_sadrzaj>
    <derivirana_varijabla naziv="DomainObject.Predmet.ProtuStrankaListFormated_1">
      <item>PAUREVIĆ NEKRETNINE d.o.o. zastupanog po punomoćniku Vlado Paurević</item>
    </derivirana_varijabla>
  </DomainObject.Predmet.ProtuStrankaListFormated>
  <DomainObject.Predmet.ProtuStrankaListFormatedOIB>
    <izvorni_sadrzaj>
      <item>PAUREVIĆ NEKRETNINE d.o.o., OIB 30191108445 zastupanog po punomoćniku Vlado Paurević</item>
    </izvorni_sadrzaj>
    <derivirana_varijabla naziv="DomainObject.Predmet.ProtuStrankaListFormatedOIB_1">
      <item>PAUREVIĆ NEKRETNINE d.o.o., OIB 30191108445 zastupanog po punomoćniku Vlado Paurević</item>
    </derivirana_varijabla>
  </DomainObject.Predmet.ProtuStrankaListFormatedOIB>
  <DomainObject.Predmet.ProtuStrankaListFormatedWithAdress>
    <izvorni_sadrzaj>
      <item>PAUREVIĆ NEKRETNINE d.o.o., Dobriše Cesarića 47, 42000 Varaždin zastupanog po punomoćniku Vlado Paurević</item>
    </izvorni_sadrzaj>
    <derivirana_varijabla naziv="DomainObject.Predmet.ProtuStrankaListFormatedWithAdress_1">
      <item>PAUREVIĆ NEKRETNINE d.o.o., Dobriše Cesarića 47, 42000 Varaždin zastupanog po punomoćniku Vlado Paurević</item>
    </derivirana_varijabla>
  </DomainObject.Predmet.ProtuStrankaListFormatedWithAdress>
  <DomainObject.Predmet.ProtuStrankaListFormatedWithAdressOIB>
    <izvorni_sadrzaj>
      <item>PAUREVIĆ NEKRETNINE d.o.o., OIB 30191108445, Dobriše Cesarića 47, 42000 Varaždin zastupanog po punomoćniku Vlado Paurević</item>
    </izvorni_sadrzaj>
    <derivirana_varijabla naziv="DomainObject.Predmet.ProtuStrankaListFormatedWithAdressOIB_1">
      <item>PAUREVIĆ NEKRETNINE d.o.o., OIB 30191108445, Dobriše Cesarića 47, 42000 Varaždin zastupanog po punomoćniku Vlado Paurević</item>
    </derivirana_varijabla>
  </DomainObject.Predmet.ProtuStrankaListFormatedWithAdressOIB>
  <DomainObject.Predmet.ProtuStrankaListNazivFormated>
    <izvorni_sadrzaj>
      <item>PAUREVIĆ NEKRETNINE d.o.o.</item>
    </izvorni_sadrzaj>
    <derivirana_varijabla naziv="DomainObject.Predmet.ProtuStrankaListNazivFormated_1">
      <item>PAUREVIĆ NEKRETNINE d.o.o.</item>
    </derivirana_varijabla>
  </DomainObject.Predmet.ProtuStrankaListNazivFormated>
  <DomainObject.Predmet.ProtuStrankaListNazivFormatedOIB>
    <izvorni_sadrzaj>
      <item>PAUREVIĆ NEKRETNINE d.o.o., OIB 30191108445</item>
    </izvorni_sadrzaj>
    <derivirana_varijabla naziv="DomainObject.Predmet.ProtuStrankaListNazivFormatedOIB_1">
      <item>PAUREVIĆ NEKRETNINE d.o.o., OIB 30191108445</item>
    </derivirana_varijabla>
  </DomainObject.Predmet.ProtuStrankaListNazivFormatedOIB>
  <DomainObject.Predmet.OstaliListFormated>
    <izvorni_sadrzaj>
      <item>Trgovački sud u Varaždinu - Sudski registar</item>
      <item>Vlado Paurević punomoćnik sudionika u postupku PAUREVIĆ NEKRETNINE d.o.o.</item>
    </izvorni_sadrzaj>
    <derivirana_varijabla naziv="DomainObject.Predmet.OstaliListFormated_1">
      <item>Trgovački sud u Varaždinu - Sudski registar</item>
      <item>Vlado Paurević punomoćnik sudionika u postupku PAUREVIĆ NEKRETNINE d.o.o.</item>
    </derivirana_varijabla>
  </DomainObject.Predmet.OstaliListFormated>
  <DomainObject.Predmet.OstaliListFormatedOIB>
    <izvorni_sadrzaj>
      <item>Trgovački sud u Varaždinu - Sudski registar</item>
      <item>Vlado Paurević, OIB 60193042143 punomoćnik sudionika u postupku PAUREVIĆ NEKRETNINE d.o.o.</item>
    </izvorni_sadrzaj>
    <derivirana_varijabla naziv="DomainObject.Predmet.OstaliListFormatedOIB_1">
      <item>Trgovački sud u Varaždinu - Sudski registar</item>
      <item>Vlado Paurević, OIB 60193042143 punomoćnik sudionika u postupku PAUREVIĆ NEKRETNINE d.o.o.</item>
    </derivirana_varijabla>
  </DomainObject.Predmet.OstaliListFormatedOIB>
  <DomainObject.Predmet.OstaliListFormatedWithAdress>
    <izvorni_sadrzaj>
      <item>Trgovački sud u Varaždinu - Sudski registar, B.Radića 2, 42000 Varaždin</item>
      <item>Vlado Paurević, Dobriše Cesarića 47, 42000 Varaždin punomoćnik sudionika u postupku PAUREVIĆ NEKRETNINE d.o.o.</item>
    </izvorni_sadrzaj>
    <derivirana_varijabla naziv="DomainObject.Predmet.OstaliListFormatedWithAdress_1">
      <item>Trgovački sud u Varaždinu - Sudski registar, B.Radića 2, 42000 Varaždin</item>
      <item>Vlado Paurević, Dobriše Cesarića 47, 42000 Varaždin punomoćnik sudionika u postupku PAUREVIĆ NEKRETNINE d.o.o.</item>
    </derivirana_varijabla>
  </DomainObject.Predmet.OstaliListFormatedWithAdress>
  <DomainObject.Predmet.OstaliListFormatedWithAdressOIB>
    <izvorni_sadrzaj>
      <item>Trgovački sud u Varaždinu - Sudski registar, B.Radića 2, 42000 Varaždin</item>
      <item>Vlado Paurević, OIB 60193042143, Dobriše Cesarića 47, 42000 Varaždin punomoćnik sudionika u postupku PAUREVIĆ NEKRETNINE d.o.o.</item>
    </izvorni_sadrzaj>
    <derivirana_varijabla naziv="DomainObject.Predmet.OstaliListFormatedWithAdressOIB_1">
      <item>Trgovački sud u Varaždinu - Sudski registar, B.Radića 2, 42000 Varaždin</item>
      <item>Vlado Paurević, OIB 60193042143, Dobriše Cesarića 47, 42000 Varaždin punomoćnik sudionika u postupku PAUREVIĆ NEKRETNINE d.o.o.</item>
    </derivirana_varijabla>
  </DomainObject.Predmet.OstaliListFormatedWithAdressOIB>
  <DomainObject.Predmet.OstaliListNazivFormated>
    <izvorni_sadrzaj>
      <item>Trgovački sud u Varaždinu - Sudski registar</item>
      <item>Vlado Paurević</item>
    </izvorni_sadrzaj>
    <derivirana_varijabla naziv="DomainObject.Predmet.OstaliListNazivFormated_1">
      <item>Trgovački sud u Varaždinu - Sudski registar</item>
      <item>Vlado Paurević</item>
    </derivirana_varijabla>
  </DomainObject.Predmet.OstaliListNazivFormated>
  <DomainObject.Predmet.OstaliListNazivFormatedOIB>
    <izvorni_sadrzaj>
      <item>Trgovački sud u Varaždinu - Sudski registar</item>
      <item>Vlado Paurević, OIB 60193042143</item>
    </izvorni_sadrzaj>
    <derivirana_varijabla naziv="DomainObject.Predmet.OstaliListNazivFormatedOIB_1">
      <item>Trgovački sud u Varaždinu - Sudski registar</item>
      <item>Vlado Paurević, OIB 60193042143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>St-209/2019-8</izvorni_sadrzaj>
    <derivirana_varijabla naziv="DomainObject.PoslovniBrojDokumenta_1">St-209/2019-8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PAUREVIĆ NEKRETNINE d.o.o.</izvorni_sadrzaj>
    <derivirana_varijabla naziv="DomainObject.Predmet.ProtustrankaIDrugi_1">PAUREVIĆ NEKRETNINE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PAUREVIĆ NEKRETNINE d.o.o., OIB 30191108445, Dobriše Cesarića 47, 42000 Varaždin</izvorni_sadrzaj>
    <derivirana_varijabla naziv="DomainObject.Predmet.ProtustrankaIDrugiAdressOIB_1">PAUREVIĆ NEKRETNINE d.o.o., OIB 30191108445, Dobriše Cesarića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PAUREVIĆ NEKRETNINE d.o.o.</item>
      <item>Trgovački sud u Varaždinu - Sudski registar</item>
      <item>Vlado Paurević</item>
    </izvorni_sadrzaj>
    <derivirana_varijabla naziv="DomainObject.Predmet.SudioniciListNaziv_1">
      <item>Financijska agencija</item>
      <item>PAUREVIĆ NEKRETNINE d.o.o.</item>
      <item>Trgovački sud u Varaždinu - Sudski registar</item>
      <item>Vlado Paurević</item>
    </derivirana_varijabla>
  </DomainObject.Predmet.SudioniciListNaziv>
  <DomainObject.Predmet.SudioniciListAdressOIB>
    <izvorni_sadrzaj>
      <item>Financijska agencija, OIB 85821130368, Ulica grada Vukovara 70,10000 Zagreb</item>
      <item>PAUREVIĆ NEKRETNINE d.o.o., OIB 30191108445, Dobriše Cesarića 47,42000 Varaždin</item>
      <item>Trgovački sud u Varaždinu - Sudski registar, B.Radića 2,42000 Varaždin</item>
      <item>Vlado Paurević, OIB 60193042143, Dobriše Cesarića 47,42000 Varaždin</item>
    </izvorni_sadrzaj>
    <derivirana_varijabla naziv="DomainObject.Predmet.SudioniciListAdressOIB_1">
      <item>Financijska agencija, OIB 85821130368, Ulica grada Vukovara 70,10000 Zagreb</item>
      <item>PAUREVIĆ NEKRETNINE d.o.o., OIB 30191108445, Dobriše Cesarića 47,42000 Varaždin</item>
      <item>Trgovački sud u Varaždinu - Sudski registar, B.Radića 2,42000 Varaždin</item>
      <item>Vlado Paurević, OIB 60193042143, Dobriše Cesarića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30191108445</item>
      <item>, OIB null</item>
      <item>, OIB 60193042143</item>
    </izvorni_sadrzaj>
    <derivirana_varijabla naziv="DomainObject.Predmet.SudioniciListNazivOIB_1">
      <item>, OIB 85821130368</item>
      <item>, OIB 30191108445</item>
      <item>, OIB null</item>
      <item>, OIB 60193042143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St-209/2019-5</izvorni_sadrzaj>
    <derivirana_varijabla naziv="DomainObject.PredzadnjaOdlukaIzPredmeta.Oznaka_1">St-209/2019-5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2019.</izvorni_sadrzaj>
    <derivirana_varijabla naziv="DomainObject.Predmet.DatumPocetkaProcesa_1">21.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12E48-63C1-43D9-BBF6-BFC122BC2C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223</properties:Words>
  <properties:Characters>1120</properties:Characters>
  <properties:Lines>43</properties:Lines>
  <properties:Paragraphs>16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2019-12-10T10:51:00Z</cp:lastPrinted>
  <dcterms:modified xmlns:xsi="http://www.w3.org/2001/XMLSchema-instance" xsi:type="dcterms:W3CDTF">2019-12-10T11:32:00Z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St-209/2019-8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