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25b4" w14:paraId="03b25b4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6D7025">
        <w:rPr>
          <w:rFonts w:hAnsi="Times New Roman" w:ascii="Times New Roman"/>
          <w:noProof w:val="false"/>
          <w:szCs w:val="24"/>
        </w:rPr>
        <w:t>6216</w:t>
      </w:r>
      <w:r w:rsidR="004321CE">
        <w:rPr>
          <w:rFonts w:hAnsi="Times New Roman" w:ascii="Times New Roman"/>
          <w:noProof w:val="false"/>
          <w:szCs w:val="24"/>
        </w:rPr>
        <w:t>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6D7025"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934DF0">
        <w:rPr>
          <w:rFonts w:hAnsi="Times New Roman" w:ascii="Times New Roman"/>
          <w:szCs w:val="24"/>
        </w:rPr>
        <w:t xml:space="preserve"> dana </w:t>
      </w:r>
      <w:r w:rsidR="00322CF6">
        <w:rPr>
          <w:rFonts w:hAnsi="Times New Roman" w:ascii="Times New Roman"/>
          <w:szCs w:val="24"/>
        </w:rPr>
        <w:t>11</w:t>
      </w:r>
      <w:r w:rsidR="006D7025">
        <w:rPr>
          <w:rFonts w:hAnsi="Times New Roman" w:ascii="Times New Roman"/>
          <w:szCs w:val="24"/>
        </w:rPr>
        <w:t>. lipnja</w:t>
      </w:r>
      <w:r w:rsidR="004321CE">
        <w:rPr>
          <w:rFonts w:hAnsi="Times New Roman" w:ascii="Times New Roman"/>
          <w:szCs w:val="24"/>
        </w:rPr>
        <w:t xml:space="preserve"> 2018</w:t>
      </w:r>
      <w:r w:rsidR="009A6653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020150" w:rsidP="00020150" w:rsidR="00020150">
      <w:pPr>
        <w:pStyle w:val="Tijeloteksta"/>
        <w:rPr>
          <w:rFonts w:hAnsi="Times New Roman" w:ascii="Times New Roman"/>
          <w:b/>
          <w:szCs w:val="24"/>
        </w:rPr>
      </w:pPr>
    </w:p>
    <w:p w:rsidRDefault="00020150" w:rsidP="00020150" w:rsidR="00EB2F3B" w:rsidRPr="00EB2F3B">
      <w:pPr>
        <w:pStyle w:val="Tijeloteksta"/>
        <w:ind w:firstLine="720"/>
        <w:rPr>
          <w:rFonts w:hAnsi="Times New Roman" w:ascii="Times New Roman"/>
          <w:szCs w:val="24"/>
        </w:rPr>
      </w:pPr>
      <w:r w:rsidRPr="00020150"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b/>
          <w:szCs w:val="24"/>
        </w:rPr>
        <w:t xml:space="preserve"> </w:t>
      </w:r>
      <w:r w:rsidR="00954C7C" w:rsidRPr="00EB2F3B">
        <w:rPr>
          <w:rFonts w:hAnsi="Times New Roman" w:ascii="Times New Roman"/>
          <w:szCs w:val="24"/>
        </w:rPr>
        <w:t xml:space="preserve">Kupcu </w:t>
      </w:r>
      <w:r w:rsidRPr="00836254">
        <w:rPr>
          <w:rFonts w:hAnsi="Times New Roman" w:ascii="Times New Roman"/>
          <w:szCs w:val="24"/>
        </w:rPr>
        <w:t>TRANS E.A.S.T. d.o.o.</w:t>
      </w:r>
      <w:r>
        <w:rPr>
          <w:rFonts w:hAnsi="Times New Roman" w:ascii="Times New Roman"/>
          <w:szCs w:val="24"/>
        </w:rPr>
        <w:t>,</w:t>
      </w:r>
      <w:r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="00954C7C"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020150">
        <w:rPr>
          <w:rFonts w:hAnsi="Times New Roman" w:ascii="Times New Roman"/>
        </w:rPr>
        <w:t xml:space="preserve"> </w:t>
      </w:r>
      <w:r w:rsidRPr="00D7627F">
        <w:rPr>
          <w:rFonts w:hAnsi="Times New Roman" w:ascii="Times New Roman"/>
        </w:rPr>
        <w:t>upisan</w:t>
      </w:r>
      <w:r w:rsidR="00921B2F">
        <w:rPr>
          <w:rFonts w:hAnsi="Times New Roman" w:ascii="Times New Roman"/>
        </w:rPr>
        <w:t>a</w:t>
      </w:r>
      <w:r w:rsidRPr="00D7627F">
        <w:rPr>
          <w:rFonts w:hAnsi="Times New Roman" w:ascii="Times New Roman"/>
        </w:rPr>
        <w:t xml:space="preserve"> u zk.ul.br. 3413 k.o. Galižana k.č. 767/1</w:t>
      </w:r>
      <w:r>
        <w:rPr>
          <w:rFonts w:hAnsi="Times New Roman" w:ascii="Times New Roman"/>
        </w:rPr>
        <w:t>,</w:t>
      </w:r>
      <w:r w:rsidRPr="00D7627F">
        <w:rPr>
          <w:rFonts w:hAnsi="Times New Roman" w:ascii="Times New Roman"/>
        </w:rPr>
        <w:t xml:space="preserve"> stambena zgrada, Monte Lesso 17/B, dvorište,</w:t>
      </w:r>
      <w:r>
        <w:rPr>
          <w:rFonts w:hAnsi="Times New Roman" w:ascii="Times New Roman"/>
        </w:rPr>
        <w:t xml:space="preserve"> i to</w:t>
      </w:r>
      <w:r w:rsidR="00954C7C" w:rsidRPr="00EB2F3B">
        <w:rPr>
          <w:rFonts w:hAnsi="Times New Roman" w:ascii="Times New Roman"/>
          <w:szCs w:val="24"/>
        </w:rPr>
        <w:t xml:space="preserve">: </w:t>
      </w:r>
    </w:p>
    <w:p w:rsidRDefault="00020150" w:rsidP="00020150" w:rsidR="00020150" w:rsidRPr="004826C1">
      <w:pPr>
        <w:pStyle w:val="Tijeloteksta"/>
        <w:tabs>
          <w:tab w:pos="1560" w:val="num"/>
        </w:tabs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- 1. Suvlasnički dio: </w:t>
      </w:r>
      <w:r w:rsidRPr="00D7627F">
        <w:rPr>
          <w:rFonts w:hAnsi="Times New Roman" w:ascii="Times New Roman"/>
        </w:rPr>
        <w:t>2171/10000 Etažno vlasništvo (E-</w:t>
      </w:r>
      <w:r>
        <w:rPr>
          <w:rFonts w:hAnsi="Times New Roman" w:ascii="Times New Roman"/>
        </w:rPr>
        <w:t>1)</w:t>
      </w:r>
    </w:p>
    <w:p w:rsidRDefault="00020150" w:rsidP="00020150" w:rsidR="00020150">
      <w:pPr>
        <w:pStyle w:val="Tijeloteksta"/>
        <w:ind w:firstLine="709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trosobni stan u prizemlju (oznake A), sadržaja dnevni boravak s blagovanjem, ulazni prostor, kuhinja, kupaona, soba, soba, površine 66,83 m2 s terasom površine 8,10 m2, kojem pripada spremište oznake Sp1 u podrumu površine 13,75 m2, parkirališno mjesto oznake P5 u dvorištu površine 11,04 m2, parkirališno mjesto oznake P6 u dvorištu površine 11,04 m2, vrt oznake V1 u dvorištu površine 116 m2 označeno u planu posebni</w:t>
      </w:r>
      <w:r w:rsidR="009C795C">
        <w:rPr>
          <w:rFonts w:hAnsi="Times New Roman" w:ascii="Times New Roman"/>
        </w:rPr>
        <w:t>h dijelova zgrade crvenom bojom.</w:t>
      </w:r>
    </w:p>
    <w:p w:rsidRDefault="00020150" w:rsidP="00020150" w:rsidR="00020150">
      <w:pPr>
        <w:pStyle w:val="Tijeloteksta"/>
        <w:ind w:left="993"/>
        <w:rPr>
          <w:rFonts w:hAnsi="Times New Roman" w:ascii="Times New Roman"/>
        </w:rPr>
      </w:pP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B16132" w:rsidRPr="00934DF0">
        <w:rPr>
          <w:rFonts w:hAnsi="Times New Roman" w:ascii="Times New Roman"/>
          <w:szCs w:val="24"/>
        </w:rPr>
        <w:t xml:space="preserve">Kupac </w:t>
      </w:r>
      <w:r w:rsidR="009C795C" w:rsidRPr="00836254">
        <w:rPr>
          <w:rFonts w:hAnsi="Times New Roman" w:ascii="Times New Roman"/>
          <w:szCs w:val="24"/>
        </w:rPr>
        <w:t>TRANS E.A.S.T. d.o.o.</w:t>
      </w:r>
      <w:r w:rsidR="009C795C">
        <w:rPr>
          <w:rFonts w:hAnsi="Times New Roman" w:ascii="Times New Roman"/>
          <w:szCs w:val="24"/>
        </w:rPr>
        <w:t>,</w:t>
      </w:r>
      <w:r w:rsidR="009C795C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 w:rsidR="00311C1A">
        <w:rPr>
          <w:rFonts w:hAnsi="Times New Roman" w:ascii="Times New Roman"/>
          <w:szCs w:val="24"/>
        </w:rPr>
        <w:t>razliku</w:t>
      </w:r>
      <w:r w:rsidR="0090649D">
        <w:rPr>
          <w:rFonts w:hAnsi="Times New Roman" w:ascii="Times New Roman"/>
          <w:szCs w:val="24"/>
        </w:rPr>
        <w:t xml:space="preserve"> kupovnine u iznosu</w:t>
      </w:r>
      <w:r w:rsidR="007464E5" w:rsidRPr="00934DF0">
        <w:rPr>
          <w:rFonts w:hAnsi="Times New Roman" w:ascii="Times New Roman"/>
          <w:szCs w:val="24"/>
        </w:rPr>
        <w:t xml:space="preserve"> od </w:t>
      </w:r>
      <w:r w:rsidR="0090649D">
        <w:rPr>
          <w:rFonts w:hAnsi="Times New Roman" w:ascii="Times New Roman"/>
          <w:szCs w:val="24"/>
        </w:rPr>
        <w:t>30.300,79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D76F1"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954C7C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 w:rsidR="002B79AE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90649D">
        <w:rPr>
          <w:rFonts w:hAnsi="Times New Roman" w:ascii="Times New Roman"/>
        </w:rPr>
        <w:t>založnog prava (ustupanje založnog prava) za korist TRANS E.A.S.T. d.o.o. Žminj, Industrijska ulica 5, OIB 18801886088, pod brojem Z-1944/17,</w:t>
      </w:r>
      <w:r w:rsidR="00934DF0">
        <w:rPr>
          <w:rFonts w:hAnsi="Times New Roman" w:ascii="Times New Roman"/>
          <w:szCs w:val="24"/>
        </w:rPr>
        <w:t xml:space="preserve"> </w:t>
      </w:r>
      <w:r w:rsidR="0076440A">
        <w:rPr>
          <w:rFonts w:hAnsi="Times New Roman" w:ascii="Times New Roman"/>
          <w:szCs w:val="24"/>
        </w:rPr>
        <w:t xml:space="preserve">te brisanje uknjižbe založnog prava pod brojem Z-8320/08 i pod brojem Z-23009/2016,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V. </w:t>
      </w:r>
      <w:r w:rsidR="0043138F"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11C1A">
        <w:rPr>
          <w:rFonts w:hAnsi="Times New Roman" w:ascii="Times New Roman"/>
          <w:szCs w:val="24"/>
        </w:rPr>
        <w:t>2573/2017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11C1A">
        <w:rPr>
          <w:rFonts w:hAnsi="Times New Roman" w:ascii="Times New Roman"/>
          <w:szCs w:val="24"/>
        </w:rPr>
        <w:t>31291</w:t>
      </w:r>
      <w:r w:rsidR="00C70B43">
        <w:rPr>
          <w:rFonts w:hAnsi="Times New Roman" w:ascii="Times New Roman"/>
          <w:szCs w:val="24"/>
        </w:rPr>
        <w:t>/2017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="0043138F"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VI. </w:t>
      </w:r>
      <w:r w:rsidR="00FD3488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311C1A">
        <w:rPr>
          <w:rFonts w:hAnsi="Times New Roman" w:ascii="Times New Roman"/>
          <w:szCs w:val="24"/>
        </w:rPr>
        <w:t>Puli</w:t>
      </w:r>
      <w:r w:rsidR="00191026">
        <w:rPr>
          <w:rFonts w:hAnsi="Times New Roman" w:ascii="Times New Roman"/>
          <w:szCs w:val="24"/>
        </w:rPr>
        <w:t>, Z</w:t>
      </w:r>
      <w:r w:rsidR="00FD3488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311C1A">
        <w:rPr>
          <w:rFonts w:hAnsi="Times New Roman" w:ascii="Times New Roman"/>
          <w:szCs w:val="24"/>
        </w:rPr>
        <w:t>Pula</w:t>
      </w:r>
      <w:r w:rsidR="00191026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="00FD3488"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="00FD3488"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VII. </w:t>
      </w:r>
      <w:r w:rsidR="006D3F52"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="006D3F52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</w:t>
      </w:r>
      <w:r w:rsidR="00311C1A">
        <w:rPr>
          <w:rFonts w:hAnsi="Times New Roman" w:ascii="Times New Roman"/>
          <w:szCs w:val="24"/>
        </w:rPr>
        <w:t xml:space="preserve"> razliku kupovnine</w:t>
      </w:r>
      <w:r w:rsidR="00205E59" w:rsidRPr="00934DF0">
        <w:rPr>
          <w:rFonts w:hAnsi="Times New Roman" w:ascii="Times New Roman"/>
          <w:szCs w:val="24"/>
        </w:rPr>
        <w:t>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VIII. </w:t>
      </w:r>
      <w:r w:rsidR="00205E59"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020150" w:rsidR="0043138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FD3488"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="00FD3488"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="00FD3488"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X. </w:t>
      </w:r>
      <w:r w:rsidR="00BB3314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752E1B">
        <w:rPr>
          <w:rFonts w:hAnsi="Times New Roman" w:ascii="Times New Roman"/>
          <w:szCs w:val="24"/>
        </w:rPr>
        <w:t>sudu u Puli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752E1B">
        <w:rPr>
          <w:rFonts w:hAnsi="Times New Roman" w:ascii="Times New Roman"/>
          <w:szCs w:val="24"/>
        </w:rPr>
        <w:t>Pula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11C1A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311C1A">
        <w:rPr>
          <w:rFonts w:hAnsi="Times New Roman" w:ascii="Times New Roman"/>
          <w:szCs w:val="24"/>
        </w:rPr>
        <w:t>488 do 498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>Uvidom u dostavljeni Izvještaj sud je utvrdio da je predmetna nekretnina proda</w:t>
      </w:r>
      <w:r w:rsidR="00311C1A">
        <w:rPr>
          <w:rFonts w:hAnsi="Times New Roman" w:ascii="Times New Roman"/>
          <w:szCs w:val="24"/>
        </w:rPr>
        <w:t>vana na prvo</w:t>
      </w:r>
      <w:r w:rsidR="001B17EC">
        <w:rPr>
          <w:rFonts w:hAnsi="Times New Roman" w:ascii="Times New Roman"/>
          <w:szCs w:val="24"/>
        </w:rPr>
        <w:t xml:space="preserve">j elektroničkoj javnoj dražbi, koja je završena </w:t>
      </w:r>
      <w:r w:rsidR="00311C1A">
        <w:rPr>
          <w:rFonts w:hAnsi="Times New Roman" w:ascii="Times New Roman"/>
          <w:szCs w:val="24"/>
        </w:rPr>
        <w:t>15. svibnja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311C1A">
        <w:rPr>
          <w:rFonts w:hAnsi="Times New Roman" w:ascii="Times New Roman"/>
          <w:szCs w:val="24"/>
        </w:rPr>
        <w:t>89.751,80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311C1A">
        <w:rPr>
          <w:rFonts w:hAnsi="Times New Roman" w:ascii="Times New Roman"/>
          <w:szCs w:val="24"/>
        </w:rPr>
        <w:t xml:space="preserve">AKTIVA 15 j.d.o.o. Gračišće, Marcani 131 c, OIB 60714035074, i </w:t>
      </w:r>
      <w:r w:rsidR="00311C1A">
        <w:rPr>
          <w:rFonts w:hAnsi="Times New Roman" w:ascii="Times New Roman"/>
        </w:rPr>
        <w:t>TRANS E.A.S.T. d.o.o. Žminj, Industrijska ulica 5, OIB 18801886088</w:t>
      </w:r>
      <w:r w:rsidR="004D4BD4">
        <w:rPr>
          <w:rFonts w:hAnsi="Times New Roman" w:ascii="Times New Roman"/>
          <w:szCs w:val="24"/>
        </w:rPr>
        <w:t xml:space="preserve">.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311C1A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D4BD4" w:rsidP="000F0435" w:rsidR="009F450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>Nadalje, uvidom u listu ponuditelja sa zadnjom najvišom valjanom ponudo</w:t>
      </w:r>
      <w:r w:rsidR="009F450E">
        <w:rPr>
          <w:rFonts w:hAnsi="Times New Roman" w:ascii="Times New Roman"/>
          <w:szCs w:val="24"/>
        </w:rPr>
        <w:t>m u nadmetanju, utvrđeno je da je</w:t>
      </w:r>
      <w:r w:rsidR="00AF7092">
        <w:rPr>
          <w:rFonts w:hAnsi="Times New Roman" w:ascii="Times New Roman"/>
          <w:szCs w:val="24"/>
        </w:rPr>
        <w:t xml:space="preserve"> valjan</w:t>
      </w:r>
      <w:r w:rsidR="009F450E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ponud</w:t>
      </w:r>
      <w:r w:rsidR="009F450E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</w:t>
      </w:r>
      <w:r w:rsidR="009F450E">
        <w:rPr>
          <w:rFonts w:hAnsi="Times New Roman" w:ascii="Times New Roman"/>
          <w:szCs w:val="24"/>
        </w:rPr>
        <w:t xml:space="preserve">dao ponuditelj </w:t>
      </w:r>
      <w:r w:rsidR="009F450E">
        <w:rPr>
          <w:rFonts w:hAnsi="Times New Roman" w:ascii="Times New Roman"/>
        </w:rPr>
        <w:t xml:space="preserve">TRANS E.A.S.T. d.o.o. Žminj, </w:t>
      </w:r>
      <w:r w:rsidR="009F450E">
        <w:rPr>
          <w:rFonts w:hAnsi="Times New Roman" w:ascii="Times New Roman"/>
        </w:rPr>
        <w:lastRenderedPageBreak/>
        <w:t>Industrijska ulica 5, OIB 18801886088</w:t>
      </w:r>
      <w:r w:rsidR="00AF7092">
        <w:rPr>
          <w:rFonts w:hAnsi="Times New Roman" w:ascii="Times New Roman"/>
          <w:szCs w:val="24"/>
        </w:rPr>
        <w:t xml:space="preserve"> (najviši iznos valjane ponude </w:t>
      </w:r>
      <w:r w:rsidR="009F450E">
        <w:rPr>
          <w:rFonts w:hAnsi="Times New Roman" w:ascii="Times New Roman"/>
          <w:szCs w:val="24"/>
        </w:rPr>
        <w:t>676.138,50</w:t>
      </w:r>
      <w:r w:rsidR="00AF7092">
        <w:rPr>
          <w:rFonts w:hAnsi="Times New Roman" w:ascii="Times New Roman"/>
          <w:szCs w:val="24"/>
        </w:rPr>
        <w:t xml:space="preserve"> kn)</w:t>
      </w:r>
      <w:r w:rsidR="009F450E">
        <w:rPr>
          <w:rFonts w:hAnsi="Times New Roman" w:ascii="Times New Roman"/>
          <w:szCs w:val="24"/>
        </w:rPr>
        <w:t>, dok ponuditelj</w:t>
      </w:r>
      <w:r w:rsidR="009F450E" w:rsidRPr="009F450E">
        <w:rPr>
          <w:rFonts w:hAnsi="Times New Roman" w:ascii="Times New Roman"/>
          <w:szCs w:val="24"/>
        </w:rPr>
        <w:t xml:space="preserve"> </w:t>
      </w:r>
      <w:r w:rsidR="009F450E">
        <w:rPr>
          <w:rFonts w:hAnsi="Times New Roman" w:ascii="Times New Roman"/>
          <w:szCs w:val="24"/>
        </w:rPr>
        <w:t xml:space="preserve">AKTIVA 15 j.d.o.o. Gračišće, Marcani 131 c, OIB 60714035074 </w:t>
      </w:r>
      <w:r w:rsidR="002E61D6">
        <w:rPr>
          <w:rFonts w:hAnsi="Times New Roman" w:ascii="Times New Roman"/>
          <w:szCs w:val="24"/>
        </w:rPr>
        <w:t>nije dao valjanu ponudu.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TRANS E.A.S.T. d.o.o. Žminj, Industrijska ulica 5, OIB 18801886088 je razlučni vjerovnik koji ima uknjiženo založno pravo na predmetnoj nekretnini te je razlučni vjerovnik dostavio obavijest o postojanju razlučnog prava na predmetnoj nekretnini temeljem Ugovora o okvirnom iznosu zaduženja i osiguranju broj ES612/08-1 od 17. lipnja 2008., a iznos tražbine osigurane razlučnim pravom iznosi 5.513.374,26 kn (ustupanje založnog prava upisano pod Z-1944/17).</w:t>
      </w:r>
      <w:r>
        <w:rPr>
          <w:rFonts w:hAnsi="Times New Roman" w:ascii="Times New Roman"/>
          <w:szCs w:val="24"/>
        </w:rPr>
        <w:t xml:space="preserve"> </w:t>
      </w:r>
      <w:r w:rsidR="00976D93">
        <w:rPr>
          <w:rFonts w:hAnsi="Times New Roman" w:ascii="Times New Roman"/>
          <w:szCs w:val="24"/>
        </w:rPr>
        <w:t xml:space="preserve">Rješenjem suda o utvrđenim tražbinama od 4. svibnja 2017. utvrđena je tražbina drugog višeg isplatnog reda vjerovnika </w:t>
      </w:r>
      <w:r w:rsidR="00976D93">
        <w:rPr>
          <w:rFonts w:hAnsi="Times New Roman" w:ascii="Times New Roman"/>
        </w:rPr>
        <w:t xml:space="preserve">TRANS E.A.S.T. d.o.o. Žminj u iznosu od 5.513.374,26 kn. Dakle, navedeni vjerovnik ima u ovom stečajnom postupku status stečajnog vjerovnika drugog višeg isplatnog reda, a ujedno i status prvog i jedinog razlučnog vjerovnika u prednosnom redu kako to neprijeporno proizlazi iz izvatka iz zemljišne knjige za predmetnu nekretninu, uvidom u koji izvadak je utvrđeno da je založno pravo uknjiženo pod brojem Z-8320/08 za korist Erste &amp; Steiermärkische Bank d.d. Rijeka, ta banka ustupila društvu B2 Kapital d.o.o. Zagreb (Z-23009/2016), a potom je to društvo ustupilo založno pravo društvu TRANS E.A.S.T. d.o.o. Žminj (Z-1944/17).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Zaključkom o prodaji ovog suda posl.br. 4 St-6216/16 od 12. listopada 2017. za predmetnu nekretninu utvrđena je vrijednost u iznosu od 897.518,00 kn (točka II. stavak 1. izreke zaključka) te je točkom IV.1.a) određeno da će se 1. Suvlasnički dio: 2171/10000 etažno vlasništvo (E-1) prodavati po utvrđenoj vrijednosti od 897.518,00 kn. </w:t>
      </w:r>
    </w:p>
    <w:p w:rsidRDefault="00976D93" w:rsidP="000F0435" w:rsidR="00976D93">
      <w:pPr>
        <w:pStyle w:val="Tijeloteksta"/>
        <w:rPr>
          <w:rFonts w:hAnsi="Times New Roman" w:ascii="Times New Roman"/>
          <w:szCs w:val="24"/>
        </w:rPr>
      </w:pPr>
    </w:p>
    <w:p w:rsidRDefault="00976D93" w:rsidP="000F0435" w:rsidR="00976D9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 xml:space="preserve">Razlučni/stečajni vjerovnik </w:t>
      </w:r>
      <w:r>
        <w:rPr>
          <w:rFonts w:hAnsi="Times New Roman" w:ascii="Times New Roman"/>
        </w:rPr>
        <w:t xml:space="preserve">TRANS E.A.S.T. d.o.o. Žminj </w:t>
      </w:r>
      <w:r w:rsidR="00362433">
        <w:rPr>
          <w:rFonts w:hAnsi="Times New Roman" w:ascii="Times New Roman"/>
        </w:rPr>
        <w:t>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</w:t>
      </w:r>
      <w:r w:rsidR="000B145F">
        <w:rPr>
          <w:rFonts w:hAnsi="Times New Roman" w:ascii="Times New Roman"/>
        </w:rPr>
        <w:t xml:space="preserve"> u iznosu od 897.518,00 kn</w:t>
      </w:r>
      <w:r w:rsidR="00362433">
        <w:rPr>
          <w:rFonts w:hAnsi="Times New Roman" w:ascii="Times New Roman"/>
        </w:rPr>
        <w:t xml:space="preserve">. </w:t>
      </w:r>
    </w:p>
    <w:p w:rsidRDefault="00362433" w:rsidP="000F0435" w:rsidR="00362433">
      <w:pPr>
        <w:pStyle w:val="Tijeloteksta"/>
        <w:rPr>
          <w:rFonts w:hAnsi="Times New Roman" w:ascii="Times New Roman"/>
        </w:rPr>
      </w:pPr>
    </w:p>
    <w:p w:rsidRDefault="00362433" w:rsidP="000F0435" w:rsidR="0036243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>Dajući izjavu o kupnji nekretnine i stavljanju u prijeboj svoje tražbine s protutražbinom stečajnog dužnika po osnovi cijene u visini utvrđene vrijednosti nekretnine (897.518,00 kn), prvi (jedini) razlučni vjerovnik TRANS E.A.S.T. d.o.o. Žminj dao je najpovoljniju ponudu za kupnju predmetne nekretnine, tj. izjavio da kupuje nekretninu upravo po cijeni u visini utvrđene vrijednosti nekretnine od 897.518,00 kn. U konkretnom slučaju razlučni vjerovnik TRANS E.A.S.T. d.o.o. Žminj</w:t>
      </w:r>
      <w:r w:rsidR="00EB7AC1">
        <w:rPr>
          <w:rFonts w:hAnsi="Times New Roman" w:ascii="Times New Roman"/>
        </w:rPr>
        <w:t xml:space="preserve"> sudjelovao je kao ponuditelj i na prvoj elektroničkoj javnoj dražbi koju je vodila FINA, te kao što je sud već ranije naveo, za predmetnu nekretninu isti je dao jedinu valjanu ponudu u visini od </w:t>
      </w:r>
      <w:r w:rsidR="00EB7AC1">
        <w:rPr>
          <w:rFonts w:hAnsi="Times New Roman" w:ascii="Times New Roman"/>
          <w:szCs w:val="24"/>
        </w:rPr>
        <w:t xml:space="preserve">676.138,50 kn. Međutim, budući je isti vjerovnik dajući izjavu o kupnji i prijeboju od 23. listopada 2017. ponudio višu cijenu (cijenu u visini utvrđene vrijednosti nekretnine od 897.518,00 kn), kupcu </w:t>
      </w:r>
      <w:r w:rsidR="00EB7AC1">
        <w:rPr>
          <w:rFonts w:hAnsi="Times New Roman" w:ascii="Times New Roman"/>
        </w:rPr>
        <w:t xml:space="preserve">TRANS E.A.S.T. d.o.o. Žminj, Industrijska ulica 5, OIB 18801886088 ovim rješenjem sud dosuđuje predmetnu nekretninu temeljem izjave o kupnji i prijeboju od 23. listopada 2017., dane temeljem odredbe čl. 247. st. 7. SZ-a za iznos od 897.518,00 kn. </w:t>
      </w:r>
    </w:p>
    <w:p w:rsidRDefault="00EB7AC1" w:rsidP="000F0435" w:rsidR="00EB7AC1">
      <w:pPr>
        <w:pStyle w:val="Tijeloteksta"/>
        <w:rPr>
          <w:rFonts w:hAnsi="Times New Roman" w:ascii="Times New Roman"/>
        </w:rPr>
      </w:pPr>
    </w:p>
    <w:p w:rsidRDefault="003528BD" w:rsidP="000F0435" w:rsidR="009245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TRANS E.A.S.T. d.o.o. Žminj, Industrijska ulica 5, OIB 18801886088 uplatio je jamčevinu za predmetnu nekretninu u visini od </w:t>
      </w:r>
      <w:r>
        <w:rPr>
          <w:rFonts w:hAnsi="Times New Roman" w:ascii="Times New Roman"/>
          <w:szCs w:val="24"/>
        </w:rPr>
        <w:t xml:space="preserve">89.751,80 kn, te obzirom da je isti dao izjavu o prijeboju, kupac nije dužan platiti puni iznos razlike kupovnine do iznosa od 897.518,00 kn, već samo </w:t>
      </w:r>
      <w:r w:rsidR="00924592">
        <w:rPr>
          <w:rFonts w:hAnsi="Times New Roman" w:ascii="Times New Roman"/>
          <w:szCs w:val="24"/>
        </w:rPr>
        <w:t xml:space="preserve">dio kupovnine koji se odnosi na troškove utvrđivanje predmeta razlučnog prava i troškove njegova unovčenja, a sukladno obračunu troškova koje je sudu dostavio stečajni upravitelj dana 7. lipnja 2018. </w:t>
      </w:r>
    </w:p>
    <w:p w:rsidRDefault="00924592" w:rsidP="000F0435" w:rsidR="00924592">
      <w:pPr>
        <w:pStyle w:val="Tijeloteksta"/>
        <w:rPr>
          <w:rFonts w:hAnsi="Times New Roman" w:ascii="Times New Roman"/>
          <w:szCs w:val="24"/>
        </w:rPr>
      </w:pPr>
    </w:p>
    <w:p w:rsidRDefault="00924592" w:rsidP="000F0435" w:rsidR="00EB7AC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Naime</w:t>
      </w:r>
      <w:r w:rsidR="00F7542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prema obračunu troškova koji je sačinio stečajni upravitelj sukladno odredbi čl. 254. SZ-a, ukupni troškovi iznose 120.052,59 kn, i to troškovi utvrđivanja predmeta razlučnog prava paušalno u iznosu od 5% od utrška prema odredbi čl. 254. st. 2. SZ-a u iznosu od 44.875,00 kn, te stvarni troškovi koji terete unovčenje predmeta razlučnog prava prema odredbi čl. 254. st. 3. SZ-a u iznosu od</w:t>
      </w:r>
      <w:r w:rsidR="0045763D">
        <w:rPr>
          <w:rFonts w:hAnsi="Times New Roman" w:ascii="Times New Roman"/>
          <w:szCs w:val="24"/>
        </w:rPr>
        <w:t xml:space="preserve"> 75.176,69 kn. </w:t>
      </w: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je kupac na ime jamčevine već uplatio dio kupovnine od 89.751,80 kn, isti je dužan uplatiti isključivo razliku do ukupno utvrđenih troškova koji iznose 120.052,59 kn, tj. razliku u visini od 30.300,79 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</w:t>
      </w:r>
      <w:r w:rsidR="0045763D">
        <w:rPr>
          <w:rFonts w:hAnsi="Times New Roman" w:ascii="Times New Roman"/>
          <w:szCs w:val="24"/>
        </w:rPr>
        <w:t xml:space="preserve"> a temeljem odredbe čl. 247. SZ-a i</w:t>
      </w:r>
      <w:r w:rsidR="0091082D">
        <w:rPr>
          <w:rFonts w:hAnsi="Times New Roman" w:ascii="Times New Roman"/>
          <w:szCs w:val="24"/>
        </w:rPr>
        <w:t xml:space="preserve">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FF067C">
        <w:rPr>
          <w:rFonts w:hAnsi="Times New Roman" w:ascii="Times New Roman"/>
          <w:szCs w:val="24"/>
        </w:rPr>
        <w:t>.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</w:t>
      </w:r>
      <w:r w:rsidR="0045763D"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 w:rsidR="0045763D"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</w:t>
      </w:r>
      <w:r w:rsidR="00205E59" w:rsidRPr="00934DF0">
        <w:rPr>
          <w:rFonts w:hAnsi="Times New Roman" w:ascii="Times New Roman"/>
          <w:szCs w:val="24"/>
        </w:rPr>
        <w:t>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322CF6">
        <w:rPr>
          <w:rFonts w:hAnsi="Times New Roman" w:ascii="Times New Roman"/>
          <w:szCs w:val="24"/>
        </w:rPr>
        <w:t>11</w:t>
      </w:r>
      <w:r w:rsidR="0090649D">
        <w:rPr>
          <w:rFonts w:hAnsi="Times New Roman" w:ascii="Times New Roman"/>
          <w:szCs w:val="24"/>
        </w:rPr>
        <w:t>. lipnja 2018.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 w:rsidRPr="002903D7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 xml:space="preserve">Goranka </w:t>
      </w:r>
      <w:r w:rsidRPr="002903D7">
        <w:rPr>
          <w:rFonts w:hAnsi="Times New Roman" w:ascii="Times New Roman"/>
          <w:szCs w:val="24"/>
        </w:rPr>
        <w:t>Boljkovac</w:t>
      </w:r>
      <w:r w:rsidR="00F15AD7" w:rsidRPr="002903D7">
        <w:rPr>
          <w:rFonts w:hAnsi="Times New Roman" w:ascii="Times New Roman"/>
          <w:szCs w:val="24"/>
        </w:rPr>
        <w:t>, v.r.</w:t>
      </w:r>
    </w:p>
    <w:p w:rsidRDefault="00204367" w:rsidP="00204367" w:rsidR="00204367" w:rsidRPr="002903D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3A5DEE" w:rsidP="003A5DEE" w:rsidR="003A5DE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A5DEE" w:rsidP="003A5DEE" w:rsidR="003A5DE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3A5DEE" w:rsidP="003A5DEE" w:rsidR="003A5DEE">
      <w:pPr>
        <w:rPr>
          <w:rFonts w:hAnsi="Times New Roman" w:ascii="Times New Roman"/>
          <w:szCs w:val="24"/>
        </w:rPr>
      </w:pPr>
    </w:p>
    <w:p w:rsidRDefault="00FD3488" w:rsidP="003A5DE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074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6D7025">
      <w:rPr>
        <w:rFonts w:hAnsi="Times New Roman" w:ascii="Times New Roman"/>
      </w:rPr>
      <w:t>6216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566268A"/>
    <w:multiLevelType w:val="hybridMultilevel"/>
    <w:tmpl w:val="19A40140"/>
    <w:lvl w:tplc="1CF65D28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616D8F"/>
    <w:multiLevelType w:val="hybridMultilevel"/>
    <w:tmpl w:val="65C800D0"/>
    <w:lvl w:tplc="8E386530" w:ilvl="0">
      <w:start w:val="4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1307D4B"/>
    <w:multiLevelType w:val="hybridMultilevel"/>
    <w:tmpl w:val="2EA835D4"/>
    <w:lvl w:tplc="9C8EA42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20150"/>
    <w:rsid w:val="000407B1"/>
    <w:rsid w:val="00051D4A"/>
    <w:rsid w:val="000A020C"/>
    <w:rsid w:val="000A2EA1"/>
    <w:rsid w:val="000B145F"/>
    <w:rsid w:val="000D4F31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903D7"/>
    <w:rsid w:val="002B79AE"/>
    <w:rsid w:val="002E61D6"/>
    <w:rsid w:val="00310B8C"/>
    <w:rsid w:val="00311C1A"/>
    <w:rsid w:val="00322CF6"/>
    <w:rsid w:val="00330D4C"/>
    <w:rsid w:val="00331423"/>
    <w:rsid w:val="0034015D"/>
    <w:rsid w:val="003528BD"/>
    <w:rsid w:val="00362433"/>
    <w:rsid w:val="00362D40"/>
    <w:rsid w:val="0037105C"/>
    <w:rsid w:val="00381043"/>
    <w:rsid w:val="00385EEB"/>
    <w:rsid w:val="00393171"/>
    <w:rsid w:val="003A5DEE"/>
    <w:rsid w:val="003B7EB5"/>
    <w:rsid w:val="003D357F"/>
    <w:rsid w:val="0043138F"/>
    <w:rsid w:val="004321CE"/>
    <w:rsid w:val="0045763D"/>
    <w:rsid w:val="00476089"/>
    <w:rsid w:val="00487659"/>
    <w:rsid w:val="004D4BD4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6D7025"/>
    <w:rsid w:val="00727927"/>
    <w:rsid w:val="00737A4B"/>
    <w:rsid w:val="007464E5"/>
    <w:rsid w:val="00752E1B"/>
    <w:rsid w:val="00752E31"/>
    <w:rsid w:val="0076440A"/>
    <w:rsid w:val="007C1C12"/>
    <w:rsid w:val="007C72DF"/>
    <w:rsid w:val="00810EE3"/>
    <w:rsid w:val="0081295B"/>
    <w:rsid w:val="00855310"/>
    <w:rsid w:val="008A1EAD"/>
    <w:rsid w:val="008E7802"/>
    <w:rsid w:val="008F12BE"/>
    <w:rsid w:val="0090649D"/>
    <w:rsid w:val="0091082D"/>
    <w:rsid w:val="00921B2F"/>
    <w:rsid w:val="00924592"/>
    <w:rsid w:val="00934DF0"/>
    <w:rsid w:val="00935074"/>
    <w:rsid w:val="00937ECE"/>
    <w:rsid w:val="009432E4"/>
    <w:rsid w:val="00954C7C"/>
    <w:rsid w:val="00976D93"/>
    <w:rsid w:val="00992055"/>
    <w:rsid w:val="009A4E8F"/>
    <w:rsid w:val="009A6653"/>
    <w:rsid w:val="009C0FED"/>
    <w:rsid w:val="009C795C"/>
    <w:rsid w:val="009E2BDF"/>
    <w:rsid w:val="009E4927"/>
    <w:rsid w:val="009F3B1B"/>
    <w:rsid w:val="009F450E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72F15"/>
    <w:rsid w:val="00BA1767"/>
    <w:rsid w:val="00BA1D22"/>
    <w:rsid w:val="00BB3314"/>
    <w:rsid w:val="00BB5EB8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B2F3B"/>
    <w:rsid w:val="00EB7AC1"/>
    <w:rsid w:val="00F0337B"/>
    <w:rsid w:val="00F15AD7"/>
    <w:rsid w:val="00F734DE"/>
    <w:rsid w:val="00F75421"/>
    <w:rsid w:val="00F80552"/>
    <w:rsid w:val="00F94460"/>
    <w:rsid w:val="00FD3488"/>
    <w:rsid w:val="00FD590F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0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0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0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0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0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0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0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0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1567</properties:Words>
  <properties:Characters>8679</properties:Characters>
  <properties:Lines>172</properties:Lines>
  <properties:Paragraphs>45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2018-06-06T08:18:00Z</dcterms:created>
  <dc:creator>x</dc:creator>
  <cp:lastModifiedBy>Renata Klokočki</cp:lastModifiedBy>
  <cp:lastPrinted>2018-06-08T08:45:00Z</cp:lastPrinted>
  <dcterms:modified xmlns:xsi="http://www.w3.org/2001/XMLSchema-instance" xsi:type="dcterms:W3CDTF">2018-06-11T08:07:00Z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-BRALO GRADNJA-1.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