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d609" w14:paraId="665d60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47B18">
        <w:rPr>
          <w:lang w:val="hr-HR"/>
        </w:rPr>
        <w:t>1258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47B18">
        <w:rPr>
          <w:lang w:val="hr-HR"/>
        </w:rPr>
        <w:t>PAPIRSTAR j</w:t>
      </w:r>
      <w:r w:rsidR="0061374F">
        <w:rPr>
          <w:lang w:val="hr-HR"/>
        </w:rPr>
        <w:t xml:space="preserve">ednostavno društvo s ograničenom </w:t>
      </w:r>
      <w:r w:rsidR="00334C89">
        <w:rPr>
          <w:lang w:val="hr-HR"/>
        </w:rPr>
        <w:t>odgovornošću za usluge i trgovinu,</w:t>
      </w:r>
      <w:r w:rsidR="003F036D">
        <w:rPr>
          <w:lang w:val="hr-HR"/>
        </w:rPr>
        <w:t xml:space="preserve"> Zagreb, </w:t>
      </w:r>
      <w:r w:rsidR="00847B18">
        <w:rPr>
          <w:lang w:val="hr-HR"/>
        </w:rPr>
        <w:t>Štrigina 8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47B18">
        <w:rPr>
          <w:lang w:val="hr-HR"/>
        </w:rPr>
        <w:t>080926733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47B18">
        <w:rPr>
          <w:lang w:val="hr-HR"/>
        </w:rPr>
        <w:t>81244211532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B18">
        <w:rPr>
          <w:lang w:val="hr-HR"/>
        </w:rPr>
        <w:t>1258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47B18">
        <w:rPr>
          <w:lang w:val="hr-HR"/>
        </w:rPr>
        <w:t>36.682,95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47B18">
        <w:rPr>
          <w:lang w:val="hr-HR"/>
        </w:rPr>
        <w:t>Robert Husta</w:t>
      </w:r>
      <w:r w:rsidR="003F036D">
        <w:rPr>
          <w:lang w:val="hr-HR"/>
        </w:rPr>
        <w:t xml:space="preserve"> iz Zagreba, </w:t>
      </w:r>
      <w:r w:rsidR="00847B18">
        <w:rPr>
          <w:lang w:val="hr-HR"/>
        </w:rPr>
        <w:t>3. Pile 11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47B18">
        <w:rPr>
          <w:lang w:val="hr-HR"/>
        </w:rPr>
        <w:t>30316669588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56682">
        <w:rPr>
          <w:lang w:val="hr-HR"/>
        </w:rPr>
        <w:t>0</w:t>
      </w:r>
      <w:r w:rsidR="00A51F8F">
        <w:rPr>
          <w:lang w:val="hr-HR"/>
        </w:rPr>
        <w:t>6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56682">
        <w:rPr>
          <w:lang w:val="hr-HR"/>
        </w:rPr>
        <w:t>0</w:t>
      </w:r>
      <w:r w:rsidR="00A51F8F">
        <w:rPr>
          <w:lang w:val="hr-HR"/>
        </w:rPr>
        <w:t>6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91A" w:rsidR="00C4691A">
      <w:r>
        <w:separator/>
      </w:r>
    </w:p>
  </w:endnote>
  <w:endnote w:id="0" w:type="continuationSeparator">
    <w:p w:rsidRDefault="00C4691A" w:rsidR="00C4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91A" w:rsidR="00C4691A">
      <w:r>
        <w:separator/>
      </w:r>
    </w:p>
  </w:footnote>
  <w:footnote w:id="0" w:type="continuationSeparator">
    <w:p w:rsidRDefault="00C4691A" w:rsidR="00C46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84DF0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34C89"/>
    <w:rsid w:val="00357E43"/>
    <w:rsid w:val="003663D2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374F"/>
    <w:rsid w:val="00617995"/>
    <w:rsid w:val="00671D59"/>
    <w:rsid w:val="00674F9D"/>
    <w:rsid w:val="006767EE"/>
    <w:rsid w:val="006B32F7"/>
    <w:rsid w:val="006E7557"/>
    <w:rsid w:val="006F4247"/>
    <w:rsid w:val="00745910"/>
    <w:rsid w:val="007D3222"/>
    <w:rsid w:val="007E27E0"/>
    <w:rsid w:val="00821405"/>
    <w:rsid w:val="008259B1"/>
    <w:rsid w:val="00831DA7"/>
    <w:rsid w:val="00847B18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51F8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4691A"/>
    <w:rsid w:val="00C765CD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1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1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PAPIRSTAR jednostavno društvo s ograničenom odgovornošću za usluge i trgovinu zastupanog po punomoćniku Robert Husta</izvorni_sadrzaj>
    <derivirana_varijabla naziv="DomainObject.Predmet.ProtustrankaFormated_1">  PAPIRSTAR jednostavno društvo s ograničenom odgovornošću za usluge i trgovinu zastupanog po punomoćniku Robert Husta</derivirana_varijabla>
  </DomainObject.Predmet.ProtustrankaFormated>
  <DomainObject.Predmet.ProtustrankaFormatedOIB>
    <izvorni_sadrzaj>  PAPIRSTAR jednostavno društvo s ograničenom odgovornošću za usluge i trgovinu, OIB 81244211532 zastupanog po punomoćniku Robert Husta</izvorni_sadrzaj>
    <derivirana_varijabla naziv="DomainObject.Predmet.ProtustrankaFormatedOIB_1">  PAPIRSTAR jednostavno društvo s ograničenom odgovornošću za usluge i trgovinu, OIB 81244211532 zastupanog po punomoćniku Robert Husta</derivirana_varijabla>
  </DomainObject.Predmet.ProtustrankaFormatedOIB>
  <DomainObject.Predmet.ProtustrankaFormatedWithAdress>
    <izvorni_sadrzaj> PAPIRSTAR jednostavno društvo s ograničenom odgovornošću za usluge i trgovinu, Štrigina 8, 10000 Zagreb zastupanog po punomoćniku Robert Husta</izvorni_sadrzaj>
    <derivirana_varijabla naziv="DomainObject.Predmet.ProtustrankaFormatedWithAdress_1"> PAPIRSTAR jednostavno društvo s ograničenom odgovornošću za usluge i trgovinu, Štrigina 8, 10000 Zagreb zastupanog po punomoćniku Robert Husta</derivirana_varijabla>
  </DomainObject.Predmet.ProtustrankaFormatedWithAdress>
  <DomainObject.Predmet.ProtustrankaFormatedWithAdressOIB>
    <izvorni_sadrzaj> PAPIRSTAR jednostavno društvo s ograničenom odgovornošću za usluge i trgovinu, OIB 81244211532, Štrigina 8, 10000 Zagreb zastupanog po punomoćniku Robert Husta</izvorni_sadrzaj>
    <derivirana_varijabla naziv="DomainObject.Predmet.ProtustrankaFormatedWithAdressOIB_1"> PAPIRSTAR jednostavno društvo s ograničenom odgovornošću za usluge i trgovinu, OIB 81244211532, Štrigina 8, 10000 Zagreb zastupanog po punomoćniku Robert Husta</derivirana_varijabla>
  </DomainObject.Predmet.ProtustrankaFormatedWithAdressOIB>
  <DomainObject.Predmet.ProtustrankaWithAdress>
    <izvorni_sadrzaj>PAPIRSTAR jednostavno društvo s ograničenom odgovornošću za usluge i trgovinu Štrigina 8, 10000 Zagreb</izvorni_sadrzaj>
    <derivirana_varijabla naziv="DomainObject.Predmet.ProtustrankaWithAdress_1">PAPIRSTAR jednostavno društvo s ograničenom odgovornošću za usluge i trgovinu Štrigina 8, 10000 Zagreb</derivirana_varijabla>
  </DomainObject.Predmet.ProtustrankaWithAdress>
  <DomainObject.Predmet.ProtustrankaWithAdressOIB>
    <izvorni_sadrzaj>PAPIRSTAR jednostavno društvo s ograničenom odgovornošću za usluge i trgovinu, OIB 81244211532, Štrigina 8, 10000 Zagreb</izvorni_sadrzaj>
    <derivirana_varijabla naziv="DomainObject.Predmet.ProtustrankaWithAdressOIB_1">PAPIRSTAR jednostavno društvo s ograničenom odgovornošću za usluge i trgovinu, OIB 81244211532, Štrigina 8, 10000 Zagreb</derivirana_varijabla>
  </DomainObject.Predmet.ProtustrankaWithAdressOIB>
  <DomainObject.Predmet.ProtustrankaNazivFormated>
    <izvorni_sadrzaj>PAPIRSTAR jednostavno društvo s ograničenom odgovornošću za usluge i trgovinu</izvorni_sadrzaj>
    <derivirana_varijabla naziv="DomainObject.Predmet.ProtustrankaNazivFormated_1">PAPIRSTAR jednostavno društvo s ograničenom odgovornošću za usluge i trgovinu</derivirana_varijabla>
  </DomainObject.Predmet.ProtustrankaNazivFormated>
  <DomainObject.Predmet.ProtustrankaNazivFormatedOIB>
    <izvorni_sadrzaj>PAPIRSTAR jednostavno društvo s ograničenom odgovornošću za usluge i trgovinu, OIB 81244211532</izvorni_sadrzaj>
    <derivirana_varijabla naziv="DomainObject.Predmet.ProtustrankaNazivFormatedOIB_1">PAPIRSTAR jednostavno društvo s ograničenom odgovornošću za usluge i trgovinu, OIB 81244211532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PAPIRSTAR jednostavno društvo s ograničenom odgovornošću za usluge i trgovinu zastupanog po punomoćniku Robert Husta</item>
    </izvorni_sadrzaj>
    <derivirana_varijabla naziv="DomainObject.Predmet.ProtuStrankaListFormated_1">
      <item>PAPIRSTAR jednostavno društvo s ograničenom odgovornošću za usluge i trgovinu zastupanog po punomoćniku Robert Husta</item>
    </derivirana_varijabla>
  </DomainObject.Predmet.ProtuStrankaListFormated>
  <DomainObject.Predmet.ProtuStrankaListFormatedOIB>
    <izvorni_sadrzaj>
      <item>PAPIRSTAR jednostavno društvo s ograničenom odgovornošću za usluge i trgovinu, OIB 81244211532 zastupanog po punomoćniku Robert Husta</item>
    </izvorni_sadrzaj>
    <derivirana_varijabla naziv="DomainObject.Predmet.ProtuStrankaListFormatedOIB_1">
      <item>PAPIRSTAR jednostavno društvo s ograničenom odgovornošću za usluge i trgovinu, OIB 81244211532 zastupanog po punomoćniku Robert Husta</item>
    </derivirana_varijabla>
  </DomainObject.Predmet.ProtuStrankaListFormatedOIB>
  <DomainObject.Predmet.ProtuStrankaListFormatedWithAdress>
    <izvorni_sadrzaj>
      <item>PAPIRSTAR jednostavno društvo s ograničenom odgovornošću za usluge i trgovinu, Štrigina 8, 10000 Zagreb zastupanog po punomoćniku Robert Husta</item>
    </izvorni_sadrzaj>
    <derivirana_varijabla naziv="DomainObject.Predmet.ProtuStrankaListFormatedWithAdress_1">
      <item>PAPIRSTAR jednostavno društvo s ograničenom odgovornošću za usluge i trgovinu, Štrigina 8, 10000 Zagreb zastupanog po punomoćniku Robert Husta</item>
    </derivirana_varijabla>
  </DomainObject.Predmet.ProtuStrankaListFormatedWithAdress>
  <DomainObject.Predmet.ProtuStrankaListFormatedWithAdressOIB>
    <izvorni_sadrzaj>
      <item>PAPIRSTAR jednostavno društvo s ograničenom odgovornošću za usluge i trgovinu, OIB 81244211532, Štrigina 8, 10000 Zagreb zastupanog po punomoćniku Robert Husta</item>
    </izvorni_sadrzaj>
    <derivirana_varijabla naziv="DomainObject.Predmet.ProtuStrankaListFormatedWithAdressOIB_1">
      <item>PAPIRSTAR jednostavno društvo s ograničenom odgovornošću za usluge i trgovinu, OIB 81244211532, Štrigina 8, 10000 Zagreb zastupanog po punomoćniku Robert Husta</item>
    </derivirana_varijabla>
  </DomainObject.Predmet.ProtuStrankaListFormatedWithAdressOIB>
  <DomainObject.Predmet.ProtuStrankaListNazivFormated>
    <izvorni_sadrzaj>
      <item>PAPIRSTAR jednostavno društvo s ograničenom odgovornošću za usluge i trgovinu</item>
    </izvorni_sadrzaj>
    <derivirana_varijabla naziv="DomainObject.Predmet.ProtuStrankaListNazivFormated_1">
      <item>PAPIRSTAR jednostavno društvo s ograničenom odgovornošću za usluge i trgovinu</item>
    </derivirana_varijabla>
  </DomainObject.Predmet.ProtuStrankaListNazivFormated>
  <DomainObject.Predmet.ProtuStrankaListNazivFormatedOIB>
    <izvorni_sadrzaj>
      <item>PAPIRSTAR jednostavno društvo s ograničenom odgovornošću za usluge i trgovinu, OIB 81244211532</item>
    </izvorni_sadrzaj>
    <derivirana_varijabla naziv="DomainObject.Predmet.ProtuStrankaListNazivFormatedOIB_1">
      <item>PAPIRSTAR jednostavno društvo s ograničenom odgovornošću za usluge i trgovinu, OIB 81244211532</item>
    </derivirana_varijabla>
  </DomainObject.Predmet.ProtuStrankaListNazivFormatedOIB>
  <DomainObject.Predmet.OstaliListFormated>
    <izvorni_sadrzaj>
      <item>Robert Husta punomoćnik sudionika u postupku PAPIRSTAR jednostavno društvo s ograničenom odgovornošću za usluge i trgovinu</item>
    </izvorni_sadrzaj>
    <derivirana_varijabla naziv="DomainObject.Predmet.OstaliListFormated_1">
      <item>Robert Husta punomoćnik sudionika u postupku PAPIRSTAR jednostavno društvo s ograničenom odgovornošću za usluge i trgovinu</item>
    </derivirana_varijabla>
  </DomainObject.Predmet.OstaliListFormated>
  <DomainObject.Predmet.OstaliListFormatedOIB>
    <izvorni_sadrzaj>
      <item>Robert Husta, OIB 30316669588 punomoćnik sudionika u postupku PAPIRSTAR jednostavno društvo s ograničenom odgovornošću za usluge i trgovinu</item>
    </izvorni_sadrzaj>
    <derivirana_varijabla naziv="DomainObject.Predmet.OstaliListFormatedOIB_1">
      <item>Robert Husta, OIB 30316669588 punomoćnik sudionika u postupku PAPIRSTAR jednostavno društvo s ograničenom odgovornošću za usluge i trgovinu</item>
    </derivirana_varijabla>
  </DomainObject.Predmet.OstaliListFormatedOIB>
  <DomainObject.Predmet.OstaliListFormatedWithAdress>
    <izvorni_sadrzaj>
      <item>Robert Husta, 3. Pile 11, 10000 Zagreb punomoćnik sudionika u postupku PAPIRSTAR jednostavno društvo s ograničenom odgovornošću za usluge i trgovinu</item>
    </izvorni_sadrzaj>
    <derivirana_varijabla naziv="DomainObject.Predmet.OstaliListFormatedWithAdress_1">
      <item>Robert Husta, 3. Pile 11, 10000 Zagreb punomoćnik sudionika u postupku PAPIRSTAR jednostavno društvo s ograničenom odgovornošću za usluge i trgovinu</item>
    </derivirana_varijabla>
  </DomainObject.Predmet.OstaliListFormatedWithAdress>
  <DomainObject.Predmet.OstaliListFormatedWithAdressOIB>
    <izvorni_sadrzaj>
      <item>Robert Husta, OIB 30316669588, 3. Pile 11, 10000 Zagreb punomoćnik sudionika u postupku PAPIRSTAR jednostavno društvo s ograničenom odgovornošću za usluge i trgovinu</item>
    </izvorni_sadrzaj>
    <derivirana_varijabla naziv="DomainObject.Predmet.OstaliListFormatedWithAdressOIB_1">
      <item>Robert Husta, OIB 30316669588, 3. Pile 11, 10000 Zagreb punomoćnik sudionika u postupku PAPIRSTAR jednostavno društvo s ograničenom odgovornošću za usluge i trgovinu</item>
    </derivirana_varijabla>
  </DomainObject.Predmet.OstaliListFormatedWithAdressOIB>
  <DomainObject.Predmet.OstaliListNazivFormated>
    <izvorni_sadrzaj>
      <item>Robert Husta</item>
    </izvorni_sadrzaj>
    <derivirana_varijabla naziv="DomainObject.Predmet.OstaliListNazivFormated_1">
      <item>Robert Husta</item>
    </derivirana_varijabla>
  </DomainObject.Predmet.OstaliListNazivFormated>
  <DomainObject.Predmet.OstaliListNazivFormatedOIB>
    <izvorni_sadrzaj>
      <item>Robert Husta, OIB 30316669588</item>
    </izvorni_sadrzaj>
    <derivirana_varijabla naziv="DomainObject.Predmet.OstaliListNazivFormatedOIB_1">
      <item>Robert Husta, OIB 30316669588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PAPIRSTAR jednostavno društvo s ograničenom odgovornošću za usluge i trgovinu</izvorni_sadrzaj>
    <derivirana_varijabla naziv="DomainObject.Predmet.ProtustrankaIDrugi_1">PAPIRSTAR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PAPIRSTAR jednostavno društvo s ograničenom odgovornošću za usluge i trgovinu, OIB 81244211532, Štrigina 8, 10000 Zagreb</izvorni_sadrzaj>
    <derivirana_varijabla naziv="DomainObject.Predmet.ProtustrankaIDrugiAdressOIB_1">PAPIRSTAR jednostavno društvo s ograničenom odgovornošću za usluge i trgovinu, OIB 81244211532,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PAPIRSTAR jednostavno društvo s ograničenom odgovornošću za usluge i trgovinu</item>
      <item>FINA Regionalni centar Zagreb</item>
      <item>Robert Husta</item>
    </izvorni_sadrzaj>
    <derivirana_varijabla naziv="DomainObject.Predmet.SudioniciListNaziv_1">
      <item>PAPIRSTAR jednostavno društvo s ograničenom odgovornošću za usluge i trgovinu</item>
      <item>FINA Regionalni centar Zagreb</item>
      <item>Robert Husta</item>
    </derivirana_varijabla>
  </DomainObject.Predmet.SudioniciListNaziv>
  <DomainObject.Predmet.SudioniciListAdressOIB>
    <izvorni_sadrzaj>
      <item>PAPIRSTAR jednostavno društvo s ograničenom odgovornošću za usluge i trgovinu, OIB 81244211532, Štrigina 8,10000 Zagreb</item>
      <item>FINA Regionalni centar Zagreb, OIB 85821130368, Trg svibanjskih žrtava 1995. br. 1,10000 Zagreb</item>
      <item>Robert Husta, OIB 30316669588, 3. Pile 11,10000 Zagreb</item>
    </izvorni_sadrzaj>
    <derivirana_varijabla naziv="DomainObject.Predmet.SudioniciListAdressOIB_1">
      <item>PAPIRSTAR jednostavno društvo s ograničenom odgovornošću za usluge i trgovinu, OIB 81244211532, Štrigina 8,10000 Zagreb</item>
      <item>FINA Regionalni centar Zagreb, OIB 85821130368, Trg svibanjskih žrtava 1995. br. 1,10000 Zagreb</item>
      <item>Robert Husta, OIB 30316669588, 3. Pile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81244211532</item>
      <item>, OIB 85821130368</item>
      <item>, OIB 30316669588</item>
    </izvorni_sadrzaj>
    <derivirana_varijabla naziv="DomainObject.Predmet.SudioniciListNazivOIB_1">
      <item>, OIB 81244211532</item>
      <item>, OIB 85821130368</item>
      <item>, OIB 30316669588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11162-27B9-439D-BC70-49423D04E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1726</properties:Characters>
  <properties:Lines>49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2016-07-04T11:05:00Z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2016-07-06T06:52:00Z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