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b0b4" w14:paraId="c94b0b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E1BA0">
        <w:t>462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E1BA0">
        <w:t>SEVERJE d.o.o., Vodice, Šetalište Miše Sladoljeva 3, Vodice, OIB: 17445825926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E1BA0">
        <w:t>SEVERJE d.o.o., Vodice, Šetalište Miše Sladoljeva 3, Vodice, OIB: 17445825926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CE1BA0">
        <w:t>09</w:t>
      </w:r>
      <w:r w:rsidR="00A70A5D">
        <w:t>,</w:t>
      </w:r>
      <w:r w:rsidR="00CE1BA0">
        <w:t>50</w:t>
      </w:r>
      <w:r w:rsidR="00A70A5D" w:rsidRPr="00F60CD9">
        <w:t xml:space="preserve"> sati </w:t>
      </w:r>
      <w:r w:rsidR="004F49B7" w:rsidRPr="00F60CD9">
        <w:t xml:space="preserve">kod </w:t>
      </w:r>
      <w:r w:rsidR="004F49B7">
        <w:t>Trgovačkog</w:t>
      </w:r>
      <w:r w:rsidR="004F49B7" w:rsidRPr="00F60CD9">
        <w:t xml:space="preserve"> suda</w:t>
      </w:r>
      <w:r w:rsidR="004F49B7">
        <w:t xml:space="preserve"> u Zadru, Stalna služba u Šibeniku</w:t>
      </w:r>
      <w:r w:rsidR="004F49B7" w:rsidRPr="00F60CD9">
        <w:t xml:space="preserve">, </w:t>
      </w:r>
      <w:r w:rsidR="004F49B7">
        <w:t>Stjepana Radića 81/II</w:t>
      </w:r>
      <w:r w:rsidR="004F49B7" w:rsidRPr="00F60CD9">
        <w:t>,</w:t>
      </w:r>
      <w:r w:rsidR="004F49B7">
        <w:t xml:space="preserve"> Šibenik,</w:t>
      </w:r>
      <w:r w:rsidR="004F49B7" w:rsidRPr="00F60CD9">
        <w:t xml:space="preserve"> sudnica br, </w:t>
      </w:r>
      <w:r w:rsidR="004F49B7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CE1BA0">
        <w:t>09</w:t>
      </w:r>
      <w:r w:rsidR="00F92198">
        <w:t>,</w:t>
      </w:r>
      <w:r w:rsidR="00CE1BA0">
        <w:t>52</w:t>
      </w:r>
      <w:r w:rsidR="00631438" w:rsidRPr="00F60CD9">
        <w:t xml:space="preserve"> </w:t>
      </w:r>
      <w:r w:rsidR="00A70A5D" w:rsidRPr="00F60CD9">
        <w:t xml:space="preserve">sati </w:t>
      </w:r>
      <w:r w:rsidR="004F49B7" w:rsidRPr="00F60CD9">
        <w:t xml:space="preserve">kod </w:t>
      </w:r>
      <w:r w:rsidR="004F49B7">
        <w:t>Trgovačkog</w:t>
      </w:r>
      <w:r w:rsidR="004F49B7" w:rsidRPr="00F60CD9">
        <w:t xml:space="preserve"> suda</w:t>
      </w:r>
      <w:r w:rsidR="004F49B7">
        <w:t xml:space="preserve"> u Zadru, Stalna služba u Šibeniku</w:t>
      </w:r>
      <w:r w:rsidR="004F49B7" w:rsidRPr="00F60CD9">
        <w:t xml:space="preserve">, </w:t>
      </w:r>
      <w:r w:rsidR="004F49B7">
        <w:t>Stjepana Radića 81/II</w:t>
      </w:r>
      <w:r w:rsidR="004F49B7" w:rsidRPr="00F60CD9">
        <w:t>,</w:t>
      </w:r>
      <w:r w:rsidR="004F49B7">
        <w:t xml:space="preserve"> Šibenik,</w:t>
      </w:r>
      <w:r w:rsidR="004F49B7" w:rsidRPr="00F60CD9">
        <w:t xml:space="preserve"> sudnica br, </w:t>
      </w:r>
      <w:r w:rsidR="004F49B7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E1BA0">
        <w:t>SEVERJE 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CE1BA0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CE1BA0">
        <w:t>446.542,93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CE1BA0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E1BA0">
        <w:t>SEVERJE d.o.o., Vodice</w:t>
      </w:r>
      <w:r w:rsidR="00CE1BA0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CE1BA0" w:rsidP="00CE1BA0" w:rsidR="00CE1BA0" w:rsidRPr="00CE1BA0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MARICA DOROTIĆ iz Vodica, Blata 88 - </w:t>
      </w:r>
      <w:r>
        <w:t>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4470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E1BA0">
      <w:t>462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470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072A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49B7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St-462/2016-3</izvorni_sadrzaj>
    <derivirana_varijabla naziv="DomainObject.Oznaka_1">St-462/2016-3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SEVERJE društvo za trgovinu, ugostiteljstvo i putnička agencija d.o.o.</izvorni_sadrzaj>
    <derivirana_varijabla naziv="DomainObject.Predmet.ProtustrankaFormated_1">  SEVERJE društvo za trgovinu, ugostiteljstvo i putnička agencija d.o.o.</derivirana_varijabla>
  </DomainObject.Predmet.ProtustrankaFormated>
  <DomainObject.Predmet.ProtustrankaFormatedOIB>
    <izvorni_sadrzaj>  SEVERJE društvo za trgovinu, ugostiteljstvo i putnička agencija d.o.o., OIB 17445825926</izvorni_sadrzaj>
    <derivirana_varijabla naziv="DomainObject.Predmet.ProtustrankaFormatedOIB_1">  SEVERJE društvo za trgovinu, ugostiteljstvo i putnička agencija d.o.o., OIB 17445825926</derivirana_varijabla>
  </DomainObject.Predmet.ProtustrankaFormatedOIB>
  <DomainObject.Predmet.ProtustrankaFormatedWithAdress>
    <izvorni_sadrzaj> SEVERJE društvo za trgovinu, ugostiteljstvo i putnička agencija d.o.o., Šetalište Miše Sladoljeva 3, 22211 Vodice</izvorni_sadrzaj>
    <derivirana_varijabla naziv="DomainObject.Predmet.ProtustrankaFormatedWithAdress_1"> SEVERJE društvo za trgovinu, ugostiteljstvo i putnička agencija d.o.o., Šetalište Miše Sladoljeva 3, 22211 Vodice</derivirana_varijabla>
  </DomainObject.Predmet.ProtustrankaFormatedWithAdress>
  <DomainObject.Predmet.ProtustrankaFormatedWithAdressOIB>
    <izvorni_sadrzaj> SEVERJE društvo za trgovinu, ugostiteljstvo i putnička agencija d.o.o., OIB 17445825926, Šetalište Miše Sladoljeva 3, 22211 Vodice</izvorni_sadrzaj>
    <derivirana_varijabla naziv="DomainObject.Predmet.ProtustrankaFormatedWithAdressOIB_1"> SEVERJE društvo za trgovinu, ugostiteljstvo i putnička agencija d.o.o., OIB 17445825926, Šetalište Miše Sladoljeva 3, 22211 Vodice</derivirana_varijabla>
  </DomainObject.Predmet.ProtustrankaFormatedWithAdressOIB>
  <DomainObject.Predmet.ProtustrankaWithAdress>
    <izvorni_sadrzaj>SEVERJE društvo za trgovinu, ugostiteljstvo i putnička agencija d.o.o. Šetalište Miše Sladoljeva 3, 22211 Vodice</izvorni_sadrzaj>
    <derivirana_varijabla naziv="DomainObject.Predmet.ProtustrankaWithAdress_1">SEVERJE društvo za trgovinu, ugostiteljstvo i putnička agencija d.o.o. Šetalište Miše Sladoljeva 3, 22211 Vodice</derivirana_varijabla>
  </DomainObject.Predmet.ProtustrankaWithAdress>
  <DomainObject.Predmet.ProtustrankaWithAdressOIB>
    <izvorni_sadrzaj>SEVERJE društvo za trgovinu, ugostiteljstvo i putnička agencija d.o.o., OIB 17445825926, Šetalište Miše Sladoljeva 3, 22211 Vodice</izvorni_sadrzaj>
    <derivirana_varijabla naziv="DomainObject.Predmet.ProtustrankaWithAdressOIB_1">SEVERJE društvo za trgovinu, ugostiteljstvo i putnička agencija d.o.o., OIB 17445825926, Šetalište Miše Sladoljeva 3, 22211 Vodice</derivirana_varijabla>
  </DomainObject.Predmet.ProtustrankaWithAdressOIB>
  <DomainObject.Predmet.ProtustrankaNazivFormated>
    <izvorni_sadrzaj>SEVERJE društvo za trgovinu, ugostiteljstvo i putnička agencija d.o.o.</izvorni_sadrzaj>
    <derivirana_varijabla naziv="DomainObject.Predmet.ProtustrankaNazivFormated_1">SEVERJE društvo za trgovinu, ugostiteljstvo i putnička agencija d.o.o.</derivirana_varijabla>
  </DomainObject.Predmet.ProtustrankaNazivFormated>
  <DomainObject.Predmet.ProtustrankaNazivFormatedOIB>
    <izvorni_sadrzaj>SEVERJE društvo za trgovinu, ugostiteljstvo i putnička agencija d.o.o., OIB 17445825926</izvorni_sadrzaj>
    <derivirana_varijabla naziv="DomainObject.Predmet.ProtustrankaNazivFormatedOIB_1">SEVERJE društvo za trgovinu, ugostiteljstvo i putnička agencija d.o.o., OIB 17445825926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SEVERJE društvo za trgovinu, ugostiteljstvo i putnička agencija d.o.o.</item>
    </izvorni_sadrzaj>
    <derivirana_varijabla naziv="DomainObject.Predmet.ProtuStrankaListFormated_1">
      <item>SEVERJE društvo za trgovinu, ugostiteljstvo i putnička agencija d.o.o.</item>
    </derivirana_varijabla>
  </DomainObject.Predmet.ProtuStrankaListFormated>
  <DomainObject.Predmet.ProtuStrankaListFormatedOIB>
    <izvorni_sadrzaj>
      <item>SEVERJE društvo za trgovinu, ugostiteljstvo i putnička agencija d.o.o., OIB 17445825926</item>
    </izvorni_sadrzaj>
    <derivirana_varijabla naziv="DomainObject.Predmet.ProtuStrankaListFormatedOIB_1">
      <item>SEVERJE društvo za trgovinu, ugostiteljstvo i putnička agencija d.o.o., OIB 17445825926</item>
    </derivirana_varijabla>
  </DomainObject.Predmet.ProtuStrankaListFormatedOIB>
  <DomainObject.Predmet.ProtuStrankaListFormatedWithAdress>
    <izvorni_sadrzaj>
      <item>SEVERJE društvo za trgovinu, ugostiteljstvo i putnička agencija d.o.o., Šetalište Miše Sladoljeva 3, 22211 Vodice</item>
    </izvorni_sadrzaj>
    <derivirana_varijabla naziv="DomainObject.Predmet.ProtuStrankaListFormatedWithAdress_1">
      <item>SEVERJE društvo za trgovinu, ugostiteljstvo i putnička agencija d.o.o., Šetalište Miše Sladoljeva 3, 22211 Vodice</item>
    </derivirana_varijabla>
  </DomainObject.Predmet.ProtuStrankaListFormatedWithAdress>
  <DomainObject.Predmet.ProtuStrankaListFormatedWithAdressOIB>
    <izvorni_sadrzaj>
      <item>SEVERJE društvo za trgovinu, ugostiteljstvo i putnička agencija d.o.o., OIB 17445825926, Šetalište Miše Sladoljeva 3, 22211 Vodice</item>
    </izvorni_sadrzaj>
    <derivirana_varijabla naziv="DomainObject.Predmet.ProtuStrankaListFormatedWithAdressOIB_1">
      <item>SEVERJE društvo za trgovinu, ugostiteljstvo i putnička agencija d.o.o., OIB 17445825926, Šetalište Miše Sladoljeva 3, 22211 Vodice</item>
    </derivirana_varijabla>
  </DomainObject.Predmet.ProtuStrankaListFormatedWithAdressOIB>
  <DomainObject.Predmet.ProtuStrankaListNazivFormated>
    <izvorni_sadrzaj>
      <item>SEVERJE društvo za trgovinu, ugostiteljstvo i putnička agencija d.o.o.</item>
    </izvorni_sadrzaj>
    <derivirana_varijabla naziv="DomainObject.Predmet.ProtuStrankaListNazivFormated_1">
      <item>SEVERJE društvo za trgovinu, ugostiteljstvo i putnička agencija d.o.o.</item>
    </derivirana_varijabla>
  </DomainObject.Predmet.ProtuStrankaListNazivFormated>
  <DomainObject.Predmet.ProtuStrankaListNazivFormatedOIB>
    <izvorni_sadrzaj>
      <item>SEVERJE društvo za trgovinu, ugostiteljstvo i putnička agencija d.o.o., OIB 17445825926</item>
    </izvorni_sadrzaj>
    <derivirana_varijabla naziv="DomainObject.Predmet.ProtuStrankaListNazivFormatedOIB_1">
      <item>SEVERJE društvo za trgovinu, ugostiteljstvo i putnička agencija d.o.o., OIB 17445825926</item>
    </derivirana_varijabla>
  </DomainObject.Predmet.ProtuStrankaListNazivFormatedOIB>
  <DomainObject.Predmet.OstaliListFormated>
    <izvorni_sadrzaj>
      <item>Marica Dorotić</item>
    </izvorni_sadrzaj>
    <derivirana_varijabla naziv="DomainObject.Predmet.OstaliListFormated_1">
      <item>Marica Dorotić</item>
    </derivirana_varijabla>
  </DomainObject.Predmet.OstaliListFormated>
  <DomainObject.Predmet.OstaliListFormatedOIB>
    <izvorni_sadrzaj>
      <item>Marica Dorotić, OIB 39885920859</item>
    </izvorni_sadrzaj>
    <derivirana_varijabla naziv="DomainObject.Predmet.OstaliListFormatedOIB_1">
      <item>Marica Dorotić, OIB 39885920859</item>
    </derivirana_varijabla>
  </DomainObject.Predmet.OstaliListFormatedOIB>
  <DomainObject.Predmet.OstaliListFormatedWithAdress>
    <izvorni_sadrzaj>
      <item>Marica Dorotić, Blata 88, 22211 Vodice</item>
    </izvorni_sadrzaj>
    <derivirana_varijabla naziv="DomainObject.Predmet.OstaliListFormatedWithAdress_1">
      <item>Marica Dorotić, Blata 88, 22211 Vodice</item>
    </derivirana_varijabla>
  </DomainObject.Predmet.OstaliListFormatedWithAdress>
  <DomainObject.Predmet.OstaliListFormatedWithAdressOIB>
    <izvorni_sadrzaj>
      <item>Marica Dorotić, OIB 39885920859, Blata 88, 22211 Vodice</item>
    </izvorni_sadrzaj>
    <derivirana_varijabla naziv="DomainObject.Predmet.OstaliListFormatedWithAdressOIB_1">
      <item>Marica Dorotić, OIB 39885920859, Blata 88, 22211 Vodice</item>
    </derivirana_varijabla>
  </DomainObject.Predmet.OstaliListFormatedWithAdressOIB>
  <DomainObject.Predmet.OstaliListNazivFormated>
    <izvorni_sadrzaj>
      <item>Marica Dorotić</item>
    </izvorni_sadrzaj>
    <derivirana_varijabla naziv="DomainObject.Predmet.OstaliListNazivFormated_1">
      <item>Marica Dorotić</item>
    </derivirana_varijabla>
  </DomainObject.Predmet.OstaliListNazivFormated>
  <DomainObject.Predmet.OstaliListNazivFormatedOIB>
    <izvorni_sadrzaj>
      <item>Marica Dorotić, OIB 39885920859</item>
    </izvorni_sadrzaj>
    <derivirana_varijabla naziv="DomainObject.Predmet.OstaliListNazivFormatedOIB_1">
      <item>Marica Dorotić, OIB 39885920859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St-462/2016-3</izvorni_sadrzaj>
    <derivirana_varijabla naziv="DomainObject.PoslovniBrojDokumenta_1">St-462/2016-3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SEVERJE društvo za trgovinu, ugostiteljstvo i putnička agencija d.o.o.</izvorni_sadrzaj>
    <derivirana_varijabla naziv="DomainObject.Predmet.ProtustrankaIDrugi_1">SEVERJE društvo za trgovinu, ugostiteljstvo i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SEVERJE društvo za trgovinu, ugostiteljstvo i putnička agencija d.o.o., OIB 17445825926, Šetalište Miše Sladoljeva 3, 22211 Vodice</izvorni_sadrzaj>
    <derivirana_varijabla naziv="DomainObject.Predmet.ProtustrankaIDrugiAdressOIB_1">SEVERJE društvo za trgovinu, ugostiteljstvo i putnička agencija d.o.o., OIB 17445825926, Šetalište Miše Sladoljeva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SEVERJE društvo za trgovinu, ugostiteljstvo i putnička agencija d.o.o.</item>
      <item>Marica Dorotić</item>
    </izvorni_sadrzaj>
    <derivirana_varijabla naziv="DomainObject.Predmet.SudioniciListNaziv_1">
      <item>FINA - Podružnica Šibenik</item>
      <item>SEVERJE društvo za trgovinu, ugostiteljstvo i putnička agencija d.o.o.</item>
      <item>Marica Dorotić</item>
    </derivirana_varijabla>
  </DomainObject.Predmet.SudioniciListNaziv>
  <DomainObject.Predmet.SudioniciListAdressOIB>
    <izvorni_sadrzaj>
      <item>FINA - Podružnica Šibenik, OIB 85821130368, Perivoj L. Marune 1,22000 Šibenik</item>
      <item>SEVERJE društvo za trgovinu, ugostiteljstvo i putnička agencija d.o.o., OIB 17445825926, Šetalište Miše Sladoljeva 3,22211 Vodice</item>
      <item>Marica Dorotić, OIB 39885920859, Blata 88,22211 Vodice</item>
    </izvorni_sadrzaj>
    <derivirana_varijabla naziv="DomainObject.Predmet.SudioniciListAdressOIB_1">
      <item>FINA - Podružnica Šibenik, OIB 85821130368, Perivoj L. Marune 1,22000 Šibenik</item>
      <item>SEVERJE društvo za trgovinu, ugostiteljstvo i putnička agencija d.o.o., OIB 17445825926, Šetalište Miše Sladoljeva 3,22211 Vodice</item>
      <item>Marica Dorotić, OIB 39885920859, Blata 88,22211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17445825926</item>
      <item>, OIB 39885920859</item>
    </izvorni_sadrzaj>
    <derivirana_varijabla naziv="DomainObject.Predmet.SudioniciListNazivOIB_1">
      <item>, OIB 85821130368</item>
      <item>, OIB 17445825926</item>
      <item>, OIB 39885920859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26B70-5175-455A-9DC8-6B2BD34F8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1965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2016-03-30T11:47:00Z</dcterms:created>
  <dc:creator>Administrator</dc:creator>
  <cp:lastModifiedBy>wsadmin</cp:lastModifiedBy>
  <cp:lastPrinted>2016-03-31T07:54:00Z</cp:lastPrinted>
  <dcterms:modified xmlns:xsi="http://www.w3.org/2001/XMLSchema-instance" xsi:type="dcterms:W3CDTF">2016-03-31T10:59:00Z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