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661e02" w14:paraId="f661e0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8B332B">
        <w:rPr>
          <w:rFonts w:cs="Times New Roman" w:hAnsi="Times New Roman" w:ascii="Times New Roman"/>
          <w:sz w:val="24"/>
          <w:szCs w:val="24"/>
        </w:rPr>
        <w:t>-46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pokrenutom na prijedlog dužnika, </w:t>
      </w:r>
      <w:r w:rsidR="0002573A">
        <w:rPr>
          <w:rFonts w:cs="Times New Roman" w:hAnsi="Times New Roman" w:ascii="Times New Roman"/>
          <w:sz w:val="24"/>
          <w:szCs w:val="24"/>
        </w:rPr>
        <w:t>7</w:t>
      </w:r>
      <w:r w:rsidR="00BA2EF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BA2EF1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A2EF1">
        <w:rPr>
          <w:rFonts w:cs="Times New Roman" w:hAnsi="Times New Roman" w:ascii="Times New Roman"/>
          <w:sz w:val="24"/>
          <w:szCs w:val="24"/>
        </w:rPr>
        <w:t xml:space="preserve">Ročište za glasovanje o izmijenjenom planu restrukturiranja </w:t>
      </w:r>
      <w:r w:rsidR="0002573A">
        <w:rPr>
          <w:rFonts w:cs="Times New Roman" w:hAnsi="Times New Roman" w:ascii="Times New Roman"/>
          <w:sz w:val="24"/>
          <w:szCs w:val="24"/>
        </w:rPr>
        <w:t>umjesto za dan 16. ožujka 2017. u 11.00 sati, pre</w:t>
      </w:r>
      <w:r w:rsidR="00BA2EF1">
        <w:rPr>
          <w:rFonts w:cs="Times New Roman" w:hAnsi="Times New Roman" w:ascii="Times New Roman"/>
          <w:sz w:val="24"/>
          <w:szCs w:val="24"/>
        </w:rPr>
        <w:t>zakazuje se za</w:t>
      </w:r>
      <w:r w:rsidR="0002573A">
        <w:rPr>
          <w:rFonts w:cs="Times New Roman" w:hAnsi="Times New Roman" w:ascii="Times New Roman"/>
          <w:sz w:val="24"/>
          <w:szCs w:val="24"/>
        </w:rPr>
        <w:t xml:space="preserve"> dan: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02573A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02573A">
        <w:rPr>
          <w:rFonts w:cs="Times New Roman" w:hAnsi="Times New Roman" w:ascii="Times New Roman"/>
          <w:b/>
          <w:sz w:val="24"/>
          <w:szCs w:val="24"/>
          <w:u w:val="single"/>
        </w:rPr>
        <w:t>travnja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02573A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.00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>a održat će se 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C63ACD">
        <w:rPr>
          <w:rFonts w:cs="Times New Roman" w:hAnsi="Times New Roman" w:ascii="Times New Roman"/>
          <w:sz w:val="24"/>
          <w:szCs w:val="24"/>
        </w:rPr>
        <w:t>100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C63ACD">
        <w:rPr>
          <w:rFonts w:cs="Times New Roman" w:hAnsi="Times New Roman" w:ascii="Times New Roman"/>
          <w:sz w:val="24"/>
          <w:szCs w:val="24"/>
        </w:rPr>
        <w:t>Velika dvorana, ulična zgrada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ED3C87" w:rsidR="00EE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02573A">
        <w:rPr>
          <w:rFonts w:cs="Times New Roman" w:hAnsi="Times New Roman" w:ascii="Times New Roman"/>
          <w:sz w:val="24"/>
          <w:szCs w:val="24"/>
        </w:rPr>
        <w:t>7</w:t>
      </w:r>
      <w:r w:rsidR="0080210E">
        <w:rPr>
          <w:rFonts w:cs="Times New Roman" w:hAnsi="Times New Roman" w:ascii="Times New Roman"/>
          <w:sz w:val="24"/>
          <w:szCs w:val="24"/>
        </w:rPr>
        <w:t>. ožujka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8B332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332B" w:rsidP="001E4E5F" w:rsidR="008B33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332B" w:rsidP="001E4E5F" w:rsidR="008B33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B332B" w:rsidP="001E4E5F" w:rsidR="008B33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8B332B" w:rsidR="001E4E5F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B332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80210E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457636" w:rsidP="006F5244" w:rsidR="001E4E5F" w:rsidRPr="008B332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8B332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8B332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F2918" w:rsidP="0080210E" w:rsidR="007F2918" w:rsidRPr="008B332B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02573A" w:rsidP="0029479C" w:rsidR="0029479C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- s</w:t>
      </w:r>
      <w:r w:rsidR="00457636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pis  roč. </w:t>
      </w: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12/IV</w:t>
      </w:r>
    </w:p>
    <w:p w:rsidRDefault="0029479C" w:rsidP="0029479C" w:rsidR="0029479C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B332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5.9.16.</w:t>
      </w:r>
      <w:r w:rsidR="00BF0F33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B332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B332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DD6" w:rsidR="006D0DD6">
      <w:r>
        <w:separator/>
      </w:r>
    </w:p>
  </w:endnote>
  <w:endnote w:id="0" w:type="continuationSeparator">
    <w:p w:rsidRDefault="006D0DD6" w:rsidR="006D0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DD6" w:rsidR="006D0DD6">
      <w:r>
        <w:separator/>
      </w:r>
    </w:p>
  </w:footnote>
  <w:footnote w:id="0" w:type="continuationSeparator">
    <w:p w:rsidRDefault="006D0DD6" w:rsidR="006D0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2573A"/>
    <w:rsid w:val="00032919"/>
    <w:rsid w:val="0006417A"/>
    <w:rsid w:val="0006505A"/>
    <w:rsid w:val="00071D41"/>
    <w:rsid w:val="00082920"/>
    <w:rsid w:val="000921BA"/>
    <w:rsid w:val="000F17DB"/>
    <w:rsid w:val="00172FFB"/>
    <w:rsid w:val="00181237"/>
    <w:rsid w:val="001E470B"/>
    <w:rsid w:val="001E4E5F"/>
    <w:rsid w:val="00235AAE"/>
    <w:rsid w:val="00281E63"/>
    <w:rsid w:val="0028293E"/>
    <w:rsid w:val="0029479C"/>
    <w:rsid w:val="002B7105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A1977"/>
    <w:rsid w:val="004B074A"/>
    <w:rsid w:val="004C6564"/>
    <w:rsid w:val="004E5730"/>
    <w:rsid w:val="00506E1E"/>
    <w:rsid w:val="00514022"/>
    <w:rsid w:val="005251E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D0DD6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B332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A2EF1"/>
    <w:rsid w:val="00BB733D"/>
    <w:rsid w:val="00BF0F33"/>
    <w:rsid w:val="00C04421"/>
    <w:rsid w:val="00C40EA5"/>
    <w:rsid w:val="00C63ACD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Prezakazivanje ročišta</izvorni_sadrzaj>
    <derivirana_varijabla naziv="DomainObject.Primjedba_1">Prezakazivanje ročišta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758</properties:Characters>
  <properties:Lines>47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2017-03-07T10:19:00Z</dcterms:created>
  <dc:creator>Mihael Kovačić</dc:creator>
  <cp:lastModifiedBy>Sonja Pilić</cp:lastModifiedBy>
  <cp:lastPrinted>2017-03-07T10:22:00Z</cp:lastPrinted>
  <dcterms:modified xmlns:xsi="http://www.w3.org/2001/XMLSchema-instance" xsi:type="dcterms:W3CDTF">2017-03-07T10:26:00Z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