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cddb7" w14:paraId="37cddb7" w:rsidRDefault="006C39EB" w:rsidP="006C39EB" w:rsidR="006C39EB">
      <w:pPr>
        <w15:collapsed w:val="false"/>
      </w:pPr>
      <w:bookmarkStart w:name="_GoBack" w:id="0"/>
      <w:bookmarkEnd w:id="0"/>
      <w:r>
        <w:tab/>
      </w:r>
      <w:r>
        <w:tab/>
      </w:r>
      <w:r>
        <w:tab/>
      </w:r>
      <w:r>
        <w:tab/>
      </w:r>
      <w:r>
        <w:tab/>
      </w:r>
      <w:r>
        <w:tab/>
      </w:r>
      <w:r>
        <w:tab/>
      </w:r>
      <w:r>
        <w:tab/>
      </w:r>
      <w:r>
        <w:tab/>
      </w:r>
      <w:r w:rsidR="0081479B">
        <w:tab/>
      </w:r>
      <w:r>
        <w:t>1.St-49/2012</w:t>
      </w:r>
      <w:r w:rsidR="009C3639">
        <w:t>-1800</w:t>
      </w:r>
    </w:p>
    <w:p w:rsidRDefault="006C39EB" w:rsidP="006C39EB" w:rsidR="006C39EB">
      <w:pPr>
        <w:rPr>
          <w:noProof/>
          <w:lang w:eastAsia="hr-HR"/>
        </w:rPr>
      </w:pPr>
    </w:p>
    <w:p w:rsidRDefault="006C39EB" w:rsidP="006C39EB" w:rsidR="006C39EB">
      <w:r>
        <w:rPr>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6C39EB" w:rsidP="006C39EB" w:rsidR="006C39EB">
      <w:r>
        <w:t>REPUBLIKA HRVATSKA</w:t>
      </w:r>
    </w:p>
    <w:p w:rsidRDefault="006C39EB" w:rsidP="006C39EB" w:rsidR="006C39EB">
      <w:r>
        <w:t xml:space="preserve">TRGOVAČKI SUD U SPLITU </w:t>
      </w:r>
    </w:p>
    <w:p w:rsidRDefault="006C39EB" w:rsidP="006C39EB" w:rsidR="006C39EB">
      <w:r>
        <w:t xml:space="preserve">Split, </w:t>
      </w:r>
      <w:proofErr w:type="spellStart"/>
      <w:r>
        <w:t>Sukoišanska</w:t>
      </w:r>
      <w:proofErr w:type="spellEnd"/>
      <w:r>
        <w:t xml:space="preserve"> 6</w:t>
      </w:r>
      <w:r>
        <w:tab/>
      </w:r>
      <w:r>
        <w:tab/>
      </w:r>
      <w:r>
        <w:tab/>
      </w:r>
      <w:r>
        <w:tab/>
      </w:r>
      <w:r>
        <w:tab/>
      </w:r>
      <w:r>
        <w:tab/>
      </w:r>
      <w:r>
        <w:tab/>
      </w:r>
    </w:p>
    <w:p w:rsidRDefault="006C39EB" w:rsidP="006C39EB" w:rsidR="006C39EB">
      <w:r>
        <w:tab/>
      </w:r>
      <w:r>
        <w:tab/>
      </w:r>
      <w:r>
        <w:tab/>
      </w:r>
      <w:r>
        <w:tab/>
      </w:r>
    </w:p>
    <w:p w:rsidRDefault="006C39EB" w:rsidP="006C39EB" w:rsidR="006C39EB">
      <w:pPr>
        <w:jc w:val="center"/>
      </w:pPr>
      <w:r>
        <w:t>R E P U B L I K A  H R V A T S K A</w:t>
      </w:r>
    </w:p>
    <w:p w:rsidRDefault="006C39EB" w:rsidP="006C39EB" w:rsidR="006C39EB">
      <w:pPr>
        <w:jc w:val="center"/>
      </w:pPr>
    </w:p>
    <w:p w:rsidRDefault="006C39EB" w:rsidP="006C39EB" w:rsidR="006C39EB">
      <w:pPr>
        <w:jc w:val="center"/>
      </w:pPr>
      <w:r>
        <w:t>R J E Š E N J E</w:t>
      </w:r>
    </w:p>
    <w:p w:rsidRDefault="006C39EB" w:rsidP="006C39EB" w:rsidR="006C39EB">
      <w:r>
        <w:tab/>
      </w:r>
    </w:p>
    <w:p w:rsidRDefault="006C39EB" w:rsidP="000A4867" w:rsidR="006C39EB">
      <w:pPr>
        <w:ind w:firstLine="708"/>
        <w:jc w:val="both"/>
      </w:pPr>
      <w:r>
        <w:t xml:space="preserve">Trgovački sud u Splitu, po sucu ovog suda Velimiru Vukoviću, kao stečajnom sucu, u stečajnom postupku nad dužnikom  DALMACIJAVINO d.d. za proizvodnju i promet alkoholnih i bezalkoholnih pića – u stečaju, Split, Obala kneza Domagoja 15, OIB: 07837847925, zastupanog po stečajnoj upraviteljici Nataliji Mladineo iz Splita, Viška </w:t>
      </w:r>
      <w:r w:rsidR="00E770BF">
        <w:t>24</w:t>
      </w:r>
      <w:r>
        <w:t xml:space="preserve">,  dana 30. studenog  2018.   </w:t>
      </w:r>
    </w:p>
    <w:p w:rsidRDefault="006C39EB" w:rsidP="006C39EB" w:rsidR="006C39EB">
      <w:pPr>
        <w:jc w:val="center"/>
      </w:pPr>
      <w:r>
        <w:t>r i j e š i o     j e</w:t>
      </w:r>
    </w:p>
    <w:p w:rsidRDefault="006C39EB" w:rsidP="006C39EB" w:rsidR="006C39EB"/>
    <w:p w:rsidRDefault="006C39EB" w:rsidP="00DD12F2" w:rsidR="00DD12F2">
      <w:pPr>
        <w:spacing w:before="60"/>
        <w:ind w:firstLine="720"/>
        <w:jc w:val="both"/>
      </w:pPr>
      <w:r>
        <w:t xml:space="preserve">I. </w:t>
      </w:r>
      <w:r>
        <w:tab/>
        <w:t xml:space="preserve">Kupcu  </w:t>
      </w:r>
      <w:r w:rsidR="00E770BF">
        <w:t>STIPE 1 j,d,</w:t>
      </w:r>
      <w:proofErr w:type="spellStart"/>
      <w:r w:rsidR="00E770BF">
        <w:t>o.o</w:t>
      </w:r>
      <w:proofErr w:type="spellEnd"/>
      <w:r w:rsidR="00E770BF">
        <w:t xml:space="preserve">., Svirče 95, </w:t>
      </w:r>
      <w:r w:rsidR="0081479B">
        <w:t xml:space="preserve">21462 </w:t>
      </w:r>
      <w:proofErr w:type="spellStart"/>
      <w:r w:rsidR="0081479B">
        <w:t>Vrbanj</w:t>
      </w:r>
      <w:proofErr w:type="spellEnd"/>
      <w:r w:rsidR="0081479B">
        <w:t xml:space="preserve">, </w:t>
      </w:r>
      <w:r w:rsidR="00E770BF">
        <w:t>OIB: 48822373124</w:t>
      </w:r>
      <w:r>
        <w:t>,  dosuđuje se nekretnina stečajnog dužnika</w:t>
      </w:r>
      <w:r w:rsidR="00E770BF">
        <w:t xml:space="preserve"> DALMACIJAVINO d.d. za proizvodnju i promet alkoholnih i bezalkoholnih pića – u stečaju, Split, Obala kneza Domagoja 15, OIB: 07837847925</w:t>
      </w:r>
      <w:r>
        <w:t xml:space="preserve">  i to</w:t>
      </w:r>
      <w:r w:rsidR="00DD12F2">
        <w:t xml:space="preserve">: </w:t>
      </w:r>
      <w:r>
        <w:t xml:space="preserve"> </w:t>
      </w:r>
      <w:r w:rsidR="00DD12F2">
        <w:t xml:space="preserve">kat. čest. 634/2 </w:t>
      </w:r>
      <w:proofErr w:type="spellStart"/>
      <w:r w:rsidR="00DD12F2">
        <w:t>Z.U</w:t>
      </w:r>
      <w:proofErr w:type="spellEnd"/>
      <w:r w:rsidR="00DD12F2">
        <w:t xml:space="preserve">. 2074 K.O. </w:t>
      </w:r>
      <w:proofErr w:type="spellStart"/>
      <w:r w:rsidR="00DD12F2">
        <w:t>Jelsa</w:t>
      </w:r>
      <w:proofErr w:type="spellEnd"/>
      <w:r w:rsidR="00DD12F2">
        <w:t>, površine 652</w:t>
      </w:r>
      <w:r w:rsidR="0081479B">
        <w:t xml:space="preserve"> </w:t>
      </w:r>
      <w:r w:rsidR="00DD12F2">
        <w:t>m2, za  kupoprodajnu cijenu u iznosu od 366.750,00 kn.</w:t>
      </w:r>
    </w:p>
    <w:p w:rsidRDefault="00DD12F2" w:rsidP="006C39EB" w:rsidR="00DD12F2">
      <w:pPr>
        <w:jc w:val="both"/>
      </w:pPr>
    </w:p>
    <w:p w:rsidRDefault="006C39EB" w:rsidP="006C39EB" w:rsidR="006C39EB">
      <w:pPr>
        <w:jc w:val="both"/>
      </w:pPr>
      <w:r>
        <w:t>II.</w:t>
      </w:r>
      <w:r>
        <w:tab/>
        <w:t xml:space="preserve">Predmetna nekretnina iz </w:t>
      </w:r>
      <w:proofErr w:type="spellStart"/>
      <w:r>
        <w:t>toč</w:t>
      </w:r>
      <w:proofErr w:type="spellEnd"/>
      <w:r>
        <w:t>. I.  izreke  ovog rješenja  predat će se kupcu</w:t>
      </w:r>
      <w:r w:rsidR="00DD12F2">
        <w:t xml:space="preserve"> STIPE 1 j,d,</w:t>
      </w:r>
      <w:proofErr w:type="spellStart"/>
      <w:r w:rsidR="00DD12F2">
        <w:t>o.o</w:t>
      </w:r>
      <w:proofErr w:type="spellEnd"/>
      <w:r w:rsidR="00DD12F2">
        <w:t xml:space="preserve">., , Svirče 95, </w:t>
      </w:r>
      <w:r w:rsidR="0081479B">
        <w:t xml:space="preserve">21462 </w:t>
      </w:r>
      <w:proofErr w:type="spellStart"/>
      <w:r w:rsidR="0081479B">
        <w:t>Vrbanj</w:t>
      </w:r>
      <w:proofErr w:type="spellEnd"/>
      <w:r w:rsidR="0081479B">
        <w:t xml:space="preserve"> , </w:t>
      </w:r>
      <w:r w:rsidR="00DD12F2">
        <w:t>OIB: 48822373124</w:t>
      </w:r>
      <w:r>
        <w:t xml:space="preserve">,  nakon pravomoćnosti ovog  rješenja i nakon što kupac  položi </w:t>
      </w:r>
      <w:proofErr w:type="spellStart"/>
      <w:r>
        <w:t>kupovninu</w:t>
      </w:r>
      <w:proofErr w:type="spellEnd"/>
      <w:r>
        <w:t xml:space="preserve">. </w:t>
      </w:r>
    </w:p>
    <w:p w:rsidRDefault="006C39EB" w:rsidP="006C39EB" w:rsidR="006C39EB"/>
    <w:p w:rsidRDefault="006C39EB" w:rsidP="006C39EB" w:rsidR="006C39EB">
      <w:pPr>
        <w:jc w:val="both"/>
      </w:pPr>
      <w:r>
        <w:t>III.</w:t>
      </w:r>
      <w:r>
        <w:tab/>
        <w:t xml:space="preserve">Kupac  </w:t>
      </w:r>
      <w:r w:rsidR="00DD12F2">
        <w:t>STIPE 1 j,d,</w:t>
      </w:r>
      <w:proofErr w:type="spellStart"/>
      <w:r w:rsidR="00DD12F2">
        <w:t>o.o</w:t>
      </w:r>
      <w:proofErr w:type="spellEnd"/>
      <w:r w:rsidR="00DD12F2">
        <w:t xml:space="preserve">., Svirče 95, </w:t>
      </w:r>
      <w:r w:rsidR="0081479B">
        <w:t xml:space="preserve">21462 </w:t>
      </w:r>
      <w:proofErr w:type="spellStart"/>
      <w:r w:rsidR="0081479B">
        <w:t>Vrbanj</w:t>
      </w:r>
      <w:proofErr w:type="spellEnd"/>
      <w:r w:rsidR="0081479B">
        <w:t xml:space="preserve">, </w:t>
      </w:r>
      <w:r w:rsidR="00DD12F2">
        <w:t>OIB: 48822373124</w:t>
      </w:r>
      <w:r>
        <w:t xml:space="preserve">,  dužna je u odnosu na nekretninu iz točke I ovog rješenja položiti </w:t>
      </w:r>
      <w:proofErr w:type="spellStart"/>
      <w:r>
        <w:t>kupovninu</w:t>
      </w:r>
      <w:proofErr w:type="spellEnd"/>
      <w:r>
        <w:t xml:space="preserve"> u iznosu od </w:t>
      </w:r>
      <w:r w:rsidR="00DD12F2">
        <w:t xml:space="preserve">366.750,00 </w:t>
      </w:r>
      <w:r>
        <w:t xml:space="preserve">kn umanjen za iznos uplaćene jamčevine od  </w:t>
      </w:r>
      <w:r w:rsidR="00DD12F2">
        <w:t xml:space="preserve">36.670,00 </w:t>
      </w:r>
      <w:r>
        <w:t>kn, u roku od 30 dana računajući od dana pravomoćnosti rješenja o dosudi i to  na račun Sudskog depozita Trgovačkog suda u Splitu  IBAN: HR1623900011300000 664, Model: HR02 kod Hrvatske Poštanske Banke s naznakom za spis 1. St-</w:t>
      </w:r>
      <w:r w:rsidR="00DD12F2">
        <w:t>49</w:t>
      </w:r>
      <w:r>
        <w:t>/201</w:t>
      </w:r>
      <w:r w:rsidR="00DD12F2">
        <w:t>2</w:t>
      </w:r>
      <w:r>
        <w:t>.</w:t>
      </w:r>
    </w:p>
    <w:p w:rsidRDefault="006C39EB" w:rsidP="006C39EB" w:rsidR="006C39EB"/>
    <w:p w:rsidRDefault="006C39EB" w:rsidP="006C39EB" w:rsidR="006C39EB">
      <w:pPr>
        <w:jc w:val="both"/>
      </w:pPr>
      <w:r>
        <w:t xml:space="preserve"> IV.</w:t>
      </w:r>
      <w:r>
        <w:tab/>
        <w:t>Nakon pravomoćnosti ovog rješenja  i nakon što kupac</w:t>
      </w:r>
      <w:r w:rsidR="00DD12F2">
        <w:t xml:space="preserve"> STIPE 1 j,d,</w:t>
      </w:r>
      <w:proofErr w:type="spellStart"/>
      <w:r w:rsidR="00DD12F2">
        <w:t>o.o</w:t>
      </w:r>
      <w:proofErr w:type="spellEnd"/>
      <w:r w:rsidR="00DD12F2">
        <w:t xml:space="preserve">., Svirče 95, </w:t>
      </w:r>
      <w:r w:rsidR="00F23E32">
        <w:t xml:space="preserve">21462 </w:t>
      </w:r>
      <w:proofErr w:type="spellStart"/>
      <w:r w:rsidR="00F23E32">
        <w:t>Vrbanj</w:t>
      </w:r>
      <w:proofErr w:type="spellEnd"/>
      <w:r w:rsidR="00F23E32">
        <w:t xml:space="preserve">, </w:t>
      </w:r>
      <w:r w:rsidR="00DD12F2">
        <w:t>OIB: 48822373124</w:t>
      </w:r>
      <w:r>
        <w:t xml:space="preserve">, u cijelosti položi </w:t>
      </w:r>
      <w:proofErr w:type="spellStart"/>
      <w:r>
        <w:t>kupovninu</w:t>
      </w:r>
      <w:proofErr w:type="spellEnd"/>
      <w:r>
        <w:t xml:space="preserve">, Općinski sud u Splitu, zemljišnoknjižni odjel </w:t>
      </w:r>
      <w:r w:rsidR="00DD12F2">
        <w:t xml:space="preserve">Stari Grad </w:t>
      </w:r>
      <w:r>
        <w:t>izvršit će upis prava vlasništva predmetne nekretnine, pobliže opisane u točki I. izreke ovog rješenja, u korist kupca</w:t>
      </w:r>
      <w:r w:rsidR="000A4867">
        <w:t xml:space="preserve"> STIPE 1 j,d,</w:t>
      </w:r>
      <w:proofErr w:type="spellStart"/>
      <w:r w:rsidR="000A4867">
        <w:t>o.o</w:t>
      </w:r>
      <w:proofErr w:type="spellEnd"/>
      <w:r w:rsidR="000A4867">
        <w:t xml:space="preserve">., Svirče 95, </w:t>
      </w:r>
      <w:r w:rsidR="00F23E32">
        <w:t xml:space="preserve">21462 </w:t>
      </w:r>
      <w:proofErr w:type="spellStart"/>
      <w:r w:rsidR="00F23E32">
        <w:t>Vrbanj</w:t>
      </w:r>
      <w:proofErr w:type="spellEnd"/>
      <w:r w:rsidR="00F23E32">
        <w:t xml:space="preserve">, </w:t>
      </w:r>
      <w:r w:rsidR="000A4867">
        <w:t>OIB: 48822373124</w:t>
      </w:r>
      <w:r>
        <w:t xml:space="preserve">,  te brisanje svih prava i tereta koji prestaju prodajom nekretnine po pravilima Ovršnog zakona. </w:t>
      </w:r>
    </w:p>
    <w:p w:rsidRDefault="006C39EB" w:rsidP="006C39EB" w:rsidR="006C39EB"/>
    <w:p w:rsidRDefault="006C39EB" w:rsidP="006C39EB" w:rsidR="006C39EB">
      <w:pPr>
        <w:jc w:val="both"/>
      </w:pPr>
      <w:r>
        <w:t>V.</w:t>
      </w:r>
      <w:r>
        <w:tab/>
        <w:t xml:space="preserve">Općinski sud u Splitu, zemljišnoknjižni odjel </w:t>
      </w:r>
      <w:r w:rsidR="00F23E32">
        <w:t>Stari Grad</w:t>
      </w:r>
      <w:r>
        <w:t xml:space="preserve">, obavit će upise iz  </w:t>
      </w:r>
      <w:proofErr w:type="spellStart"/>
      <w:r>
        <w:t>toč</w:t>
      </w:r>
      <w:proofErr w:type="spellEnd"/>
      <w:r>
        <w:t xml:space="preserve">. IV. izreke ovog rješenja na temelju pravomoćnog rješenja o dosudi te potvrde ovog  suda da je kupac u cijelosti platio </w:t>
      </w:r>
      <w:proofErr w:type="spellStart"/>
      <w:r>
        <w:t>kupovninu</w:t>
      </w:r>
      <w:proofErr w:type="spellEnd"/>
      <w:r>
        <w:t xml:space="preserve"> za predmetnu nekretninu. </w:t>
      </w:r>
    </w:p>
    <w:p w:rsidRDefault="006C39EB" w:rsidP="006C39EB" w:rsidR="006C39EB"/>
    <w:p w:rsidRDefault="006C39EB" w:rsidP="006C39EB" w:rsidR="006C39EB"/>
    <w:p w:rsidRDefault="006C39EB" w:rsidP="006C39EB" w:rsidR="006C39EB">
      <w:r>
        <w:tab/>
      </w:r>
      <w:r>
        <w:tab/>
      </w:r>
      <w:r>
        <w:tab/>
      </w:r>
      <w:r>
        <w:tab/>
      </w:r>
      <w:r>
        <w:tab/>
      </w:r>
      <w:r>
        <w:tab/>
        <w:t>2</w:t>
      </w:r>
      <w:r>
        <w:tab/>
      </w:r>
      <w:r>
        <w:tab/>
      </w:r>
      <w:r>
        <w:tab/>
      </w:r>
      <w:r>
        <w:tab/>
        <w:t>1.St-</w:t>
      </w:r>
      <w:r w:rsidR="00305F4F">
        <w:t>49</w:t>
      </w:r>
      <w:r>
        <w:t>/201</w:t>
      </w:r>
      <w:r w:rsidR="00305F4F">
        <w:t>2</w:t>
      </w:r>
      <w:r w:rsidR="009C3639">
        <w:t>-1800</w:t>
      </w:r>
    </w:p>
    <w:p w:rsidRDefault="006C39EB" w:rsidP="006C39EB" w:rsidR="006C39EB">
      <w:pPr>
        <w:rPr>
          <w:b/>
        </w:rPr>
      </w:pPr>
    </w:p>
    <w:p w:rsidRDefault="006C39EB" w:rsidP="006C39EB" w:rsidR="006C39EB">
      <w:pPr>
        <w:jc w:val="both"/>
      </w:pPr>
      <w:r>
        <w:t>VI.</w:t>
      </w:r>
      <w:r>
        <w:tab/>
        <w:t>Primjerak ovog rješenja biti će dostavljen Općinskom sudu u Splitu, zemljišnoknjižni odjel S</w:t>
      </w:r>
      <w:r w:rsidR="000A4867">
        <w:t>tari Grad</w:t>
      </w:r>
      <w:r>
        <w:t xml:space="preserve">, radi  zabilježbe  ovog rješenja u zemljišne knjige. </w:t>
      </w:r>
    </w:p>
    <w:p w:rsidRDefault="006C39EB" w:rsidP="006C39EB" w:rsidR="006C39EB"/>
    <w:p w:rsidRDefault="006C39EB" w:rsidP="006C39EB" w:rsidR="006C39EB">
      <w:r>
        <w:t>VII.</w:t>
      </w:r>
      <w:r>
        <w:tab/>
        <w:t xml:space="preserve">Ovo rješenje biti će istaknuto na Mrežnoj stranici e-oglasna ploča sudova. </w:t>
      </w:r>
    </w:p>
    <w:p w:rsidRDefault="006C39EB" w:rsidP="006C39EB" w:rsidR="006C39EB"/>
    <w:p w:rsidRDefault="006C39EB" w:rsidP="006C39EB" w:rsidR="006C39EB">
      <w:pPr>
        <w:jc w:val="center"/>
      </w:pPr>
      <w:r>
        <w:t xml:space="preserve">Obrazloženje </w:t>
      </w:r>
    </w:p>
    <w:p w:rsidRDefault="006C39EB" w:rsidP="006C39EB" w:rsidR="006C39EB"/>
    <w:p w:rsidRDefault="006C39EB" w:rsidP="00986125" w:rsidR="006C39EB">
      <w:pPr>
        <w:jc w:val="both"/>
      </w:pPr>
      <w:r>
        <w:tab/>
        <w:t>Rješenjem ovog suda br. 4. St-</w:t>
      </w:r>
      <w:r w:rsidR="00986125">
        <w:t>49</w:t>
      </w:r>
      <w:r>
        <w:t>/201</w:t>
      </w:r>
      <w:r w:rsidR="00986125">
        <w:t>2</w:t>
      </w:r>
      <w:r>
        <w:t xml:space="preserve"> od </w:t>
      </w:r>
      <w:r w:rsidR="00986125">
        <w:t>10</w:t>
      </w:r>
      <w:r>
        <w:t>. s</w:t>
      </w:r>
      <w:r w:rsidR="00986125">
        <w:t>vibnja</w:t>
      </w:r>
      <w:r>
        <w:t xml:space="preserve"> 201</w:t>
      </w:r>
      <w:r w:rsidR="00986125">
        <w:t>2</w:t>
      </w:r>
      <w:r>
        <w:t>. godine otvoren stečajni postupak nad stečajnim dužnikom</w:t>
      </w:r>
      <w:r w:rsidR="00986125">
        <w:t xml:space="preserve"> DALMACIJAVINO d.d. za proizvodnju i promet alkoholnih i bezalkoholnih pića – u stečaju, Split, Obala kneza Domagoja 15, OIB: 07837847925. Tijekom postupka</w:t>
      </w:r>
      <w:r>
        <w:t xml:space="preserve"> za stečajnog upravitelja imenovana je  </w:t>
      </w:r>
      <w:r w:rsidR="00986125">
        <w:t>Nataliji Mladineo iz Splita, Viška 24</w:t>
      </w:r>
      <w:r>
        <w:t>.</w:t>
      </w:r>
    </w:p>
    <w:p w:rsidRDefault="006C39EB" w:rsidP="006C39EB" w:rsidR="006C39EB">
      <w:pPr>
        <w:ind w:firstLine="708"/>
      </w:pPr>
    </w:p>
    <w:p w:rsidRDefault="006C39EB" w:rsidP="006C39EB" w:rsidR="006C39EB">
      <w:pPr>
        <w:jc w:val="both"/>
      </w:pPr>
      <w:r>
        <w:tab/>
        <w:t xml:space="preserve">U naprijed navedenom stečajnom postupku  odlukom Skupštine vjerovnika od </w:t>
      </w:r>
      <w:r w:rsidR="00305F4F">
        <w:t>21</w:t>
      </w:r>
      <w:r>
        <w:t xml:space="preserve">. </w:t>
      </w:r>
      <w:r w:rsidR="00305F4F">
        <w:t>studenog</w:t>
      </w:r>
      <w:r>
        <w:t xml:space="preserve"> 2017. godine, a temeljem odredbi čl. 164. Stečajnog zakona  ( NN 44/96 do 25/12- dalje SZ) određena je prodaja  u stečajnom postupku uz odgovarajuću primjenu odredaba Ovršnog zakona nekretnina stečajnog dužnika </w:t>
      </w:r>
      <w:r w:rsidR="00305F4F">
        <w:t xml:space="preserve">i to: </w:t>
      </w:r>
    </w:p>
    <w:p w:rsidRDefault="00305F4F" w:rsidP="00305F4F" w:rsidR="00305F4F">
      <w:pPr>
        <w:spacing w:before="60"/>
        <w:ind w:firstLine="720"/>
        <w:jc w:val="both"/>
      </w:pPr>
      <w:r>
        <w:t xml:space="preserve">- kat. čest. </w:t>
      </w:r>
      <w:proofErr w:type="spellStart"/>
      <w:r>
        <w:t>zgr</w:t>
      </w:r>
      <w:proofErr w:type="spellEnd"/>
      <w:r>
        <w:t xml:space="preserve">. 1335, kat. čest. 4451 te kat. čest. 4453/5 </w:t>
      </w:r>
      <w:proofErr w:type="spellStart"/>
      <w:r>
        <w:t>Z.U</w:t>
      </w:r>
      <w:proofErr w:type="spellEnd"/>
      <w:r>
        <w:t>. 6872 K.O. Stari Grad, ukupne površine 3873 m2</w:t>
      </w:r>
    </w:p>
    <w:p w:rsidRDefault="00305F4F" w:rsidP="00305F4F" w:rsidR="00305F4F">
      <w:pPr>
        <w:spacing w:before="60"/>
        <w:ind w:firstLine="720"/>
        <w:jc w:val="both"/>
      </w:pPr>
      <w:r>
        <w:t xml:space="preserve">- kat. čest. 7611/11 </w:t>
      </w:r>
      <w:proofErr w:type="spellStart"/>
      <w:r>
        <w:t>Z.U</w:t>
      </w:r>
      <w:proofErr w:type="spellEnd"/>
      <w:r>
        <w:t>. 7762 K.O. Zadar</w:t>
      </w:r>
    </w:p>
    <w:p w:rsidRDefault="00305F4F" w:rsidP="00305F4F" w:rsidR="00305F4F">
      <w:pPr>
        <w:spacing w:before="60"/>
        <w:ind w:firstLine="720"/>
        <w:jc w:val="both"/>
      </w:pPr>
      <w:r>
        <w:t xml:space="preserve">- kat. čest. 634/2 </w:t>
      </w:r>
      <w:proofErr w:type="spellStart"/>
      <w:r>
        <w:t>Z.U</w:t>
      </w:r>
      <w:proofErr w:type="spellEnd"/>
      <w:r>
        <w:t xml:space="preserve">. 2074 K.O. </w:t>
      </w:r>
      <w:proofErr w:type="spellStart"/>
      <w:r>
        <w:t>Jelsa</w:t>
      </w:r>
      <w:proofErr w:type="spellEnd"/>
      <w:r>
        <w:t>,</w:t>
      </w:r>
    </w:p>
    <w:p w:rsidRDefault="00305F4F" w:rsidP="00305F4F" w:rsidR="00305F4F">
      <w:pPr>
        <w:spacing w:before="60"/>
        <w:jc w:val="both"/>
      </w:pPr>
      <w:r>
        <w:t xml:space="preserve">prikupljanjem pisanih ponuda, a budući te nekretnine nisu opterećene </w:t>
      </w:r>
      <w:proofErr w:type="spellStart"/>
      <w:r>
        <w:t>razlučnim</w:t>
      </w:r>
      <w:proofErr w:type="spellEnd"/>
      <w:r>
        <w:t xml:space="preserve"> pravom.</w:t>
      </w:r>
    </w:p>
    <w:p w:rsidRDefault="006C39EB" w:rsidP="006C39EB" w:rsidR="006C39EB"/>
    <w:p w:rsidRDefault="006C39EB" w:rsidP="006C39EB" w:rsidR="006C39EB">
      <w:pPr>
        <w:jc w:val="both"/>
      </w:pPr>
      <w:r>
        <w:tab/>
      </w:r>
      <w:r>
        <w:tab/>
        <w:t xml:space="preserve">Na dražbenom ročištu  održanom kod ovog suda dana </w:t>
      </w:r>
      <w:r w:rsidR="00305F4F">
        <w:t>3</w:t>
      </w:r>
      <w:r>
        <w:t>0. studenog  2018. godine  ponuditelj</w:t>
      </w:r>
      <w:r w:rsidR="00305F4F">
        <w:t xml:space="preserve"> STIPE 1 j,d,</w:t>
      </w:r>
      <w:proofErr w:type="spellStart"/>
      <w:r w:rsidR="00305F4F">
        <w:t>o.o</w:t>
      </w:r>
      <w:proofErr w:type="spellEnd"/>
      <w:r w:rsidR="00305F4F">
        <w:t xml:space="preserve">., Svirče 95, </w:t>
      </w:r>
      <w:r w:rsidR="00F23E32">
        <w:t xml:space="preserve">21462 </w:t>
      </w:r>
      <w:proofErr w:type="spellStart"/>
      <w:r w:rsidR="00F23E32">
        <w:t>Vrbanj</w:t>
      </w:r>
      <w:proofErr w:type="spellEnd"/>
      <w:r w:rsidR="00F23E32">
        <w:t xml:space="preserve">, </w:t>
      </w:r>
      <w:r w:rsidR="00305F4F">
        <w:t>OIB: 48822373124</w:t>
      </w:r>
      <w:r>
        <w:t>,  kao jedini ponuditelj stavio je ponudu  u odnosu na nekretninu i to:</w:t>
      </w:r>
      <w:r w:rsidR="00A63879">
        <w:t xml:space="preserve"> kat. čest. 634/2 </w:t>
      </w:r>
      <w:proofErr w:type="spellStart"/>
      <w:r w:rsidR="00A63879">
        <w:t>Z.U</w:t>
      </w:r>
      <w:proofErr w:type="spellEnd"/>
      <w:r w:rsidR="00A63879">
        <w:t xml:space="preserve">. 2074 K.O. </w:t>
      </w:r>
      <w:proofErr w:type="spellStart"/>
      <w:r w:rsidR="00A63879">
        <w:t>Jelsa</w:t>
      </w:r>
      <w:proofErr w:type="spellEnd"/>
      <w:r w:rsidR="00A63879">
        <w:t>, površine 652 m2,</w:t>
      </w:r>
      <w:r>
        <w:t xml:space="preserve">za kupoprodajnu cijenu u iznosu od  </w:t>
      </w:r>
      <w:r w:rsidR="00A63879">
        <w:t xml:space="preserve">366.750,00 </w:t>
      </w:r>
      <w:r>
        <w:t xml:space="preserve">kn, u skladu sa </w:t>
      </w:r>
      <w:r w:rsidR="00A63879">
        <w:t xml:space="preserve">uvjetima iz oglasa </w:t>
      </w:r>
      <w:r>
        <w:t xml:space="preserve">od </w:t>
      </w:r>
      <w:r w:rsidR="00A63879">
        <w:t>7</w:t>
      </w:r>
      <w:r>
        <w:t xml:space="preserve">. studenog 2018. godine i time ispunio uvjete da mu se dosudi predmetna nekretnina. </w:t>
      </w:r>
    </w:p>
    <w:p w:rsidRDefault="006C39EB" w:rsidP="006C39EB" w:rsidR="006C39EB">
      <w:r>
        <w:tab/>
      </w:r>
      <w:r>
        <w:tab/>
      </w:r>
      <w:r>
        <w:tab/>
      </w:r>
      <w:r>
        <w:tab/>
      </w:r>
      <w:r>
        <w:tab/>
      </w:r>
      <w:r>
        <w:tab/>
      </w:r>
    </w:p>
    <w:p w:rsidRDefault="006C39EB" w:rsidP="006C39EB" w:rsidR="006C39EB">
      <w:pPr>
        <w:jc w:val="both"/>
      </w:pPr>
      <w:r>
        <w:tab/>
        <w:t xml:space="preserve">Radi svega naprijed izloženog, a temeljem odredbi čl. 164  st. 4 i st. 5 Stečajnog zakona, čl. 92, čl. 93, i čl. 94 Ovršnog zakona, te odredbi 254.st.2 SZ odlučeno je kao u izreci rješenja. </w:t>
      </w:r>
      <w:r>
        <w:tab/>
      </w:r>
    </w:p>
    <w:p w:rsidRDefault="006C39EB" w:rsidP="009C3639" w:rsidR="006C39EB">
      <w:pPr>
        <w:ind w:firstLine="708" w:left="1416"/>
      </w:pPr>
      <w:r>
        <w:t xml:space="preserve">U Splitu, dana  30. studenog  2018. </w:t>
      </w:r>
    </w:p>
    <w:p w:rsidRDefault="006C39EB" w:rsidP="006C39EB" w:rsidR="006C39EB">
      <w:r>
        <w:tab/>
      </w:r>
      <w:r>
        <w:tab/>
      </w:r>
      <w:r>
        <w:tab/>
      </w:r>
      <w:r>
        <w:tab/>
      </w:r>
      <w:r>
        <w:tab/>
      </w:r>
      <w:r>
        <w:tab/>
      </w:r>
      <w:r>
        <w:tab/>
      </w:r>
      <w:r>
        <w:tab/>
      </w:r>
      <w:r>
        <w:tab/>
        <w:t>S U D A C</w:t>
      </w:r>
    </w:p>
    <w:p w:rsidRDefault="006C39EB" w:rsidP="006C39EB" w:rsidR="006C39EB"/>
    <w:p w:rsidRDefault="006C39EB" w:rsidP="006C39EB" w:rsidR="006C39EB">
      <w:r>
        <w:tab/>
      </w:r>
      <w:r>
        <w:tab/>
      </w:r>
      <w:r>
        <w:tab/>
      </w:r>
      <w:r>
        <w:tab/>
      </w:r>
      <w:r>
        <w:tab/>
      </w:r>
      <w:r>
        <w:tab/>
      </w:r>
      <w:r>
        <w:tab/>
      </w:r>
      <w:r>
        <w:tab/>
      </w:r>
      <w:r>
        <w:tab/>
        <w:t xml:space="preserve">Velimir Vuković  </w:t>
      </w:r>
      <w:r w:rsidR="009C3639">
        <w:t>v.r.</w:t>
      </w:r>
    </w:p>
    <w:p w:rsidRDefault="009C3639" w:rsidP="006C39EB" w:rsidR="009C3639">
      <w:r>
        <w:tab/>
      </w:r>
      <w:r>
        <w:tab/>
      </w:r>
      <w:r>
        <w:tab/>
      </w:r>
      <w:r>
        <w:tab/>
      </w:r>
      <w:r>
        <w:tab/>
      </w:r>
      <w:r>
        <w:tab/>
      </w:r>
      <w:r>
        <w:tab/>
      </w:r>
      <w:r>
        <w:tab/>
      </w:r>
      <w:r>
        <w:tab/>
        <w:t xml:space="preserve">Za </w:t>
      </w:r>
      <w:proofErr w:type="spellStart"/>
      <w:r>
        <w:t>toč.otpr</w:t>
      </w:r>
      <w:proofErr w:type="spellEnd"/>
      <w:r>
        <w:t>.-</w:t>
      </w:r>
      <w:proofErr w:type="spellStart"/>
      <w:r>
        <w:t>ovl</w:t>
      </w:r>
      <w:proofErr w:type="spellEnd"/>
      <w:r>
        <w:t>. službenik</w:t>
      </w:r>
    </w:p>
    <w:p w:rsidRDefault="006C39EB" w:rsidP="006C39EB" w:rsidR="006C39EB">
      <w:pPr>
        <w:ind w:firstLine="708" w:left="5664"/>
      </w:pPr>
      <w:r>
        <w:tab/>
      </w:r>
      <w:r>
        <w:tab/>
      </w:r>
      <w:r>
        <w:tab/>
      </w:r>
    </w:p>
    <w:p w:rsidRDefault="006C39EB" w:rsidP="006C39EB" w:rsidR="006C39EB">
      <w:r>
        <w:t xml:space="preserve">POUKA O PRAVNOM LIJEKU: </w:t>
      </w:r>
    </w:p>
    <w:p w:rsidRDefault="006C39EB" w:rsidP="006C39EB" w:rsidR="006C39EB">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6C39EB" w:rsidP="006C39EB" w:rsidR="006C39EB"/>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39EB"/>
    <w:rsid w:val="000A4867"/>
    <w:rsid w:val="003030ED"/>
    <w:rsid w:val="00305F4F"/>
    <w:rsid w:val="006C39EB"/>
    <w:rsid w:val="0081479B"/>
    <w:rsid w:val="00986125"/>
    <w:rsid w:val="009C3639"/>
    <w:rsid w:val="00A63879"/>
    <w:rsid w:val="00CB5C1E"/>
    <w:rsid w:val="00DD12F2"/>
    <w:rsid w:val="00E770BF"/>
    <w:rsid w:val="00F23E32"/>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39EB"/>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C39E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C39EB"/>
    <w:rPr>
      <w:rFonts w:cs="Tahoma" w:hAnsi="Tahoma" w:ascii="Tahoma"/>
      <w:sz w:val="16"/>
      <w:szCs w:val="16"/>
    </w:rPr>
  </w:style>
  <w:style w:styleId="Tekstrezerviranogmjesta" w:type="character">
    <w:name w:val="Placeholder Text"/>
    <w:basedOn w:val="Zadanifontodlomka"/>
    <w:uiPriority w:val="99"/>
    <w:semiHidden/>
    <w:rsid w:val="00CB5C1E"/>
    <w:rPr>
      <w:color w:val="808080"/>
      <w:bdr w:space="0" w:sz="0" w:color="auto" w:val="none"/>
      <w:shd w:fill="auto" w:color="auto" w:val="clear"/>
    </w:rPr>
  </w:style>
  <w:style w:customStyle="true" w:styleId="eSPISCCParagraphDefaultFont" w:type="character">
    <w:name w:val="eSPIS_CC_Paragraph Default Font"/>
    <w:basedOn w:val="Zadanifontodlomka"/>
    <w:rsid w:val="00CB5C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5C1E"/>
    <w:rPr>
      <w:bdr w:space="0" w:sz="0" w:color="auto" w:val="none"/>
      <w:shd w:fill="FFFFCC" w:color="auto" w:val="clear"/>
      <w:lang w:val="hr-HR"/>
    </w:rPr>
  </w:style>
  <w:style w:customStyle="true" w:styleId="PozadinaSvijetloCrvena" w:type="character">
    <w:name w:val="Pozadina_SvijetloCrvena"/>
    <w:basedOn w:val="eSPISCCParagraphDefaultFont"/>
    <w:rsid w:val="00CB5C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5C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39EB"/>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C39EB"/>
    <w:rPr>
      <w:rFonts w:ascii="Tahoma" w:cs="Tahoma" w:hAnsi="Tahoma"/>
      <w:sz w:val="16"/>
      <w:szCs w:val="16"/>
    </w:rPr>
  </w:style>
  <w:style w:customStyle="1" w:styleId="TekstbaloniaChar" w:type="character">
    <w:name w:val="Tekst balončića Char"/>
    <w:basedOn w:val="Zadanifontodlomka"/>
    <w:link w:val="Tekstbalonia"/>
    <w:uiPriority w:val="99"/>
    <w:semiHidden/>
    <w:rsid w:val="006C39EB"/>
    <w:rPr>
      <w:rFonts w:ascii="Tahoma" w:cs="Tahoma" w:hAnsi="Tahoma"/>
      <w:sz w:val="16"/>
      <w:szCs w:val="16"/>
    </w:rPr>
  </w:style>
  <w:style w:styleId="Tekstrezerviranogmjesta" w:type="character">
    <w:name w:val="Placeholder Text"/>
    <w:basedOn w:val="Zadanifontodlomka"/>
    <w:uiPriority w:val="99"/>
    <w:semiHidden/>
    <w:rsid w:val="00CB5C1E"/>
    <w:rPr>
      <w:color w:val="808080"/>
      <w:bdr w:color="auto" w:space="0" w:sz="0" w:val="none"/>
      <w:shd w:color="auto" w:fill="auto" w:val="clear"/>
    </w:rPr>
  </w:style>
  <w:style w:customStyle="1" w:styleId="eSPISCCParagraphDefaultFont" w:type="character">
    <w:name w:val="eSPIS_CC_Paragraph Default Font"/>
    <w:basedOn w:val="Zadanifontodlomka"/>
    <w:rsid w:val="00CB5C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5C1E"/>
    <w:rPr>
      <w:bdr w:color="auto" w:space="0" w:sz="0" w:val="none"/>
      <w:shd w:color="auto" w:fill="FFFFCC" w:val="clear"/>
      <w:lang w:val="hr-HR"/>
    </w:rPr>
  </w:style>
  <w:style w:customStyle="1" w:styleId="PozadinaSvijetloCrvena" w:type="character">
    <w:name w:val="Pozadina_SvijetloCrvena"/>
    <w:basedOn w:val="eSPISCCParagraphDefaultFont"/>
    <w:rsid w:val="00CB5C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5C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5101386">
      <w:bodyDiv w:val="true"/>
      <w:marLeft w:val="0"/>
      <w:marRight w:val="0"/>
      <w:marTop w:val="0"/>
      <w:marBottom w:val="0"/>
      <w:divBdr>
        <w:top w:space="0" w:sz="0" w:color="auto" w:val="none"/>
        <w:left w:space="0" w:sz="0" w:color="auto" w:val="none"/>
        <w:bottom w:space="0" w:sz="0" w:color="auto" w:val="none"/>
        <w:right w:space="0" w:sz="0" w:color="auto" w:val="none"/>
      </w:divBdr>
    </w:div>
    <w:div w:id="1372875847">
      <w:bodyDiv w:val="true"/>
      <w:marLeft w:val="0"/>
      <w:marRight w:val="0"/>
      <w:marTop w:val="0"/>
      <w:marBottom w:val="0"/>
      <w:divBdr>
        <w:top w:space="0" w:sz="0" w:color="auto" w:val="none"/>
        <w:left w:space="0" w:sz="0" w:color="auto" w:val="none"/>
        <w:bottom w:space="0" w:sz="0" w:color="auto" w:val="none"/>
        <w:right w:space="0" w:sz="0" w:color="auto" w:val="none"/>
      </w:divBdr>
    </w:div>
    <w:div w:id="14443504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St-49/2012-1800</izvorni_sadrzaj>
    <derivirana_varijabla naziv="DomainObject.Oznaka_1">St-49/2012-1800</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2012.</izvorni_sadrzaj>
    <derivirana_varijabla naziv="DomainObject.Predmet.DatumOsnivanja_1">20.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St-49/2012</izvorni_sadrzaj>
    <derivirana_varijabla naziv="DomainObject.Predmet.OznakaBroj_1">St-49/2012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DALMACIJAVINO d.d. za proizvodnju i promet alkoholnih i bezalkoholnih pića "u stečaju"</izvorni_sadrzaj>
    <derivirana_varijabla naziv="DomainObject.Predmet.ProtustrankaFormated_1">  DALMACIJAVINO d.d. za proizvodnju i promet alkoholnih i bezalkoholnih pića "u stečaju"</derivirana_varijabla>
  </DomainObject.Predmet.ProtustrankaFormated>
  <DomainObject.Predmet.ProtustrankaFormatedOIB>
    <izvorni_sadrzaj>  DALMACIJAVINO d.d. za proizvodnju i promet alkoholnih i bezalkoholnih pića "u stečaju", OIB 07837847925</izvorni_sadrzaj>
    <derivirana_varijabla naziv="DomainObject.Predmet.ProtustrankaFormatedOIB_1">  DALMACIJAVINO d.d. za proizvodnju i promet alkoholnih i bezalkoholnih pića "u stečaju", OIB 07837847925</derivirana_varijabla>
  </DomainObject.Predmet.ProtustrankaFormatedOIB>
  <DomainObject.Predmet.ProtustrankaFormatedWithAdress>
    <izvorni_sadrzaj> DALMACIJAVINO d.d. za proizvodnju i promet alkoholnih i bezalkoholnih pića "u stečaju", Obala kneza Domagoja 15, 21000 Split</izvorni_sadrzaj>
    <derivirana_varijabla naziv="DomainObject.Predmet.ProtustrankaFormatedWithAdress_1"> DALMACIJAVINO d.d. za proizvodnju i promet alkoholnih i bezalkoholnih pića "u stečaju", Obala kneza Domagoja 15, 21000 Split</derivirana_varijabla>
  </DomainObject.Predmet.ProtustrankaFormatedWithAdress>
  <DomainObject.Predmet.ProtustrankaFormatedWithAdressOIB>
    <izvorni_sadrzaj> DALMACIJAVINO d.d. za proizvodnju i promet alkoholnih i bezalkoholnih pića "u stečaju", OIB 07837847925, Obala kneza Domagoja 15, 21000 Split</izvorni_sadrzaj>
    <derivirana_varijabla naziv="DomainObject.Predmet.ProtustrankaFormatedWithAdressOIB_1"> DALMACIJAVINO d.d. za proizvodnju i promet alkoholnih i bezalkoholnih pića "u stečaju", OIB 07837847925, Obala kneza Domagoja 15, 21000 Split</derivirana_varijabla>
  </DomainObject.Predmet.ProtustrankaFormatedWithAdressOIB>
  <DomainObject.Predmet.ProtustrankaWithAdress>
    <izvorni_sadrzaj>DALMACIJAVINO d.d. za proizvodnju i promet alkoholnih i bezalkoholnih pića "u stečaju" Obala kneza Domagoja 15, 21000 Split</izvorni_sadrzaj>
    <derivirana_varijabla naziv="DomainObject.Predmet.ProtustrankaWithAdress_1">DALMACIJAVINO d.d. za proizvodnju i promet alkoholnih i bezalkoholnih pića "u stečaju" Obala kneza Domagoja 15, 21000 Split</derivirana_varijabla>
  </DomainObject.Predmet.ProtustrankaWithAdress>
  <DomainObject.Predmet.ProtustrankaWithAdressOIB>
    <izvorni_sadrzaj>DALMACIJAVINO d.d. za proizvodnju i promet alkoholnih i bezalkoholnih pića "u stečaju", OIB 07837847925, Obala kneza Domagoja 15, 21000 Split</izvorni_sadrzaj>
    <derivirana_varijabla naziv="DomainObject.Predmet.ProtustrankaWithAdressOIB_1">DALMACIJAVINO d.d. za proizvodnju i promet alkoholnih i bezalkoholnih pića "u stečaju", OIB 07837847925, Obala kneza Domagoja 15, 21000 Split</derivirana_varijabla>
  </DomainObject.Predmet.ProtustrankaWithAdressOIB>
  <DomainObject.Predmet.ProtustrankaNazivFormated>
    <izvorni_sadrzaj>DALMACIJAVINO d.d. za proizvodnju i promet alkoholnih i bezalkoholnih pića "u stečaju"</izvorni_sadrzaj>
    <derivirana_varijabla naziv="DomainObject.Predmet.ProtustrankaNazivFormated_1">DALMACIJAVINO d.d. za proizvodnju i promet alkoholnih i bezalkoholnih pića "u stečaju"</derivirana_varijabla>
  </DomainObject.Predmet.ProtustrankaNazivFormated>
  <DomainObject.Predmet.ProtustrankaNazivFormatedOIB>
    <izvorni_sadrzaj>DALMACIJAVINO d.d. za proizvodnju i promet alkoholnih i bezalkoholnih pića "u stečaju", OIB 07837847925</izvorni_sadrzaj>
    <derivirana_varijabla naziv="DomainObject.Predmet.ProtustrankaNazivFormatedOIB_1">DALMACIJAVINO d.d. za proizvodnju i promet alkoholnih i bezalkoholnih pića "u stečaju", OIB 07837847925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 Mira Čipčić</izvorni_sadrzaj>
    <derivirana_varijabla naziv="DomainObject.Predmet.StrankaFormated_1">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 Mira Čipčić</derivirana_varijabla>
  </DomainObject.Predmet.StrankaFormated>
  <DomainObject.Predmet.StrankaFormatedOIB>
    <izvorni_sadrzaj>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 Mira Čipčić, OIB 42566477345</izvorni_sadrzaj>
    <derivirana_varijabla naziv="DomainObject.Predmet.StrankaFormatedOIB_1">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 Mira Čipčić, OIB 42566477345</derivirana_varijabla>
  </DomainObject.Predmet.StrankaFormatedOIB>
  <DomainObject.Predmet.StrankaFormatedWithAdress>
    <izvorni_sadrzaj>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 Mira Čipčić, Sv.jeronima 29, 21204 Dugopolje</izvorni_sadrzaj>
    <derivirana_varijabla naziv="DomainObject.Predmet.StrankaFormatedWithAdress_1">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 Mira Čipčić, Sv.jeronima 29, 21204 Dugopolje</derivirana_varijabla>
  </DomainObject.Predmet.StrankaFormatedWithAdress>
  <DomainObject.Predmet.StrankaFormatedWithAdressOIB>
    <izvorni_sadrzaj>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 Mira Čipčić, OIB 42566477345, Sv.jeronima 29, 21204 Dugopolje</izvorni_sadrzaj>
    <derivirana_varijabla naziv="DomainObject.Predmet.StrankaFormatedWithAdressOIB_1">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 Mira Čipčić, OIB 42566477345, Sv.jeronima 29, 21204 Dugopolje</derivirana_varijabla>
  </DomainObject.Predmet.StrankaFormatedWithAdressOIB>
  <DomainObject.Predmet.StrankaWithAdress>
    <izvorni_sadrzaj>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Razvođe,Mira Čipčić Sv.jeronima 29,21204 Dugopolje</izvorni_sadrzaj>
    <derivirana_varijabla naziv="DomainObject.Predmet.StrankaWithAdress_1">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Razvođe,Mira Čipčić Sv.jeronima 29,21204 Dugopolje</derivirana_varijabla>
  </DomainObject.Predmet.StrankaWithAdress>
  <DomainObject.Predmet.StrankaWithAdressOIB>
    <izvorni_sadrzaj>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Razvođe,Mira Čipčić, OIB 42566477345, Sv.jeronima 29,21204 Dugopolje</izvorni_sadrzaj>
    <derivirana_varijabla naziv="DomainObject.Predmet.StrankaWithAdressOIB_1">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Razvođe,Mira Čipčić, OIB 42566477345, Sv.jeronima 29,21204 Dugopolje</derivirana_varijabla>
  </DomainObject.Predmet.StrankaWithAdressOIB>
  <DomainObject.Predmet.StrankaNazivFormated>
    <izvorni_sadrzaj>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Duvančić,Mira Čipčić</izvorni_sadrzaj>
    <derivirana_varijabla naziv="DomainObject.Predmet.StrankaNazivFormated_1">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Duvančić,Mira Čipčić</derivirana_varijabla>
  </DomainObject.Predmet.StrankaNazivFormated>
  <DomainObject.Predmet.StrankaNazivFormatedOIB>
    <izvorni_sadrzaj>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22739898593,Mira Čipčić, OIB 42566477345</izvorni_sadrzaj>
    <derivirana_varijabla naziv="DomainObject.Predmet.StrankaNazivFormatedOIB_1">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22739898593,Mira Čipčić, OIB 42566477345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893091722.25</izvorni_sadrzaj>
    <derivirana_varijabla naziv="DomainObject.Predmet.TrenutnaVrijednost_1">893091722.25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Mira Čipčić</item>
    </izvorni_sadrzaj>
    <derivirana_varijabla naziv="DomainObject.Predmet.StrankaListFormated_1">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Mira Čipčić</item>
    </derivirana_varijabla>
  </DomainObject.Predmet.StrankaListFormated>
  <DomainObject.Predmet.StrankaListFormatedOIB>
    <izvorni_sadrzaj>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tem>Mira Čipčić, OIB 42566477345</item>
    </izvorni_sadrzaj>
    <derivirana_varijabla naziv="DomainObject.Predmet.StrankaListFormatedOIB_1">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tem>Mira Čipčić, OIB 42566477345</item>
    </derivirana_varijabla>
  </DomainObject.Predmet.StrankaListFormatedOIB>
  <DomainObject.Predmet.StrankaListFormatedWithAdress>
    <izvorni_sadrzaj>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item>Mira Čipčić, Sv.jeronima 29, 21204 Dugopolje</item>
    </izvorni_sadrzaj>
    <derivirana_varijabla naziv="DomainObject.Predmet.StrankaListFormatedWithAdress_1">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item>Mira Čipčić, Sv.jeronima 29, 21204 Dugopolje</item>
    </derivirana_varijabla>
  </DomainObject.Predmet.StrankaListFormatedWithAdress>
  <DomainObject.Predmet.StrankaListFormatedWithAdressOIB>
    <izvorni_sadrzaj>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item>Mira Čipčić, OIB 42566477345, Sv.jeronima 29, 21204 Dugopolje</item>
    </izvorni_sadrzaj>
    <derivirana_varijabla naziv="DomainObject.Predmet.StrankaListFormatedWithAdressOIB_1">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item>Mira Čipčić, OIB 42566477345, Sv.jeronima 29, 21204 Dugopolje</item>
    </derivirana_varijabla>
  </DomainObject.Predmet.StrankaListFormatedWithAdressOIB>
  <DomainObject.Predmet.StrankaListNazivFormated>
    <izvorni_sadrzaj>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Mira Čipčić</item>
    </izvorni_sadrzaj>
    <derivirana_varijabla naziv="DomainObject.Predmet.StrankaListNazivFormated_1">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Mira Čipčić</item>
    </derivirana_varijabla>
  </DomainObject.Predmet.StrankaListNazivFormated>
  <DomainObject.Predmet.StrankaListNazivFormatedOIB>
    <izvorni_sadrzaj>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tem>Mira Čipčić, OIB 42566477345</item>
    </izvorni_sadrzaj>
    <derivirana_varijabla naziv="DomainObject.Predmet.StrankaListNazivFormatedOIB_1">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tem>Mira Čipčić, OIB 42566477345</item>
    </derivirana_varijabla>
  </DomainObject.Predmet.StrankaListNazivFormatedOIB>
  <DomainObject.Predmet.ProtuStrankaListFormated>
    <izvorni_sadrzaj>
      <item>DALMACIJAVINO d.d. za proizvodnju i promet alkoholnih i bezalkoholnih pića "u stečaju"</item>
    </izvorni_sadrzaj>
    <derivirana_varijabla naziv="DomainObject.Predmet.ProtuStrankaListFormated_1">
      <item>DALMACIJAVINO d.d. za proizvodnju i promet alkoholnih i bezalkoholnih pića "u stečaju"</item>
    </derivirana_varijabla>
  </DomainObject.Predmet.ProtuStrankaListFormated>
  <DomainObject.Predmet.ProtuStrankaListFormatedOIB>
    <izvorni_sadrzaj>
      <item>DALMACIJAVINO d.d. za proizvodnju i promet alkoholnih i bezalkoholnih pića "u stečaju", OIB 07837847925</item>
    </izvorni_sadrzaj>
    <derivirana_varijabla naziv="DomainObject.Predmet.ProtuStrankaListFormatedOIB_1">
      <item>DALMACIJAVINO d.d. za proizvodnju i promet alkoholnih i bezalkoholnih pića "u stečaju", OIB 07837847925</item>
    </derivirana_varijabla>
  </DomainObject.Predmet.ProtuStrankaListFormatedOIB>
  <DomainObject.Predmet.ProtuStrankaListFormatedWithAdress>
    <izvorni_sadrzaj>
      <item>DALMACIJAVINO d.d. za proizvodnju i promet alkoholnih i bezalkoholnih pića "u stečaju", Obala kneza Domagoja 15, 21000 Split</item>
    </izvorni_sadrzaj>
    <derivirana_varijabla naziv="DomainObject.Predmet.ProtuStrankaListFormatedWithAdress_1">
      <item>DALMACIJAVINO d.d. za proizvodnju i promet alkoholnih i bezalkoholnih pića "u stečaju", Obala kneza Domagoja 15, 21000 Split</item>
    </derivirana_varijabla>
  </DomainObject.Predmet.ProtuStrankaListFormatedWithAdress>
  <DomainObject.Predmet.ProtuStrankaListFormatedWithAdressOIB>
    <izvorni_sadrzaj>
      <item>DALMACIJAVINO d.d. za proizvodnju i promet alkoholnih i bezalkoholnih pića "u stečaju", OIB 07837847925, Obala kneza Domagoja 15, 21000 Split</item>
    </izvorni_sadrzaj>
    <derivirana_varijabla naziv="DomainObject.Predmet.ProtuStrankaListFormatedWithAdressOIB_1">
      <item>DALMACIJAVINO d.d. za proizvodnju i promet alkoholnih i bezalkoholnih pića "u stečaju", OIB 07837847925, Obala kneza Domagoja 15, 21000 Split</item>
    </derivirana_varijabla>
  </DomainObject.Predmet.ProtuStrankaListFormatedWithAdressOIB>
  <DomainObject.Predmet.ProtuStrankaListNazivFormated>
    <izvorni_sadrzaj>
      <item>DALMACIJAVINO d.d. za proizvodnju i promet alkoholnih i bezalkoholnih pića "u stečaju"</item>
    </izvorni_sadrzaj>
    <derivirana_varijabla naziv="DomainObject.Predmet.ProtuStrankaListNazivFormated_1">
      <item>DALMACIJAVINO d.d. za proizvodnju i promet alkoholnih i bezalkoholnih pića "u stečaju"</item>
    </derivirana_varijabla>
  </DomainObject.Predmet.ProtuStrankaListNazivFormated>
  <DomainObject.Predmet.ProtuStrankaListNazivFormatedOIB>
    <izvorni_sadrzaj>
      <item>DALMACIJAVINO d.d. za proizvodnju i promet alkoholnih i bezalkoholnih pića "u stečaju", OIB 07837847925</item>
    </izvorni_sadrzaj>
    <derivirana_varijabla naziv="DomainObject.Predmet.ProtuStrankaListNazivFormatedOIB_1">
      <item>DALMACIJAVINO d.d. za proizvodnju i promet alkoholnih i bezalkoholnih pića "u stečaju", OIB 07837847925</item>
    </derivirana_varijabla>
  </DomainObject.Predmet.ProtuStrankaListNazivFormatedOIB>
  <DomainObject.Predmet.OstaliListFormated>
    <izvorni_sadrzaj>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tem>Luka Bacelj</item>
    </izvorni_sadrzaj>
    <derivirana_varijabla naziv="DomainObject.Predmet.OstaliListFormated_1">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tem>Luka Bacelj</item>
    </derivirana_varijabla>
  </DomainObject.Predmet.OstaliListFormated>
  <DomainObject.Predmet.OstaliListFormatedOIB>
    <izvorni_sadrzaj>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tem>Luka Bacelj, OIB 55461633514</item>
    </izvorni_sadrzaj>
    <derivirana_varijabla naziv="DomainObject.Predmet.OstaliListFormatedOIB_1">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tem>Luka Bacelj, OIB 55461633514</item>
    </derivirana_varijabla>
  </DomainObject.Predmet.OstaliListFormatedOIB>
  <DomainObject.Predmet.OstaliListFormatedWithAdress>
    <izvorni_sadrzaj>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tem>Perica Mitrović, Bjelolasička 23, 31000 Osijek</item>
      <item>Luka Bacelj, Bacelji 12, 21206 Bračević</item>
    </izvorni_sadrzaj>
    <derivirana_varijabla naziv="DomainObject.Predmet.OstaliListFormatedWithAdress_1">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tem>Perica Mitrović, Bjelolasička 23, 31000 Osijek</item>
      <item>Luka Bacelj, Bacelji 12, 21206 Bračević</item>
    </derivirana_varijabla>
  </DomainObject.Predmet.OstaliListFormatedWithAdress>
  <DomainObject.Predmet.OstaliListFormatedWithAdressOIB>
    <izvorni_sadrzaj>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item>Luka Bacelj, OIB 55461633514, Bacelji 12, 21206 Bračević</item>
    </izvorni_sadrzaj>
    <derivirana_varijabla naziv="DomainObject.Predmet.OstaliListFormatedWithAdressOIB_1">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item>Luka Bacelj, OIB 55461633514, Bacelji 12, 21206 Bračević</item>
    </derivirana_varijabla>
  </DomainObject.Predmet.OstaliListFormatedWithAdressOIB>
  <DomainObject.Predmet.OstaliListNazivFormated>
    <izvorni_sadrzaj>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tem>Luka Bacelj</item>
    </izvorni_sadrzaj>
    <derivirana_varijabla naziv="DomainObject.Predmet.OstaliListNazivFormated_1">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tem>Luka Bacelj</item>
    </derivirana_varijabla>
  </DomainObject.Predmet.OstaliListNazivFormated>
  <DomainObject.Predmet.OstaliListNazivFormatedOIB>
    <izvorni_sadrzaj>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tem>Luka Bacelj, OIB 55461633514</item>
    </izvorni_sadrzaj>
    <derivirana_varijabla naziv="DomainObject.Predmet.OstaliListNazivFormatedOIB_1">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tem>Luka Bacelj, OIB 55461633514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2018.</izvorni_sadrzaj>
    <derivirana_varijabla naziv="DomainObject.Datum_1">3. prosinca 2018.</derivirana_varijabla>
  </DomainObject.Datum>
  <DomainObject.PoslovniBrojDokumenta>
    <izvorni_sadrzaj>St-49/2012-1800</izvorni_sadrzaj>
    <derivirana_varijabla naziv="DomainObject.PoslovniBrojDokumenta_1">St-49/2012-1800</derivirana_varijabla>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DALMACIJAVINO d.d. za proizvodnju i promet alkoholnih i bezalkoholnih pića "u stečaju"</izvorni_sadrzaj>
    <derivirana_varijabla naziv="DomainObject.Predmet.ProtustrankaIDrugi_1">DALMACIJAVINO d.d. za proizvodnju i promet alkoholnih i bezalkoholnih pića "u stečaju"</derivirana_varijabla>
  </DomainObject.Predmet.ProtustrankaIDrugi>
  <DomainObject.Predmet.StrankaIDrugiAdressOIB>
    <izvorni_sadrzaj>REPUBLIKA HRVATSKA, OIB 18683136487 i dr.</izvorni_sadrzaj>
    <derivirana_varijabla naziv="DomainObject.Predmet.StrankaIDrugiAdressOIB_1">REPUBLIKA HRVATSKA, OIB 18683136487 i dr.</derivirana_varijabla>
  </DomainObject.Predmet.StrankaIDrugiAdressOIB>
  <DomainObject.Predmet.ProtustrankaIDrugiAdressOIB>
    <izvorni_sadrzaj>DALMACIJAVINO d.d. za proizvodnju i promet alkoholnih i bezalkoholnih pića "u stečaju", OIB 07837847925, Obala kneza Domagoja 15, 21000 Split</izvorni_sadrzaj>
    <derivirana_varijabla naziv="DomainObject.Predmet.ProtustrankaIDrugiAdressOIB_1">DALMACIJAVINO d.d. za proizvodnju i promet alkoholnih i bezalkoholnih pića "u stečaju", OIB 07837847925, Obala kneza Domagoja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item>Luka Bacelj</item>
      <item>Mira Čipčić</item>
    </izvorni_sadrzaj>
    <derivirana_varijabla naziv="DomainObject.Predmet.SudioniciListNaziv_1">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item>Luka Bacelj</item>
      <item>Mira Čipčić</item>
    </derivirana_varijabla>
  </DomainObject.Predmet.SudioniciListNaziv>
  <DomainObject.Predmet.SudioniciListAdressOIB>
    <izvorni_sadrzaj>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item>Luka Bacelj, OIB 55461633514, Bacelji 12,21206 Bračević</item>
      <item>Mira Čipčić, OIB 42566477345, Sv.jeronima 29,21204 Dugopolje</item>
    </izvorni_sadrzaj>
    <derivirana_varijabla naziv="DomainObject.Predmet.SudioniciListAdressOIB_1">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item>Luka Bacelj, OIB 55461633514, Bacelji 12,21206 Bračević</item>
      <item>Mira Čipčić, OIB 42566477345, Sv.jeronima 29,21204 Dugopolje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item>, OIB 55461633514</item>
      <item>, OIB 42566477345</item>
    </izvorni_sadrzaj>
    <derivirana_varijabla naziv="DomainObject.Predmet.SudioniciListNazivOIB_1">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item>, OIB 55461633514</item>
      <item>, OIB 42566477345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studenog 2018.</izvorni_sadrzaj>
    <derivirana_varijabla naziv="DomainObject.Predmet.DatumZadnjeOdrzaneSudskeRadnje_1">30. studenog 2018.</derivirana_varijabla>
  </DomainObject.Predmet.DatumZadnjeOdrzaneSudskeRadnje>
  <DomainObject.PredzadnjaOdlukaIzPredmeta.DatumDonosenjaOdluke>
    <izvorni_sadrzaj>7. studenog 2018.</izvorni_sadrzaj>
    <derivirana_varijabla naziv="DomainObject.PredzadnjaOdlukaIzPredmeta.DatumDonosenjaOdluke_1">7. studenog 2018.</derivirana_varijabla>
  </DomainObject.PredzadnjaOdlukaIzPredmeta.DatumDonosenjaOdluke>
  <DomainObject.PredzadnjaOdlukaIzPredmeta.Oznaka>
    <izvorni_sadrzaj>St-49/2012-1789</izvorni_sadrzaj>
    <derivirana_varijabla naziv="DomainObject.PredzadnjaOdlukaIzPredmeta.Oznaka_1">St-49/2012-1789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732</properties:Words>
  <properties:Characters>3826</properties:Characters>
  <properties:Lines>95</properties:Lines>
  <properties:Paragraphs>31</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2018-12-03T07:01:00Z</dcterms:created>
  <dc:creator>Velimir Vuković</dc:creator>
  <cp:lastModifiedBy>Velimir Vuković</cp:lastModifiedBy>
  <cp:lastPrinted>2018-12-03T07:37:00Z</cp:lastPrinted>
  <dcterms:modified xmlns:xsi="http://www.w3.org/2001/XMLSchema-instance" xsi:type="dcterms:W3CDTF">2018-12-03T07:38:00Z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St-49/2012-1800 / Odluka - Rješenje - dosuda (1.st-49-12 dosuda docx.docx)</vt:lpwstr>
  </prop:property>
  <prop:property name="CC_coloring" pid="4" fmtid="{D5CDD505-2E9C-101B-9397-08002B2CF9AE}">
    <vt:bool>false</vt:bool>
  </prop:property>
  <prop:property name="BrojStranica" pid="5" fmtid="{D5CDD505-2E9C-101B-9397-08002B2CF9AE}">
    <vt:i4>3</vt:i4>
  </prop:property>
</prop:Properties>
</file>