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ffb3" w14:paraId="51dffb3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D230FE" w:rsidP="00953AEF" w:rsidR="00D230FE">
      <w:pPr>
        <w:rPr>
          <w:bCs/>
        </w:rPr>
      </w:pPr>
    </w:p>
    <w:p w:rsidRDefault="00AE1B2E" w:rsidP="00825537" w:rsidR="00386198" w:rsidRPr="00104B99">
      <w:pPr>
        <w:jc w:val="center"/>
        <w:rPr>
          <w:bCs/>
        </w:rPr>
      </w:pPr>
      <w:r>
        <w:rPr>
          <w:bCs/>
        </w:rPr>
        <w:t xml:space="preserve">U 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475DBA" w:rsidR="00C26D1C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FF390E">
        <w:t xml:space="preserve"> </w:t>
      </w:r>
      <w:r w:rsidR="00013510">
        <w:t>DOM SIDRO j.d.o.o. za smještaj i boravak starih i nemoćnih osoba, Miškovići, Put Mula 26, OIB:90976351299</w:t>
      </w:r>
      <w:r w:rsidR="00104B99">
        <w:t xml:space="preserve">, </w:t>
      </w:r>
      <w:r w:rsidR="0096120B">
        <w:t xml:space="preserve">dana </w:t>
      </w:r>
      <w:r w:rsidR="00FF390E">
        <w:t xml:space="preserve">28. prosinca </w:t>
      </w:r>
      <w:r w:rsidR="00731302">
        <w:t>2018.</w:t>
      </w:r>
      <w:r w:rsidR="000A1F5A" w:rsidRPr="00104B99">
        <w:t>,</w:t>
      </w:r>
    </w:p>
    <w:p w:rsidRDefault="00475DBA" w:rsidP="00475DBA" w:rsidR="00475DBA" w:rsidRPr="00104B99">
      <w:pPr>
        <w:ind w:firstLine="708"/>
        <w:jc w:val="both"/>
      </w:pP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013510">
        <w:t>DOM SIDRO j.d.o.o. za smještaj i boravak starih i nemoćnih osoba, Miškovići, Put Mula 26, OIB:90976351299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FF390E">
        <w:t>28</w:t>
      </w:r>
      <w:r w:rsidR="00953AEF">
        <w:t xml:space="preserve">. </w:t>
      </w:r>
      <w:r w:rsidR="00FF390E">
        <w:t xml:space="preserve">prosinca </w:t>
      </w:r>
      <w:r w:rsidR="00731302">
        <w:t>2018</w:t>
      </w:r>
      <w:r w:rsidR="00E504BC">
        <w:t xml:space="preserve">. u </w:t>
      </w:r>
      <w:r w:rsidR="00B63908">
        <w:t>14,00</w:t>
      </w:r>
      <w:r w:rsidR="004E6089">
        <w:t xml:space="preserve"> </w:t>
      </w:r>
      <w:r w:rsidR="00953AEF">
        <w:t xml:space="preserve">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4E6089" w:rsidR="004E6089" w:rsidRPr="00341302">
      <w:pPr>
        <w:jc w:val="both"/>
      </w:pPr>
      <w:r w:rsidRPr="000D739E">
        <w:t>II.</w:t>
      </w:r>
      <w:r w:rsidRPr="000D739E">
        <w:tab/>
      </w:r>
      <w:r w:rsidR="004E6089" w:rsidRPr="00341302">
        <w:t>Stečajnim uprav</w:t>
      </w:r>
      <w:r w:rsidR="008B35FF">
        <w:t>iteljem dužnika imenuje se Petra</w:t>
      </w:r>
      <w:r w:rsidR="004E6089" w:rsidRPr="00341302">
        <w:t xml:space="preserve"> Gjurašić iz Zagreba, Petrinjska 28, OIB:42344632101.</w:t>
      </w:r>
    </w:p>
    <w:p w:rsidRDefault="00386198" w:rsidP="00013993" w:rsidR="00386198" w:rsidRPr="000D739E">
      <w:pPr>
        <w:jc w:val="both"/>
      </w:pPr>
    </w:p>
    <w:p w:rsidRDefault="00654A2D" w:rsidP="00654A2D" w:rsidR="00386198" w:rsidRPr="000D739E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013510">
        <w:t>DOM SIDRO j.d.o.o. za smještaj i boravak starih i nemoćnih osoba, Miškovići, Put Mula 26, OIB:90976351299</w:t>
      </w:r>
      <w:r w:rsidR="00104B99">
        <w:t>.</w:t>
      </w:r>
    </w:p>
    <w:p w:rsidRDefault="00386198" w:rsidP="00013993" w:rsidR="00386198" w:rsidRPr="000D739E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>
      <w:pPr>
        <w:ind w:hanging="705" w:left="705"/>
        <w:jc w:val="center"/>
      </w:pPr>
      <w:r w:rsidRPr="000D739E">
        <w:t>Obrazloženje</w:t>
      </w:r>
    </w:p>
    <w:p w:rsidRDefault="006B0BFE" w:rsidP="00825537" w:rsidR="006B0BFE">
      <w:pPr>
        <w:ind w:hanging="705" w:left="705"/>
        <w:jc w:val="center"/>
      </w:pPr>
    </w:p>
    <w:p w:rsidRDefault="006B0BFE" w:rsidP="006B0BFE" w:rsidR="006B0BFE" w:rsidRPr="0009531B">
      <w:pPr>
        <w:ind w:firstLine="705"/>
        <w:jc w:val="both"/>
      </w:pPr>
      <w:r w:rsidRPr="0009531B">
        <w:t xml:space="preserve">Financijska agencija, Regionalni centar Split, Podružnica </w:t>
      </w:r>
      <w:r>
        <w:t>Zadar dostavila je ovom s</w:t>
      </w:r>
      <w:r w:rsidRPr="0009531B">
        <w:t>udu zahtjev za provedbu skraćenoga stečajnog postupka nad uvodno označenim dužnikom na temelju čl. 429</w:t>
      </w:r>
      <w:r>
        <w:t>. st. 1. Stečajnog zakona</w:t>
      </w:r>
      <w:r w:rsidR="00475DBA">
        <w:t xml:space="preserve"> (N</w:t>
      </w:r>
      <w:r>
        <w:t xml:space="preserve">arodne novine broj 71/2015 i 104/2017), </w:t>
      </w:r>
      <w:r w:rsidRPr="0009531B">
        <w:t xml:space="preserve">navodeći da isti na dan </w:t>
      </w:r>
      <w:r w:rsidR="00013510">
        <w:t>26</w:t>
      </w:r>
      <w:r>
        <w:t xml:space="preserve">. travnja 2018. u Očevidniku redoslijeda osnova za plaćanje ima evidentirane neizvršene osnove za plaćanje u neprekinutom razdoblju od </w:t>
      </w:r>
      <w:r w:rsidR="00013510">
        <w:t>217</w:t>
      </w:r>
      <w:r>
        <w:t xml:space="preserve"> dana u ukupnom iznosu od </w:t>
      </w:r>
      <w:r w:rsidR="00013510">
        <w:t>15.568,20</w:t>
      </w:r>
      <w:r>
        <w:t xml:space="preserve"> kuna, da nema zaposlenih, </w:t>
      </w:r>
      <w:r w:rsidRPr="0009531B">
        <w:t xml:space="preserve">da </w:t>
      </w:r>
      <w:r>
        <w:t xml:space="preserve">ima otvoren račun </w:t>
      </w:r>
      <w:r w:rsidR="00013510">
        <w:t>kod Privredna banka Zagreb d.d</w:t>
      </w:r>
      <w:r>
        <w:t xml:space="preserve">., 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6B0BFE" w:rsidP="006B0BFE" w:rsidR="006B0BFE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>
        <w:t>j s</w:t>
      </w:r>
      <w:r w:rsidRPr="0009531B">
        <w:t>ud je</w:t>
      </w:r>
      <w:r>
        <w:t xml:space="preserve"> </w:t>
      </w:r>
      <w:r w:rsidR="00013510">
        <w:t>14</w:t>
      </w:r>
      <w:r>
        <w:t xml:space="preserve">. </w:t>
      </w:r>
      <w:r w:rsidR="00013510">
        <w:t>svibnja</w:t>
      </w:r>
      <w:r>
        <w:t xml:space="preserve"> 2018. o</w:t>
      </w:r>
      <w:r w:rsidRPr="0009531B">
        <w:t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</w:t>
      </w:r>
      <w:r>
        <w:t>tečajnog zakona</w:t>
      </w:r>
      <w:r w:rsidRPr="0009531B">
        <w:t>.</w:t>
      </w:r>
    </w:p>
    <w:p w:rsidRDefault="006B0BFE" w:rsidP="006B0BFE" w:rsidR="006B0BFE" w:rsidRPr="00A4638D">
      <w:pPr>
        <w:ind w:firstLine="708"/>
        <w:jc w:val="both"/>
      </w:pPr>
      <w:r w:rsidRPr="0009531B">
        <w:lastRenderedPageBreak/>
        <w:t>Budući je vjerovnik Republika Hrvatska,</w:t>
      </w:r>
      <w:r w:rsidRPr="006326FB">
        <w:t xml:space="preserve"> </w:t>
      </w:r>
      <w:r>
        <w:t xml:space="preserve">Ministarstvo financija, Porezna uprava, Područni ured </w:t>
      </w:r>
      <w:r w:rsidR="00013510">
        <w:t>Zadar</w:t>
      </w:r>
      <w:r>
        <w:t xml:space="preserve">, </w:t>
      </w:r>
      <w:r w:rsidRPr="0009531B">
        <w:t xml:space="preserve">u propisanom roku podnijela prijedlog za otvaranje stečajnog postupka nad uvodno </w:t>
      </w:r>
      <w:r w:rsidRPr="00475DBA">
        <w:t>označenim</w:t>
      </w:r>
      <w:r w:rsidRPr="0009531B">
        <w:t xml:space="preserve"> dužnikom pri čemu je učinila vjerojatnim postoja</w:t>
      </w:r>
      <w:r>
        <w:t>nje svoje tražbine prema istome, to je s</w:t>
      </w:r>
      <w:r w:rsidRPr="0009531B">
        <w:t>ud obustavio skraćeni stečajni postupak rješenjem posl</w:t>
      </w:r>
      <w:r w:rsidR="00FF390E">
        <w:t>ovni broj</w:t>
      </w:r>
      <w:r w:rsidRPr="0009531B">
        <w:t xml:space="preserve"> St-</w:t>
      </w:r>
      <w:r w:rsidR="00013510">
        <w:t>144</w:t>
      </w:r>
      <w:r>
        <w:t xml:space="preserve">/2018-7 od </w:t>
      </w:r>
      <w:r w:rsidR="00013510">
        <w:t>11</w:t>
      </w:r>
      <w:r>
        <w:t xml:space="preserve">. </w:t>
      </w:r>
      <w:r w:rsidR="00013510">
        <w:t>srpnja</w:t>
      </w:r>
      <w:r>
        <w:t xml:space="preserve"> 2018. </w:t>
      </w:r>
      <w:r w:rsidRPr="0009531B">
        <w:t xml:space="preserve">sukladno odredbi čl. 433. Stečajnog zakona. Predmetno rješenje postalo je pravomoćno </w:t>
      </w:r>
      <w:r w:rsidR="00013510">
        <w:t>28</w:t>
      </w:r>
      <w:r>
        <w:t>. srpnja 2018. t</w:t>
      </w:r>
      <w:r w:rsidRPr="0009531B">
        <w:t>e je rješenjem posl</w:t>
      </w:r>
      <w:r>
        <w:t xml:space="preserve">ovni broj </w:t>
      </w:r>
      <w:r w:rsidR="00475DBA">
        <w:t>St-</w:t>
      </w:r>
      <w:r w:rsidR="00013510">
        <w:t>279</w:t>
      </w:r>
      <w:r w:rsidR="00475DBA">
        <w:t>/2018-</w:t>
      </w:r>
      <w:r>
        <w:t xml:space="preserve">3 od </w:t>
      </w:r>
      <w:r w:rsidR="00013510">
        <w:t>13</w:t>
      </w:r>
      <w:r>
        <w:t>. kolovoza 2018. pok</w:t>
      </w:r>
      <w:r w:rsidRPr="0009531B">
        <w:t xml:space="preserve">renut prethodni postupak radi utvrđivanja pretpostavki za otvaranje stečajnoga postupka nad dužnikom u smislu odredbi čl. 433. i čl. 115. Stečajnog zakona. </w:t>
      </w:r>
    </w:p>
    <w:p w:rsidRDefault="00802780" w:rsidP="006B0BFE" w:rsidR="00D76D0B">
      <w:pPr>
        <w:ind w:firstLine="708"/>
        <w:jc w:val="both"/>
        <w:rPr>
          <w:rFonts w:cstheme="majorBidi" w:hAnsiTheme="majorBidi" w:asciiTheme="majorBidi"/>
        </w:rPr>
      </w:pPr>
      <w:r w:rsidRPr="00711EF2">
        <w:t>Na ročištu</w:t>
      </w:r>
      <w:r>
        <w:t xml:space="preserve"> u prethodnom postupku </w:t>
      </w:r>
      <w:r w:rsidR="00475DBA">
        <w:t xml:space="preserve">održanom </w:t>
      </w:r>
      <w:r w:rsidR="00013510">
        <w:t>4</w:t>
      </w:r>
      <w:r w:rsidR="00D76D0B">
        <w:t xml:space="preserve">. </w:t>
      </w:r>
      <w:r w:rsidR="00013510">
        <w:t>listopada</w:t>
      </w:r>
      <w:r w:rsidR="00D76D0B">
        <w:t xml:space="preserve"> 2018. </w:t>
      </w:r>
      <w:r>
        <w:t xml:space="preserve">zastupnik </w:t>
      </w:r>
      <w:r w:rsidRPr="00711EF2">
        <w:t>dužnika po zakonu koj</w:t>
      </w:r>
      <w:r>
        <w:t xml:space="preserve">i </w:t>
      </w:r>
      <w:r w:rsidRPr="00711EF2">
        <w:t>je prethodno bi</w:t>
      </w:r>
      <w:r>
        <w:t>o</w:t>
      </w:r>
      <w:r w:rsidRPr="00711EF2">
        <w:t xml:space="preserve"> upozoren</w:t>
      </w:r>
      <w:r>
        <w:t>a</w:t>
      </w:r>
      <w:r w:rsidRPr="00711EF2">
        <w:t xml:space="preserve"> na dužnost davanja točnih podataka kao i na posljedice suprotnog postupanja, a u smislu čl. 117., 177., 178. </w:t>
      </w:r>
      <w:r>
        <w:t xml:space="preserve">i 180. Stečajnog zakona naveo </w:t>
      </w:r>
      <w:r w:rsidR="006B0BFE">
        <w:t xml:space="preserve">je </w:t>
      </w:r>
      <w:r w:rsidRPr="00711EF2">
        <w:t xml:space="preserve">da dužnik </w:t>
      </w:r>
      <w:r>
        <w:rPr>
          <w:rFonts w:cstheme="majorBidi" w:hAnsiTheme="majorBidi" w:asciiTheme="majorBidi"/>
        </w:rPr>
        <w:t xml:space="preserve">u vlasništvu nema </w:t>
      </w:r>
      <w:r w:rsidR="006B0BFE">
        <w:rPr>
          <w:rFonts w:cstheme="majorBidi" w:hAnsiTheme="majorBidi" w:asciiTheme="majorBidi"/>
        </w:rPr>
        <w:t xml:space="preserve">nikakvu imovinu, </w:t>
      </w:r>
      <w:r>
        <w:rPr>
          <w:rFonts w:cstheme="majorBidi" w:hAnsiTheme="majorBidi" w:asciiTheme="majorBidi"/>
        </w:rPr>
        <w:t xml:space="preserve">da nema potraživanja prema svojim dužnicima, </w:t>
      </w:r>
      <w:r w:rsidR="006B0BFE">
        <w:rPr>
          <w:rFonts w:cstheme="majorBidi" w:hAnsiTheme="majorBidi" w:asciiTheme="majorBidi"/>
        </w:rPr>
        <w:t>kao i da je žiro račun dužnika i dalje</w:t>
      </w:r>
      <w:r>
        <w:rPr>
          <w:rFonts w:cstheme="majorBidi" w:hAnsiTheme="majorBidi" w:asciiTheme="majorBidi"/>
        </w:rPr>
        <w:t xml:space="preserve"> u blokadi.</w:t>
      </w:r>
    </w:p>
    <w:p w:rsidRDefault="00D76D0B" w:rsidP="007671F6" w:rsidR="00D76D0B">
      <w:pPr>
        <w:ind w:firstLine="708"/>
        <w:jc w:val="both"/>
      </w:pPr>
      <w:r w:rsidRPr="005C2EF2">
        <w:t xml:space="preserve">Uzimajući u obzir gore navedeno </w:t>
      </w:r>
      <w:r w:rsidR="003727A9">
        <w:t xml:space="preserve">sud je zaključio da </w:t>
      </w:r>
      <w:r w:rsidRPr="005C2EF2">
        <w:t xml:space="preserve">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>budući da iz iskaza zastupnika dužnika po zak</w:t>
      </w:r>
      <w:r w:rsidR="003727A9">
        <w:t xml:space="preserve">onu proizlazi da </w:t>
      </w:r>
      <w:r w:rsidR="007671F6">
        <w:t xml:space="preserve">dužnik nema nikakve imovine. </w:t>
      </w:r>
    </w:p>
    <w:p w:rsidRDefault="00D76D0B" w:rsidP="00475DBA" w:rsidR="00475DBA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75DBA">
        <w:t>Ako osobe iz stavka 1. ovog članka ne predujme traženi iznos sud će donijeti rješenje o otvaranju i zaključenju stečajnog postupka (st.</w:t>
      </w:r>
      <w:r w:rsidR="004E6089">
        <w:t xml:space="preserve"> </w:t>
      </w:r>
      <w:r w:rsidR="00475DBA">
        <w:t>2).</w:t>
      </w:r>
    </w:p>
    <w:p w:rsidRDefault="00D76D0B" w:rsidP="006B0BFE" w:rsidR="006B0BFE" w:rsidRPr="00AE1B2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postupka procijenio na iznos od </w:t>
      </w:r>
      <w:r w:rsidR="00FF390E">
        <w:rPr>
          <w:rFonts w:cstheme="majorBidi" w:hAnsiTheme="majorBidi" w:asciiTheme="majorBidi"/>
        </w:rPr>
        <w:t>10</w:t>
      </w:r>
      <w:r>
        <w:rPr>
          <w:rFonts w:cstheme="majorBidi" w:hAnsiTheme="majorBidi" w:asciiTheme="majorBidi"/>
        </w:rPr>
        <w:t>.000,00 kn.</w:t>
      </w:r>
    </w:p>
    <w:p w:rsidRDefault="00802780" w:rsidP="00802780" w:rsidR="00802780" w:rsidRPr="00711EF2">
      <w:pPr>
        <w:ind w:firstLine="708"/>
        <w:jc w:val="both"/>
      </w:pPr>
      <w:r w:rsidRPr="00711EF2">
        <w:t xml:space="preserve">Rješenje kojim su zainteresirane osobe pozvane na uplatu predujma objavljeno je na mrežnoj stranici e-Oglasna ploča sudova dana </w:t>
      </w:r>
      <w:r w:rsidR="00FF390E">
        <w:t xml:space="preserve">4. listopada </w:t>
      </w:r>
      <w:r w:rsidR="00091B63">
        <w:t>2018</w:t>
      </w:r>
      <w:r w:rsidRPr="00711EF2">
        <w:t xml:space="preserve">. temeljem čega je rok za uplatu predujma istekao dana </w:t>
      </w:r>
      <w:r w:rsidR="00013510">
        <w:t>27</w:t>
      </w:r>
      <w:r w:rsidR="00D76D0B">
        <w:t xml:space="preserve">. </w:t>
      </w:r>
      <w:r w:rsidR="007671F6">
        <w:t>listopada</w:t>
      </w:r>
      <w:r w:rsidR="00D76D0B">
        <w:t xml:space="preserve"> </w:t>
      </w:r>
      <w:r>
        <w:t>2018.</w:t>
      </w:r>
    </w:p>
    <w:p w:rsidRDefault="00802780" w:rsidP="00802780" w:rsidR="00802780" w:rsidRPr="00711EF2">
      <w:pPr>
        <w:ind w:firstLine="708"/>
        <w:jc w:val="both"/>
      </w:pPr>
      <w:r w:rsidRPr="00711EF2">
        <w:t>Kako u ostavljenom roku nitko od zainteresiranih osoba nije predujmio novac za pokriće troškova vođenja stečajnog postupka, to je</w:t>
      </w:r>
      <w:r w:rsidR="00475DBA">
        <w:t xml:space="preserve"> sukladno odredbi čl. 132. st. 2. Stečajnog zakona</w:t>
      </w:r>
      <w:r w:rsidRPr="00711EF2">
        <w:t xml:space="preserve"> odlučeno kao u izreci</w:t>
      </w:r>
      <w:r w:rsidR="00FF390E">
        <w:t xml:space="preserve"> pod točkom I. i III</w:t>
      </w:r>
      <w:r w:rsidRPr="00711EF2">
        <w:t xml:space="preserve">. </w:t>
      </w:r>
    </w:p>
    <w:p w:rsidRDefault="00802780" w:rsidP="00802780" w:rsidR="00802780">
      <w:pPr>
        <w:ind w:firstLine="708"/>
        <w:jc w:val="both"/>
        <w:rPr>
          <w:bCs/>
        </w:rPr>
      </w:pPr>
      <w:r w:rsidRPr="005A46BF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</w:t>
      </w:r>
      <w:r>
        <w:rPr>
          <w:bCs/>
        </w:rPr>
        <w:t>e ovog suda kao nadležnog suda.</w:t>
      </w:r>
    </w:p>
    <w:p w:rsidRDefault="00802780" w:rsidP="00802780" w:rsidR="00802780">
      <w:pPr>
        <w:ind w:firstLine="708"/>
        <w:jc w:val="both"/>
      </w:pPr>
      <w:r w:rsidRPr="00711EF2">
        <w:t xml:space="preserve">Nalog iz točke </w:t>
      </w:r>
      <w:r>
        <w:t>I</w:t>
      </w:r>
      <w:r w:rsidRPr="00711EF2">
        <w:t>V.</w:t>
      </w:r>
      <w:r w:rsidRPr="00711EF2">
        <w:rPr>
          <w:b/>
        </w:rPr>
        <w:t xml:space="preserve"> </w:t>
      </w:r>
      <w:r w:rsidRPr="00711EF2">
        <w:t>ovog rješenja temelji se na odredbi članka 129. stavak 2. i čl. 34. st. 3. Stečajnog zakona, a radi postupanja naveden</w:t>
      </w:r>
      <w:r>
        <w:t>og</w:t>
      </w:r>
      <w:r w:rsidRPr="00711EF2">
        <w:t xml:space="preserve"> tijela u skladu sa odredbom čl. 131. st. 2. Stečajnog zakona.</w:t>
      </w:r>
    </w:p>
    <w:p w:rsidRDefault="00802780" w:rsidP="00802780" w:rsidR="00802780" w:rsidRPr="00711EF2">
      <w:pPr>
        <w:ind w:firstLine="708"/>
        <w:jc w:val="both"/>
      </w:pPr>
      <w:r w:rsidRPr="00711EF2">
        <w:t>Slijedom navedenog odlučeno je kao u izreci rješenja.</w:t>
      </w:r>
    </w:p>
    <w:p w:rsidRDefault="000D2635" w:rsidP="000D2635" w:rsidR="000D2635" w:rsidRPr="00711EF2">
      <w:pPr>
        <w:jc w:val="both"/>
      </w:pPr>
    </w:p>
    <w:p w:rsidRDefault="000D2635" w:rsidP="000D2635" w:rsidR="000D2635" w:rsidRPr="00711EF2">
      <w:pPr>
        <w:ind w:hanging="705" w:left="705"/>
        <w:jc w:val="center"/>
      </w:pPr>
      <w:r w:rsidRPr="00711EF2">
        <w:t xml:space="preserve">U Zadru </w:t>
      </w:r>
      <w:r w:rsidR="00FF390E">
        <w:t xml:space="preserve">28. prosinca </w:t>
      </w:r>
      <w:r>
        <w:t>2018.</w:t>
      </w:r>
    </w:p>
    <w:p w:rsidRDefault="000D2635" w:rsidP="004E6089" w:rsidR="004E6089" w:rsidRPr="004E6089">
      <w:r w:rsidRPr="00711EF2">
        <w:tab/>
      </w:r>
      <w:r w:rsidRPr="00711EF2">
        <w:tab/>
      </w:r>
      <w:r w:rsidR="009E3D07" w:rsidRPr="00AD2980">
        <w:tab/>
      </w:r>
      <w:r w:rsidR="009E3D07" w:rsidRPr="00AD2980">
        <w:tab/>
      </w:r>
      <w:r w:rsidR="009E3D07" w:rsidRPr="00AD2980">
        <w:tab/>
      </w:r>
      <w:r w:rsidR="009E3D07" w:rsidRPr="00AD2980">
        <w:tab/>
        <w:t xml:space="preserve"> </w:t>
      </w:r>
      <w:r w:rsidR="009E3D07">
        <w:tab/>
        <w:t xml:space="preserve">    </w:t>
      </w:r>
      <w:r w:rsidR="009E3D07" w:rsidRPr="00AD2980">
        <w:t xml:space="preserve"> </w:t>
      </w:r>
      <w:r w:rsidR="00D230FE">
        <w:t xml:space="preserve">  </w:t>
      </w:r>
    </w:p>
    <w:p w:rsidRDefault="00F86E81" w:rsidP="00F86E81" w:rsidR="00F86E81" w:rsidRPr="00F86E81">
      <w:r w:rsidRPr="00F86E81">
        <w:t xml:space="preserve">Za točnost otpravka – ovlaštena službenica </w:t>
      </w:r>
      <w:r w:rsidRPr="00F86E81">
        <w:tab/>
      </w:r>
      <w:r w:rsidRPr="00F86E81">
        <w:tab/>
      </w:r>
      <w:r w:rsidRPr="00F86E81">
        <w:tab/>
      </w:r>
      <w:r w:rsidRPr="00F86E81">
        <w:tab/>
      </w:r>
      <w:r w:rsidRPr="00F86E81">
        <w:tab/>
        <w:t xml:space="preserve">                  Sutkinja                                                                </w:t>
      </w:r>
    </w:p>
    <w:p w:rsidRDefault="00F86E81" w:rsidP="00F86E81" w:rsidR="00F86E81" w:rsidRPr="00F86E81">
      <w:r w:rsidRPr="00F86E81">
        <w:t xml:space="preserve">Elena Glavan   </w:t>
      </w:r>
      <w:r w:rsidRPr="00F86E81">
        <w:tab/>
      </w:r>
      <w:r w:rsidRPr="00F86E81">
        <w:tab/>
      </w:r>
      <w:r w:rsidRPr="00F86E81">
        <w:tab/>
      </w:r>
      <w:r w:rsidRPr="00F86E81">
        <w:tab/>
      </w:r>
      <w:r w:rsidRPr="00F86E81">
        <w:tab/>
      </w:r>
      <w:r w:rsidRPr="00F86E81">
        <w:tab/>
      </w:r>
      <w:r w:rsidRPr="00F86E81">
        <w:tab/>
        <w:t xml:space="preserve">                 Ana Markač, v.r.</w:t>
      </w:r>
    </w:p>
    <w:p w:rsidRDefault="003727A9" w:rsidP="00F86E81" w:rsidR="003727A9">
      <w:pPr>
        <w:jc w:val="right"/>
      </w:pPr>
    </w:p>
    <w:p w:rsidRDefault="003727A9" w:rsidP="00CA38B6" w:rsidR="003727A9">
      <w:pPr>
        <w:jc w:val="right"/>
      </w:pPr>
    </w:p>
    <w:p w:rsidRDefault="009E3D07" w:rsidP="00436421" w:rsidR="009E3D07"/>
    <w:p w:rsidRDefault="000D2635" w:rsidP="000D2635" w:rsidR="000D2635" w:rsidRPr="00711EF2">
      <w:pPr>
        <w:jc w:val="both"/>
      </w:pPr>
      <w:r w:rsidRPr="00711EF2">
        <w:t>UPUTA O PRAVNOM LIJEKU:</w:t>
      </w:r>
    </w:p>
    <w:p w:rsidRDefault="000D2635" w:rsidP="000D2635" w:rsidR="000D2635" w:rsidRPr="00711EF2">
      <w:pPr>
        <w:ind w:firstLine="705"/>
        <w:jc w:val="both"/>
      </w:pPr>
      <w:r w:rsidRPr="00711EF2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514FD" w:rsidR="00386198" w:rsidRPr="000D739E">
      <w:pPr>
        <w:ind w:firstLine="705"/>
        <w:jc w:val="both"/>
      </w:pPr>
      <w:r w:rsidRPr="00711EF2">
        <w:t>Žalba se podnosi ovom sudu za Visoki trgovački sud Republike Hrvatske u 2 (dva) primjerka u roku od 8 (osam) dana od prijema rješenja, odnosno od isteka osmog dana od dana objave na e-Oglasna ploča sudova.</w:t>
      </w:r>
    </w:p>
    <w:sectPr w:rsidSect="00FF390E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4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1F6" w:rsidP="007671F6" w:rsidR="007671F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4E6089">
      <w:rPr>
        <w:sz w:val="22"/>
        <w:szCs w:val="22"/>
      </w:rPr>
      <w:t>279/2018-20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4E6089">
      <w:rPr>
        <w:sz w:val="22"/>
        <w:szCs w:val="22"/>
      </w:rPr>
      <w:t>279/2018-20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510"/>
    <w:rsid w:val="00013993"/>
    <w:rsid w:val="00015DEB"/>
    <w:rsid w:val="00040296"/>
    <w:rsid w:val="000501A1"/>
    <w:rsid w:val="000514FD"/>
    <w:rsid w:val="00060DED"/>
    <w:rsid w:val="0006522B"/>
    <w:rsid w:val="00076C2D"/>
    <w:rsid w:val="000859B2"/>
    <w:rsid w:val="00091B63"/>
    <w:rsid w:val="000964E5"/>
    <w:rsid w:val="000A1F5A"/>
    <w:rsid w:val="000D2635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7596"/>
    <w:rsid w:val="00215D49"/>
    <w:rsid w:val="00227E5A"/>
    <w:rsid w:val="00232179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B7793"/>
    <w:rsid w:val="003F769A"/>
    <w:rsid w:val="00403476"/>
    <w:rsid w:val="00410A0E"/>
    <w:rsid w:val="004131E7"/>
    <w:rsid w:val="004215A1"/>
    <w:rsid w:val="004240F0"/>
    <w:rsid w:val="00436421"/>
    <w:rsid w:val="00437E5E"/>
    <w:rsid w:val="00454E5B"/>
    <w:rsid w:val="00475DBA"/>
    <w:rsid w:val="00482F52"/>
    <w:rsid w:val="004A07A1"/>
    <w:rsid w:val="004B1AD4"/>
    <w:rsid w:val="004C2B0A"/>
    <w:rsid w:val="004C78F7"/>
    <w:rsid w:val="004D7B96"/>
    <w:rsid w:val="004E6089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0BFE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671F6"/>
    <w:rsid w:val="00780AA8"/>
    <w:rsid w:val="00785CC1"/>
    <w:rsid w:val="007C13A9"/>
    <w:rsid w:val="007D2590"/>
    <w:rsid w:val="007E2061"/>
    <w:rsid w:val="007E7809"/>
    <w:rsid w:val="0080120F"/>
    <w:rsid w:val="00802780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B35FF"/>
    <w:rsid w:val="008F0D7C"/>
    <w:rsid w:val="009037AE"/>
    <w:rsid w:val="0093600F"/>
    <w:rsid w:val="00937B7C"/>
    <w:rsid w:val="00942352"/>
    <w:rsid w:val="00951F73"/>
    <w:rsid w:val="00953AEF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1438"/>
    <w:rsid w:val="009E3D07"/>
    <w:rsid w:val="009E67B8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63908"/>
    <w:rsid w:val="00B85A8A"/>
    <w:rsid w:val="00B86432"/>
    <w:rsid w:val="00BA5150"/>
    <w:rsid w:val="00BB0D8F"/>
    <w:rsid w:val="00BD5992"/>
    <w:rsid w:val="00BF6893"/>
    <w:rsid w:val="00C22AEC"/>
    <w:rsid w:val="00C26D1C"/>
    <w:rsid w:val="00C300E6"/>
    <w:rsid w:val="00C35145"/>
    <w:rsid w:val="00C94376"/>
    <w:rsid w:val="00CA31D7"/>
    <w:rsid w:val="00CA38B6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86E81"/>
    <w:rsid w:val="00F92206"/>
    <w:rsid w:val="00FA00CB"/>
    <w:rsid w:val="00FC2EE6"/>
    <w:rsid w:val="00FE66C5"/>
    <w:rsid w:val="00FF0C38"/>
    <w:rsid w:val="00F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57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St-279/2018-17</izvorni_sadrzaj>
    <derivirana_varijabla naziv="DomainObject.PredzadnjaOdlukaIzPredmeta.Oznaka_1">St-279/2018-17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0EA39-EF34-454A-9C6A-937C6E721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949</properties:Words>
  <properties:Characters>5083</properties:Characters>
  <properties:Lines>103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2018-11-07T07:14:00Z</dcterms:created>
  <dc:creator>Ardena Bajlo</dc:creator>
  <cp:lastModifiedBy>Elena Glavan</cp:lastModifiedBy>
  <cp:lastPrinted>2018-12-28T12:24:00Z</cp:lastPrinted>
  <dcterms:modified xmlns:xsi="http://www.w3.org/2001/XMLSchema-instance" xsi:type="dcterms:W3CDTF">2018-12-28T12:58:00Z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(St-279-18 otvaranje i zaključenje - prije privremenog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