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c6a4" w14:paraId="4b3c6a4" w:rsidRDefault="00B63D19" w:rsidR="00B63D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4D24EB" w:rsidR="004D24EB" w:rsidRPr="005779C6">
      <w:r w:rsidRPr="0051311D">
        <w:t xml:space="preserve">          </w:t>
      </w:r>
      <w:r w:rsidR="005078C7" w:rsidRPr="0051311D">
        <w:t xml:space="preserve">Zagreb, Amruševa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smartTag w:element="metricconverter" w:uri="urn:schemas-microsoft-com:office:smarttags">
        <w:smartTagPr>
          <w:attr w:val="72 St" w:name="ProductID"/>
        </w:smartTagPr>
        <w:r w:rsidR="004D24EB" w:rsidRPr="005779C6">
          <w:t>72 St</w:t>
        </w:r>
      </w:smartTag>
      <w:r w:rsidR="004D24EB" w:rsidRPr="005779C6">
        <w:t xml:space="preserve"> -</w:t>
      </w:r>
      <w:r w:rsidR="00765440">
        <w:t>755/2013</w:t>
      </w:r>
      <w:r w:rsidR="00AD4DA7">
        <w:t>-48</w:t>
      </w:r>
    </w:p>
    <w:p w:rsidRDefault="00765440" w:rsidP="00765440" w:rsidR="00A22E70" w:rsidRPr="0051311D">
      <w:pPr>
        <w:jc w:val="center"/>
      </w:pPr>
      <w:r w:rsidRPr="0051311D">
        <w:t>REPUBLIKA HRVATSKA</w:t>
      </w:r>
    </w:p>
    <w:p w:rsidRDefault="004D24EB" w:rsidP="004D24EB" w:rsidR="004D24EB" w:rsidRPr="00B63D19">
      <w:pPr>
        <w:ind w:left="3540"/>
      </w:pPr>
      <w:r w:rsidRPr="00B63D19">
        <w:t xml:space="preserve">Z A K LJ U Č A K </w:t>
      </w:r>
    </w:p>
    <w:p w:rsidRDefault="005078C7" w:rsidP="005078C7" w:rsidR="005078C7" w:rsidRPr="0051311D"/>
    <w:p w:rsidRDefault="00765440" w:rsidP="00765440" w:rsidR="00765440" w:rsidRPr="00B17FC6">
      <w:pPr>
        <w:jc w:val="both"/>
      </w:pPr>
      <w:r w:rsidRPr="00B17FC6">
        <w:t xml:space="preserve">                Trgovački sud u Zagrebu po sucu pojedincu Nikoli Ribariću, kao stečajnom sucu, u stečajnom p</w:t>
      </w:r>
      <w:r>
        <w:t>ostupku</w:t>
      </w:r>
      <w:r w:rsidRPr="00B17FC6">
        <w:t xml:space="preserve"> nad </w:t>
      </w:r>
      <w:r>
        <w:t>dužnikom</w:t>
      </w:r>
      <w:r w:rsidRPr="00B17FC6">
        <w:t xml:space="preserve"> </w:t>
      </w:r>
      <w:r>
        <w:rPr>
          <w:lang w:val="pt-BR"/>
        </w:rPr>
        <w:t>KUNŠT I UDOVIĆ d.o.o. u stečaju, Zagreb, Šišićeva 1, OIB: 18251593919, MBS: 080213825</w:t>
      </w:r>
      <w:r w:rsidRPr="00E41FC2">
        <w:t>,</w:t>
      </w:r>
      <w:r w:rsidRPr="00B17FC6">
        <w:t xml:space="preserve">  </w:t>
      </w:r>
      <w:r w:rsidR="00A22843">
        <w:t>dana 25</w:t>
      </w:r>
      <w:r w:rsidRPr="00B17FC6">
        <w:t>.</w:t>
      </w:r>
      <w:r w:rsidR="00A22843">
        <w:t xml:space="preserve"> travnja</w:t>
      </w:r>
      <w:r w:rsidRPr="00B17FC6">
        <w:t xml:space="preserve"> 201</w:t>
      </w:r>
      <w:r>
        <w:t>6</w:t>
      </w:r>
      <w:r w:rsidRPr="00B17FC6">
        <w:t>.,</w:t>
      </w:r>
    </w:p>
    <w:p w:rsidRDefault="00726E50" w:rsidP="00726E50" w:rsidR="00726E50">
      <w:pPr>
        <w:jc w:val="both"/>
      </w:pPr>
    </w:p>
    <w:p w:rsidRDefault="00726E50" w:rsidP="00726E50" w:rsidR="00726E50">
      <w:pPr>
        <w:jc w:val="center"/>
      </w:pPr>
      <w:r>
        <w:t>z a k lj u č i o  j e</w:t>
      </w:r>
    </w:p>
    <w:p w:rsidRDefault="00726E50" w:rsidP="00726E50" w:rsidR="00726E50">
      <w:pPr>
        <w:ind w:firstLine="720"/>
        <w:jc w:val="both"/>
      </w:pPr>
    </w:p>
    <w:p w:rsidRDefault="00726E50" w:rsidP="00726E50" w:rsidR="00726E50" w:rsidRPr="00672D48">
      <w:pPr>
        <w:ind w:firstLine="720"/>
        <w:jc w:val="both"/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A22843" w:rsidP="00A5777C" w:rsidR="00A77317" w:rsidRPr="0051311D">
      <w:pPr>
        <w:jc w:val="center"/>
        <w:rPr>
          <w:b/>
        </w:rPr>
      </w:pPr>
      <w:r>
        <w:rPr>
          <w:b/>
        </w:rPr>
        <w:t>19</w:t>
      </w:r>
      <w:r w:rsidR="00A22E70" w:rsidRPr="0051311D">
        <w:rPr>
          <w:b/>
        </w:rPr>
        <w:t>.</w:t>
      </w:r>
      <w:r>
        <w:rPr>
          <w:b/>
        </w:rPr>
        <w:t xml:space="preserve"> svibnja</w:t>
      </w:r>
      <w:r w:rsidR="00A22E70" w:rsidRPr="0051311D">
        <w:rPr>
          <w:b/>
        </w:rPr>
        <w:t xml:space="preserve"> 20</w:t>
      </w:r>
      <w:r w:rsidR="004D24EB">
        <w:rPr>
          <w:b/>
        </w:rPr>
        <w:t>1</w:t>
      </w:r>
      <w:r w:rsidR="00BF4324">
        <w:rPr>
          <w:b/>
        </w:rPr>
        <w:t>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645828">
        <w:rPr>
          <w:b/>
        </w:rPr>
        <w:t>1</w:t>
      </w:r>
      <w:r w:rsidR="00765440">
        <w:rPr>
          <w:b/>
        </w:rPr>
        <w:t>0</w:t>
      </w:r>
      <w:r w:rsidR="00645828">
        <w:rPr>
          <w:b/>
        </w:rPr>
        <w:t>,</w:t>
      </w:r>
      <w:r w:rsidR="008E31ED">
        <w:rPr>
          <w:b/>
        </w:rPr>
        <w:t>0</w:t>
      </w:r>
      <w:r w:rsidR="00645828">
        <w:rPr>
          <w:b/>
        </w:rPr>
        <w:t>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645828">
        <w:t>soba 82</w:t>
      </w:r>
      <w:r w:rsidR="00810AC1" w:rsidRPr="0051311D">
        <w:t>, I</w:t>
      </w:r>
      <w:r w:rsidR="004C61A7" w:rsidRPr="0051311D">
        <w:t>I kat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A22843">
        <w:t>25</w:t>
      </w:r>
      <w:r w:rsidR="00765440">
        <w:t>.</w:t>
      </w:r>
      <w:r w:rsidR="00A22843">
        <w:t xml:space="preserve"> travnja</w:t>
      </w:r>
      <w:r w:rsidR="005078C7" w:rsidRPr="0051311D">
        <w:t xml:space="preserve"> 201</w:t>
      </w:r>
      <w:r w:rsidR="00A22843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AD4DA7" w:rsidP="00E91121" w:rsidR="00AD4D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D4DA7" w:rsidP="00E91121" w:rsidR="00AD4D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D4DA7" w:rsidP="00E91121" w:rsidR="00AD4DA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4DA7" w:rsidP="00E91121" w:rsidR="00AD4DA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D4DA7" w:rsidP="00E91121" w:rsidR="00AD4DA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3D19" w:rsidP="00A22843" w:rsidR="00B63D1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E1BF0" w:rsidR="001E1BF0">
      <w:pPr>
        <w:pStyle w:val="Tijeloteksta"/>
        <w:ind w:left="5760"/>
      </w:pPr>
    </w:p>
    <w:p w:rsidRDefault="001E1BF0" w:rsidP="00F90004" w:rsidR="001E1BF0">
      <w:pPr>
        <w:pStyle w:val="Tijeloteksta"/>
        <w:ind w:left="5760"/>
      </w:pPr>
      <w:r>
        <w:t xml:space="preserve"> </w:t>
      </w:r>
    </w:p>
    <w:p w:rsidRDefault="00B63D19" w:rsidP="005078C7" w:rsidR="00B63D19"/>
    <w:p w:rsidRDefault="00B63D19" w:rsidP="005078C7" w:rsidR="00B63D19"/>
    <w:p w:rsidRDefault="00AD4DA7" w:rsidP="005078C7" w:rsidR="00AD4DA7"/>
    <w:p w:rsidRDefault="00AD4DA7" w:rsidP="005078C7" w:rsidR="00AD4DA7"/>
    <w:p w:rsidRDefault="00AD4DA7" w:rsidP="005078C7" w:rsidR="00AD4DA7"/>
    <w:p w:rsidRDefault="00AD4DA7" w:rsidP="005078C7" w:rsidR="00AD4DA7"/>
    <w:p w:rsidRDefault="00AD4DA7" w:rsidP="005078C7" w:rsidR="00AD4DA7"/>
    <w:p w:rsidRDefault="00AD4DA7" w:rsidP="005078C7" w:rsidR="00AD4DA7"/>
    <w:p w:rsidRDefault="00AD4DA7" w:rsidP="005078C7" w:rsidR="00AD4DA7"/>
    <w:p w:rsidRDefault="00AD4DA7" w:rsidP="005078C7" w:rsidR="00AD4DA7"/>
    <w:p w:rsidRDefault="00AD4DA7" w:rsidP="005078C7" w:rsidR="00AD4DA7"/>
    <w:p w:rsidRDefault="00AD4DA7" w:rsidP="005078C7" w:rsidR="00AD4DA7"/>
    <w:p w:rsidRDefault="00AD4DA7" w:rsidP="005078C7" w:rsidR="00AD4DA7"/>
    <w:p w:rsidRDefault="00AC0862" w:rsidP="005078C7" w:rsidR="005078C7">
      <w:r>
        <w:t xml:space="preserve">DNA: </w:t>
      </w:r>
    </w:p>
    <w:p w:rsidRDefault="007F4FB1" w:rsidP="005078C7" w:rsidR="007F4FB1">
      <w:r>
        <w:t>stečajni upravitelj</w:t>
      </w:r>
      <w:r w:rsidR="007A28BC">
        <w:t xml:space="preserve"> </w:t>
      </w:r>
    </w:p>
    <w:p w:rsidRDefault="00651CB1" w:rsidP="005078C7" w:rsidR="00AC0862">
      <w:r>
        <w:t>E oglasna ploča</w:t>
      </w:r>
    </w:p>
    <w:p w:rsidRDefault="00AC0862" w:rsidP="005078C7" w:rsidR="00AC0862">
      <w:r>
        <w:t>ŽDO Zagreb</w:t>
      </w:r>
    </w:p>
    <w:p w:rsidRDefault="00AC0862" w:rsidP="005078C7" w:rsidR="00AC0862" w:rsidRPr="0051311D">
      <w:r>
        <w:t>spis</w:t>
      </w: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07313"/>
    <w:rsid w:val="0014636B"/>
    <w:rsid w:val="00171427"/>
    <w:rsid w:val="001E1BF0"/>
    <w:rsid w:val="001E2CEA"/>
    <w:rsid w:val="00281A2C"/>
    <w:rsid w:val="002B1F11"/>
    <w:rsid w:val="002B36C2"/>
    <w:rsid w:val="0046020C"/>
    <w:rsid w:val="004633B7"/>
    <w:rsid w:val="004C61A7"/>
    <w:rsid w:val="004D24EB"/>
    <w:rsid w:val="005078C7"/>
    <w:rsid w:val="0051311D"/>
    <w:rsid w:val="005447B3"/>
    <w:rsid w:val="005630FC"/>
    <w:rsid w:val="00645828"/>
    <w:rsid w:val="00651CB1"/>
    <w:rsid w:val="0070619C"/>
    <w:rsid w:val="00726E50"/>
    <w:rsid w:val="00727700"/>
    <w:rsid w:val="00765440"/>
    <w:rsid w:val="0077146B"/>
    <w:rsid w:val="007A28BC"/>
    <w:rsid w:val="007F4FB1"/>
    <w:rsid w:val="00810AC1"/>
    <w:rsid w:val="008E31ED"/>
    <w:rsid w:val="009151C4"/>
    <w:rsid w:val="0098415F"/>
    <w:rsid w:val="009D1631"/>
    <w:rsid w:val="00A22843"/>
    <w:rsid w:val="00A22E70"/>
    <w:rsid w:val="00A5777C"/>
    <w:rsid w:val="00A66BD2"/>
    <w:rsid w:val="00A77317"/>
    <w:rsid w:val="00AC0862"/>
    <w:rsid w:val="00AD4DA7"/>
    <w:rsid w:val="00B322F7"/>
    <w:rsid w:val="00B63D19"/>
    <w:rsid w:val="00BB4D3C"/>
    <w:rsid w:val="00BF4324"/>
    <w:rsid w:val="00F05DA3"/>
    <w:rsid w:val="00F90004"/>
    <w:rsid w:val="00FE29C2"/>
    <w:rsid w:val="00FE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B63D1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63D1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4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B63D1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63D1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84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St-755/2013</izvorni_sadrzaj>
    <derivirana_varijabla naziv="DomainObject.Predmet.OznakaBroj_1">St-755/2013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KUNŠT I UDOVIĆ trgovina, uvoz-izvoz, usluge d.o.o.</izvorni_sadrzaj>
    <derivirana_varijabla naziv="DomainObject.Predmet.ProtustrankaFormated_1">  KUNŠT I UDOVIĆ trgovina, uvoz-izvoz, usluge d.o.o.</derivirana_varijabla>
  </DomainObject.Predmet.ProtustrankaFormated>
  <DomainObject.Predmet.ProtustrankaFormatedOIB>
    <izvorni_sadrzaj>  KUNŠT I UDOVIĆ trgovina, uvoz-izvoz, usluge d.o.o., OIB 18251593919</izvorni_sadrzaj>
    <derivirana_varijabla naziv="DomainObject.Predmet.ProtustrankaFormatedOIB_1">  KUNŠT I UDOVIĆ trgovina, uvoz-izvoz, usluge d.o.o., OIB 18251593919</derivirana_varijabla>
  </DomainObject.Predmet.ProtustrankaFormatedOIB>
  <DomainObject.Predmet.ProtustrankaFormatedWithAdress>
    <izvorni_sadrzaj> KUNŠT I UDOVIĆ trgovina, uvoz-izvoz, usluge d.o.o., ŠIŠIĆEVA 16, 10000 Zagreb</izvorni_sadrzaj>
    <derivirana_varijabla naziv="DomainObject.Predmet.ProtustrankaFormatedWithAdress_1"> KUNŠT I UDOVIĆ trgovina, uvoz-izvoz, usluge d.o.o., ŠIŠIĆEVA 16, 10000 Zagreb</derivirana_varijabla>
  </DomainObject.Predmet.ProtustrankaFormatedWithAdress>
  <DomainObject.Predmet.ProtustrankaFormatedWithAdressOIB>
    <izvorni_sadrzaj> KUNŠT I UDOVIĆ trgovina, uvoz-izvoz, usluge d.o.o., OIB 18251593919, ŠIŠIĆEVA 16, 10000 Zagreb</izvorni_sadrzaj>
    <derivirana_varijabla naziv="DomainObject.Predmet.ProtustrankaFormatedWithAdressOIB_1"> KUNŠT I UDOVIĆ trgovina, uvoz-izvoz, usluge d.o.o., OIB 18251593919, ŠIŠIĆEVA 16, 10000 Zagreb</derivirana_varijabla>
  </DomainObject.Predmet.ProtustrankaFormatedWithAdressOIB>
  <DomainObject.Predmet.ProtustrankaWithAdress>
    <izvorni_sadrzaj>KUNŠT I UDOVIĆ trgovina, uvoz-izvoz, usluge d.o.o. ŠIŠIĆEVA 16, 10000 Zagreb</izvorni_sadrzaj>
    <derivirana_varijabla naziv="DomainObject.Predmet.ProtustrankaWithAdress_1">KUNŠT I UDOVIĆ trgovina, uvoz-izvoz, usluge d.o.o. ŠIŠIĆEVA 16, 10000 Zagreb</derivirana_varijabla>
  </DomainObject.Predmet.ProtustrankaWithAdress>
  <DomainObject.Predmet.ProtustrankaWithAdressOIB>
    <izvorni_sadrzaj>KUNŠT I UDOVIĆ trgovina, uvoz-izvoz, usluge d.o.o., OIB 18251593919, ŠIŠIĆEVA 16, 10000 Zagreb</izvorni_sadrzaj>
    <derivirana_varijabla naziv="DomainObject.Predmet.ProtustrankaWithAdressOIB_1">KUNŠT I UDOVIĆ trgovina, uvoz-izvoz, usluge d.o.o., OIB 18251593919, ŠIŠIĆEVA 16, 10000 Zagreb</derivirana_varijabla>
  </DomainObject.Predmet.ProtustrankaWithAdressOIB>
  <DomainObject.Predmet.ProtustrankaNazivFormated>
    <izvorni_sadrzaj>KUNŠT I UDOVIĆ trgovina, uvoz-izvoz, usluge d.o.o.</izvorni_sadrzaj>
    <derivirana_varijabla naziv="DomainObject.Predmet.ProtustrankaNazivFormated_1">KUNŠT I UDOVIĆ trgovina, uvoz-izvoz, usluge d.o.o.</derivirana_varijabla>
  </DomainObject.Predmet.ProtustrankaNazivFormated>
  <DomainObject.Predmet.ProtustrankaNazivFormatedOIB>
    <izvorni_sadrzaj>KUNŠT I UDOVIĆ trgovina, uvoz-izvoz, usluge d.o.o., OIB 18251593919</izvorni_sadrzaj>
    <derivirana_varijabla naziv="DomainObject.Predmet.ProtustrankaNazivFormatedOIB_1">KUNŠT I UDOVIĆ trgovina, uvoz-izvoz, usluge d.o.o., OIB 18251593919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KUNŠT I UDOVIĆ trgovina, uvoz-izvoz, usluge d.o.o.</item>
    </izvorni_sadrzaj>
    <derivirana_varijabla naziv="DomainObject.Predmet.ProtuStrankaListFormated_1">
      <item>KUNŠT I UDOVIĆ trgovina, uvoz-izvoz, usluge d.o.o.</item>
    </derivirana_varijabla>
  </DomainObject.Predmet.ProtuStrankaListFormated>
  <DomainObject.Predmet.ProtuStrankaListFormatedOIB>
    <izvorni_sadrzaj>
      <item>KUNŠT I UDOVIĆ trgovina, uvoz-izvoz, usluge d.o.o., OIB 18251593919</item>
    </izvorni_sadrzaj>
    <derivirana_varijabla naziv="DomainObject.Predmet.ProtuStrankaListFormatedOIB_1">
      <item>KUNŠT I UDOVIĆ trgovina, uvoz-izvoz, usluge d.o.o., OIB 18251593919</item>
    </derivirana_varijabla>
  </DomainObject.Predmet.ProtuStrankaListFormatedOIB>
  <DomainObject.Predmet.ProtuStrankaListFormatedWithAdress>
    <izvorni_sadrzaj>
      <item>KUNŠT I UDOVIĆ trgovina, uvoz-izvoz, usluge d.o.o., ŠIŠIĆEVA 16, 10000 Zagreb</item>
    </izvorni_sadrzaj>
    <derivirana_varijabla naziv="DomainObject.Predmet.ProtuStrankaListFormatedWithAdress_1">
      <item>KUNŠT I UDOVIĆ trgovina, uvoz-izvoz, usluge d.o.o., ŠIŠIĆEVA 16, 10000 Zagreb</item>
    </derivirana_varijabla>
  </DomainObject.Predmet.ProtuStrankaListFormatedWithAdress>
  <DomainObject.Predmet.ProtuStrankaListFormatedWithAdressOIB>
    <izvorni_sadrzaj>
      <item>KUNŠT I UDOVIĆ trgovina, uvoz-izvoz, usluge d.o.o., OIB 18251593919, ŠIŠIĆEVA 16, 10000 Zagreb</item>
    </izvorni_sadrzaj>
    <derivirana_varijabla naziv="DomainObject.Predmet.ProtuStrankaListFormatedWithAdressOIB_1">
      <item>KUNŠT I UDOVIĆ trgovina, uvoz-izvoz, usluge d.o.o., OIB 18251593919, ŠIŠIĆEVA 16, 10000 Zagreb</item>
    </derivirana_varijabla>
  </DomainObject.Predmet.ProtuStrankaListFormatedWithAdressOIB>
  <DomainObject.Predmet.ProtuStrankaListNazivFormated>
    <izvorni_sadrzaj>
      <item>KUNŠT I UDOVIĆ trgovina, uvoz-izvoz, usluge d.o.o.</item>
    </izvorni_sadrzaj>
    <derivirana_varijabla naziv="DomainObject.Predmet.ProtuStrankaListNazivFormated_1">
      <item>KUNŠT I UDOVIĆ trgovina, uvoz-izvoz, usluge d.o.o.</item>
    </derivirana_varijabla>
  </DomainObject.Predmet.ProtuStrankaListNazivFormated>
  <DomainObject.Predmet.ProtuStrankaListNazivFormatedOIB>
    <izvorni_sadrzaj>
      <item>KUNŠT I UDOVIĆ trgovina, uvoz-izvoz, usluge d.o.o., OIB 18251593919</item>
    </izvorni_sadrzaj>
    <derivirana_varijabla naziv="DomainObject.Predmet.ProtuStrankaListNazivFormatedOIB_1">
      <item>KUNŠT I UDOVIĆ trgovina, uvoz-izvoz, usluge d.o.o., OIB 18251593919</item>
    </derivirana_varijabla>
  </DomainObject.Predmet.ProtuStrankaListNazivFormatedOIB>
  <DomainObject.Predmet.OstaliList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Formated_1">
      <item>Tatjana Udović  - Kunšt</item>
      <item>Dario Budimir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NazivFormated_1">
      <item>Tatjana Udović  - Kunšt</item>
      <item>Dario Budimir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KUNŠT I UDOVIĆ trgovina, uvoz-izvoz, usluge d.o.o.</izvorni_sadrzaj>
    <derivirana_varijabla naziv="DomainObject.Predmet.ProtustrankaIDrugi_1">KUNŠT I UDOVIĆ trgovina, uvoz-izvoz, usluge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KUNŠT I UDOVIĆ trgovina, uvoz-izvoz, usluge d.o.o., OIB 18251593919, ŠIŠIĆEVA 16, 10000 Zagreb</izvorni_sadrzaj>
    <derivirana_varijabla naziv="DomainObject.Predmet.ProtustrankaIDrugiAdressOIB_1">KUNŠT I UDOVIĆ trgovina, uvoz-izvoz, usluge d.o.o., OIB 18251593919, ŠIŠIĆEVA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SudioniciListNaziv_1"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18251593919</item>
      <item>, OIB 44061807267</item>
      <item>, OIB 65373527115</item>
      <item>, OIB 18683136487</item>
      <item>, OIB 16488001145</item>
    </izvorni_sadrzaj>
    <derivirana_varijabla naziv="DomainObject.Predmet.SudioniciListNazivOIB_1">
      <item>, OIB 85821130368</item>
      <item>, OIB 18251593919</item>
      <item>, OIB 44061807267</item>
      <item>, OIB 65373527115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150</properties:Words>
  <properties:Characters>782</properties:Characters>
  <properties:Lines>58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2016-04-25T09:34:00Z</dcterms:created>
  <dc:creator>nribaric</dc:creator>
  <cp:lastModifiedBy>Jadranka Zelić</cp:lastModifiedBy>
  <cp:lastPrinted>2016-04-25T09:34:00Z</cp:lastPrinted>
  <dcterms:modified xmlns:xsi="http://www.w3.org/2001/XMLSchema-instance" xsi:type="dcterms:W3CDTF">2016-04-25T09:35:00Z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