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42e6" w14:paraId="15742e6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A08EB">
        <w:t>1</w:t>
      </w:r>
      <w:r w:rsidR="00D95A4F">
        <w:t>835</w:t>
      </w:r>
      <w:r>
        <w:t>/1</w:t>
      </w:r>
      <w:r w:rsidR="0012728F">
        <w:t>6</w:t>
      </w:r>
      <w:r>
        <w:t>-</w:t>
      </w:r>
      <w:r w:rsidR="009A3E50">
        <w:t>60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D95A4F" w:rsidRPr="00D95A4F">
        <w:rPr>
          <w:bCs/>
        </w:rPr>
        <w:t>MART d.o.o. proizvodnja, trgovina i usluge u stečaju, Đakovo, Ante Starčevića 29, MBS 030115635, OIB 91393670010</w:t>
      </w:r>
      <w:r w:rsidR="00FD0597">
        <w:rPr>
          <w:b/>
        </w:rPr>
        <w:t xml:space="preserve">, </w:t>
      </w:r>
      <w:r>
        <w:t xml:space="preserve">dana </w:t>
      </w:r>
      <w:r w:rsidR="00CC1411">
        <w:t>29</w:t>
      </w:r>
      <w:r w:rsidR="00FC60E7">
        <w:t>.</w:t>
      </w:r>
      <w:r>
        <w:t xml:space="preserve"> </w:t>
      </w:r>
      <w:r w:rsidR="00CC1411">
        <w:t>ožujk</w:t>
      </w:r>
      <w:r w:rsidR="00715395">
        <w:t>a</w:t>
      </w:r>
      <w:r>
        <w:t xml:space="preserve"> 201</w:t>
      </w:r>
      <w:r w:rsidR="00D95A4F">
        <w:t>7</w:t>
      </w:r>
      <w:r>
        <w:t xml:space="preserve">. </w:t>
      </w:r>
    </w:p>
    <w:p w:rsidRDefault="00874D81" w:rsidP="00F37919" w:rsidR="00874D81">
      <w:pPr>
        <w:ind w:firstLine="708"/>
        <w:jc w:val="both"/>
      </w:pPr>
    </w:p>
    <w:p w:rsidRDefault="006601E6" w:rsidP="00F37919" w:rsidR="006601E6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256962" w:rsidP="00E159E1" w:rsidR="003C0310">
      <w:pPr>
        <w:ind w:left="1134"/>
        <w:jc w:val="both"/>
        <w:rPr>
          <w:bCs/>
        </w:rPr>
      </w:pPr>
      <w:r>
        <w:rPr>
          <w:bCs/>
        </w:rPr>
        <w:t>Ispravlja se tablica prijavljenih, priznatih i ospo</w:t>
      </w:r>
      <w:r w:rsidR="00E159E1">
        <w:rPr>
          <w:bCs/>
        </w:rPr>
        <w:t>r</w:t>
      </w:r>
      <w:r>
        <w:rPr>
          <w:bCs/>
        </w:rPr>
        <w:t>enih tražbina u rješenju ovoga suda poslovnog broja 14 St-1835/16-17 od 13.01.2017. tako da u tablici tražbina I. višeg isplatnog reda treba stajati:</w:t>
      </w:r>
    </w:p>
    <w:p w:rsidRDefault="00E159E1" w:rsidP="00E159E1" w:rsidR="00E159E1">
      <w:pPr>
        <w:ind w:left="1134"/>
        <w:jc w:val="both"/>
        <w:rPr>
          <w:bCs/>
        </w:rPr>
      </w:pPr>
    </w:p>
    <w:p w:rsidRDefault="00256962" w:rsidP="00256962" w:rsidR="00256962" w:rsidRPr="00E159E1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E159E1">
        <w:rPr>
          <w:rFonts w:cs="Times New Roman" w:hAnsi="Times New Roman" w:ascii="Times New Roman"/>
          <w:lang w:val="hr-HR"/>
        </w:rPr>
        <w:t xml:space="preserve">pod rednim brojem 37. za vjerovnika Mijo Vukadin, Slavonski Brod umjesto iznosa prijavljene </w:t>
      </w:r>
      <w:r w:rsidR="00E159E1">
        <w:rPr>
          <w:rFonts w:cs="Times New Roman" w:hAnsi="Times New Roman" w:ascii="Times New Roman"/>
          <w:lang w:val="hr-HR"/>
        </w:rPr>
        <w:t>i</w:t>
      </w:r>
      <w:r w:rsidRPr="00E159E1">
        <w:rPr>
          <w:rFonts w:cs="Times New Roman" w:hAnsi="Times New Roman" w:ascii="Times New Roman"/>
          <w:lang w:val="hr-HR"/>
        </w:rPr>
        <w:t xml:space="preserve"> priznate tražbine iznosa "170.000,00 kn" treba stajati iznos od "113.333,34 kn"</w:t>
      </w:r>
    </w:p>
    <w:p w:rsidRDefault="00E159E1" w:rsidP="00E159E1" w:rsidR="00E159E1" w:rsidRPr="00E159E1">
      <w:pPr>
        <w:pStyle w:val="Odlomakpopisa"/>
        <w:ind w:left="1494"/>
        <w:jc w:val="both"/>
        <w:rPr>
          <w:lang w:val="hr-HR"/>
        </w:rPr>
      </w:pPr>
    </w:p>
    <w:p w:rsidRDefault="00E159E1" w:rsidP="00256962" w:rsidR="00E159E1" w:rsidRPr="00913ED8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rFonts w:cs="Times New Roman" w:hAnsi="Times New Roman" w:ascii="Times New Roman"/>
          <w:lang w:val="hr-HR"/>
        </w:rPr>
        <w:t>iza rednog broja 38. dodaje se pod rednim brojem "39." vjerovnik "Agencija za osiguranje radničkih potraživanja u slučaju stečaja poslodavca, Frankopanska 11, OIB 04323472109" s prijavljenom i priznatom tražbinom u iznosu od 56.666,66 kn".</w:t>
      </w:r>
    </w:p>
    <w:p w:rsidRDefault="00913ED8" w:rsidP="00913ED8" w:rsidR="00913ED8" w:rsidRPr="00913ED8">
      <w:pPr>
        <w:pStyle w:val="Odlomakpopisa"/>
        <w:rPr>
          <w:lang w:val="hr-HR"/>
        </w:rPr>
      </w:pPr>
    </w:p>
    <w:p w:rsidRDefault="00913ED8" w:rsidP="00913ED8" w:rsidR="00913ED8" w:rsidRPr="00913ED8">
      <w:pPr>
        <w:ind w:left="1134"/>
        <w:jc w:val="both"/>
      </w:pPr>
      <w:r>
        <w:t>U ostalom dijelu izreka predmetnog rješenja ostaje neizmijenjena.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D952C8">
        <w:rPr>
          <w:bCs/>
        </w:rPr>
        <w:t>12</w:t>
      </w:r>
      <w:r>
        <w:t>.</w:t>
      </w:r>
      <w:r w:rsidR="00D952C8">
        <w:t>01</w:t>
      </w:r>
      <w:r>
        <w:t>.201</w:t>
      </w:r>
      <w:r w:rsidR="00D952C8">
        <w:t>7</w:t>
      </w:r>
      <w:r>
        <w:t xml:space="preserve">. </w:t>
      </w:r>
      <w:r w:rsidRPr="00955826">
        <w:t xml:space="preserve">godine održano je ispitno ročište u stečajnom postupku nad dužnikom </w:t>
      </w:r>
      <w:r w:rsidR="007B55EB" w:rsidRPr="007B55EB">
        <w:rPr>
          <w:bCs/>
        </w:rPr>
        <w:t>MART d.o.o. proizvodnja, trgovina i usluge u stečaju, Đakovo, Ante Starčevića 29, MBS 030115635, OIB 91393670010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lastRenderedPageBreak/>
        <w:tab/>
        <w:t>Stečajn</w:t>
      </w:r>
      <w:r>
        <w:t>i</w:t>
      </w:r>
      <w:r w:rsidRPr="00955826">
        <w:t xml:space="preserve"> upravitelj je </w:t>
      </w:r>
      <w:r w:rsidR="00D14B38">
        <w:t xml:space="preserve">uz nadzor stečajnog suca, a sukladno odredbi čl. 259. i 264. </w:t>
      </w:r>
      <w:r w:rsidR="009767A5">
        <w:t xml:space="preserve">SZ </w:t>
      </w:r>
      <w:r>
        <w:t xml:space="preserve">sastavio tablicu prijavljenih </w:t>
      </w:r>
      <w:r w:rsidR="009767A5">
        <w:t xml:space="preserve">i ispitanih </w:t>
      </w:r>
      <w:r>
        <w:t xml:space="preserve">tražbina </w:t>
      </w:r>
      <w:r w:rsidR="009767A5">
        <w:t>u koju je za svaku prijavljenu tražbinu unio podatak o tome u kojoj je mjeri tražbina utvrđena prema svom iznosu i redu, te koji je pravni osnov prijavljene tražbine, kao i posebnu tablicu o razlučnim pravima.</w:t>
      </w:r>
    </w:p>
    <w:p w:rsidRDefault="00031430" w:rsidP="003C0310" w:rsidR="00031430" w:rsidRPr="00955826">
      <w:pPr>
        <w:jc w:val="both"/>
      </w:pPr>
    </w:p>
    <w:p w:rsidRDefault="003C0310" w:rsidP="007B55EB" w:rsidR="007B55EB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</w:t>
      </w:r>
      <w:r w:rsidR="0037301F">
        <w:t>sni</w:t>
      </w:r>
      <w:r>
        <w:t>o</w:t>
      </w:r>
      <w:r w:rsidRPr="00E64A64">
        <w:t xml:space="preserve"> </w:t>
      </w:r>
      <w:r w:rsidR="0037301F">
        <w:t xml:space="preserve">pojedinačno o svakoj </w:t>
      </w:r>
      <w:r w:rsidRPr="00E64A64">
        <w:t>o prijavljen</w:t>
      </w:r>
      <w:r w:rsidR="0037301F">
        <w:t xml:space="preserve">oj tražbini, te je nakon </w:t>
      </w:r>
      <w:r w:rsidR="007520A7">
        <w:t>ročišta doneseno rješenje o prijavljenim, priznatim i osporenim tražbinama</w:t>
      </w:r>
      <w:r w:rsidR="007B55EB">
        <w:t>.</w:t>
      </w:r>
    </w:p>
    <w:p w:rsidRDefault="007B55EB" w:rsidP="007B55EB" w:rsidR="007B55EB">
      <w:pPr>
        <w:ind w:firstLine="708"/>
        <w:jc w:val="both"/>
      </w:pPr>
    </w:p>
    <w:p w:rsidRDefault="00D42AE7" w:rsidP="003C0310" w:rsidR="003C0310">
      <w:pPr>
        <w:jc w:val="both"/>
      </w:pPr>
      <w:r>
        <w:tab/>
        <w:t xml:space="preserve">Budući je Agencija za osiguranje radničkih potraživanja u slučaju stečaja poslodavca, Frankopanska 11, Zagreb izvršila uplate osiguranih radničkih potraživanja za stečajnog vjerovnika predmetnog dužnika u ukupnom iznosu od 56.666,66 kn stečajni upravitelj je predložio ispravak tablice prijavljenih, priznatih </w:t>
      </w:r>
      <w:r w:rsidR="008626F9">
        <w:t>i osporenih tražbina u izreci rješenja s ispitnog ročišta u odnosu na priznate tražbine vjerovnika I. višeg isplatnog reda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C654DC">
      <w:pPr>
        <w:jc w:val="both"/>
      </w:pPr>
      <w:r>
        <w:tab/>
        <w:t>Slijedom navedenoga</w:t>
      </w:r>
      <w:r w:rsidR="008626F9">
        <w:t xml:space="preserve">, a sukladno odredbi čl. 21. st. 4. Zakona o osiguranju potraživanja radnika u slučaju stečaja poslodavca (NN 86/08, 80/13 i 82/15), </w:t>
      </w:r>
      <w:r>
        <w:t>odlučeno je kao u izreci.</w:t>
      </w:r>
    </w:p>
    <w:p w:rsidRDefault="00522A8E" w:rsidP="003C0310" w:rsidR="00522A8E">
      <w:pPr>
        <w:jc w:val="both"/>
      </w:pPr>
    </w:p>
    <w:p w:rsidRDefault="00522A8E" w:rsidP="003C0310" w:rsidR="00522A8E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8626F9">
        <w:rPr>
          <w:b w:val="false"/>
          <w:bCs w:val="false"/>
        </w:rPr>
        <w:t>29</w:t>
      </w:r>
      <w:r w:rsidRPr="00DB262A">
        <w:rPr>
          <w:b w:val="false"/>
          <w:bCs w:val="false"/>
        </w:rPr>
        <w:t xml:space="preserve">. </w:t>
      </w:r>
      <w:r w:rsidR="008626F9">
        <w:rPr>
          <w:b w:val="false"/>
          <w:bCs w:val="false"/>
        </w:rPr>
        <w:t>ožujk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F603A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522A8E" w:rsidP="00522A8E" w:rsidR="00522A8E"/>
    <w:p w:rsidRDefault="00522A8E" w:rsidP="00522A8E" w:rsidR="00522A8E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522A8E">
      <w:pPr>
        <w:jc w:val="both"/>
      </w:pPr>
      <w:r w:rsidRPr="00DB262A">
        <w:tab/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  <w:r w:rsidR="00651043">
        <w:t xml:space="preserve"> Vinko Dukić</w:t>
      </w:r>
    </w:p>
    <w:p w:rsidRDefault="009B3474" w:rsidP="009B3474" w:rsidR="00651043">
      <w:pPr>
        <w:numPr>
          <w:ilvl w:val="0"/>
          <w:numId w:val="1"/>
        </w:numPr>
        <w:jc w:val="both"/>
      </w:pPr>
      <w:r w:rsidRPr="009B3474">
        <w:t>Agencija za osiguranje radničkih potraživanja u slučaju stečaja poslodavca, Frankopanska 11, Zagreb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2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D95A4F" w:rsidRPr="00D95A4F">
      <w:t>14 St-1835/16-</w:t>
    </w:r>
    <w:r w:rsidR="009A3E50">
      <w:t>60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6">
    <w:nsid w:val="7873354C"/>
    <w:multiLevelType w:val="hybridMultilevel"/>
    <w:tmpl w:val="7EDACDC0"/>
    <w:lvl w:tplc="7F00B176" w:ilvl="0">
      <w:start w:val="14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E29"/>
    <w:rsid w:val="00000F10"/>
    <w:rsid w:val="00001A59"/>
    <w:rsid w:val="000023D2"/>
    <w:rsid w:val="00007367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2DEA"/>
    <w:rsid w:val="00046F76"/>
    <w:rsid w:val="00047870"/>
    <w:rsid w:val="000510A3"/>
    <w:rsid w:val="00055200"/>
    <w:rsid w:val="00055B02"/>
    <w:rsid w:val="000605A2"/>
    <w:rsid w:val="00062412"/>
    <w:rsid w:val="000673DA"/>
    <w:rsid w:val="0007342D"/>
    <w:rsid w:val="00073482"/>
    <w:rsid w:val="000816E8"/>
    <w:rsid w:val="000853F2"/>
    <w:rsid w:val="000868E8"/>
    <w:rsid w:val="00087483"/>
    <w:rsid w:val="000A073B"/>
    <w:rsid w:val="000A0ABC"/>
    <w:rsid w:val="000A2679"/>
    <w:rsid w:val="000B1111"/>
    <w:rsid w:val="000B3E2B"/>
    <w:rsid w:val="000B6101"/>
    <w:rsid w:val="000C06FF"/>
    <w:rsid w:val="000D6F8F"/>
    <w:rsid w:val="000E6328"/>
    <w:rsid w:val="000E6EDC"/>
    <w:rsid w:val="000F0B8C"/>
    <w:rsid w:val="000F0DA2"/>
    <w:rsid w:val="000F60BD"/>
    <w:rsid w:val="0010008A"/>
    <w:rsid w:val="00101B88"/>
    <w:rsid w:val="001028E4"/>
    <w:rsid w:val="00105B6C"/>
    <w:rsid w:val="00114D15"/>
    <w:rsid w:val="00123FB0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BC5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C747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555A"/>
    <w:rsid w:val="00253319"/>
    <w:rsid w:val="00256962"/>
    <w:rsid w:val="002574ED"/>
    <w:rsid w:val="0026073D"/>
    <w:rsid w:val="00271D1F"/>
    <w:rsid w:val="00274D43"/>
    <w:rsid w:val="00277C5C"/>
    <w:rsid w:val="00281E0A"/>
    <w:rsid w:val="00282663"/>
    <w:rsid w:val="00282FAD"/>
    <w:rsid w:val="00287FCB"/>
    <w:rsid w:val="00290E99"/>
    <w:rsid w:val="00294FE5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4FD8"/>
    <w:rsid w:val="002D6A9F"/>
    <w:rsid w:val="002E02DD"/>
    <w:rsid w:val="002E3D74"/>
    <w:rsid w:val="002E422B"/>
    <w:rsid w:val="002F0154"/>
    <w:rsid w:val="002F2DF7"/>
    <w:rsid w:val="002F3EA6"/>
    <w:rsid w:val="003035A3"/>
    <w:rsid w:val="003040C0"/>
    <w:rsid w:val="00304E46"/>
    <w:rsid w:val="00311580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41AEB"/>
    <w:rsid w:val="003428F4"/>
    <w:rsid w:val="003447C0"/>
    <w:rsid w:val="00351376"/>
    <w:rsid w:val="0035186B"/>
    <w:rsid w:val="00351BBC"/>
    <w:rsid w:val="00353E50"/>
    <w:rsid w:val="00355437"/>
    <w:rsid w:val="00357010"/>
    <w:rsid w:val="003676A2"/>
    <w:rsid w:val="00367875"/>
    <w:rsid w:val="00370D94"/>
    <w:rsid w:val="0037110D"/>
    <w:rsid w:val="003722A2"/>
    <w:rsid w:val="0037301F"/>
    <w:rsid w:val="00374282"/>
    <w:rsid w:val="003742FB"/>
    <w:rsid w:val="0037626C"/>
    <w:rsid w:val="003773E6"/>
    <w:rsid w:val="003A19FF"/>
    <w:rsid w:val="003A1BAD"/>
    <w:rsid w:val="003B3A78"/>
    <w:rsid w:val="003B73FC"/>
    <w:rsid w:val="003B7B83"/>
    <w:rsid w:val="003C0310"/>
    <w:rsid w:val="003C1AD8"/>
    <w:rsid w:val="003C42BE"/>
    <w:rsid w:val="003D33D7"/>
    <w:rsid w:val="003D67FD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24D2C"/>
    <w:rsid w:val="00431415"/>
    <w:rsid w:val="00431977"/>
    <w:rsid w:val="00434486"/>
    <w:rsid w:val="0043462D"/>
    <w:rsid w:val="00435B1B"/>
    <w:rsid w:val="0043772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1E05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454E4"/>
    <w:rsid w:val="005502F0"/>
    <w:rsid w:val="0055041E"/>
    <w:rsid w:val="00552047"/>
    <w:rsid w:val="00573402"/>
    <w:rsid w:val="00573DB6"/>
    <w:rsid w:val="00581A6F"/>
    <w:rsid w:val="00592B4D"/>
    <w:rsid w:val="0059335A"/>
    <w:rsid w:val="0059383F"/>
    <w:rsid w:val="005A6862"/>
    <w:rsid w:val="005B7C98"/>
    <w:rsid w:val="005C1CAA"/>
    <w:rsid w:val="005C472C"/>
    <w:rsid w:val="005D257B"/>
    <w:rsid w:val="005D7332"/>
    <w:rsid w:val="005E61C9"/>
    <w:rsid w:val="005E790B"/>
    <w:rsid w:val="005F60D4"/>
    <w:rsid w:val="005F611B"/>
    <w:rsid w:val="005F6320"/>
    <w:rsid w:val="00607692"/>
    <w:rsid w:val="00610400"/>
    <w:rsid w:val="00614A6E"/>
    <w:rsid w:val="00616849"/>
    <w:rsid w:val="0062251A"/>
    <w:rsid w:val="00623CB2"/>
    <w:rsid w:val="006251F6"/>
    <w:rsid w:val="00626C4B"/>
    <w:rsid w:val="00630B4F"/>
    <w:rsid w:val="00632048"/>
    <w:rsid w:val="0064249E"/>
    <w:rsid w:val="00643622"/>
    <w:rsid w:val="00651043"/>
    <w:rsid w:val="00653134"/>
    <w:rsid w:val="006601E6"/>
    <w:rsid w:val="006614BC"/>
    <w:rsid w:val="0066347B"/>
    <w:rsid w:val="00667D42"/>
    <w:rsid w:val="00674E01"/>
    <w:rsid w:val="006756FB"/>
    <w:rsid w:val="0068482F"/>
    <w:rsid w:val="006946C5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25E93"/>
    <w:rsid w:val="007426BE"/>
    <w:rsid w:val="00747E9F"/>
    <w:rsid w:val="007502D1"/>
    <w:rsid w:val="007519CA"/>
    <w:rsid w:val="007520A7"/>
    <w:rsid w:val="00754AA6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B55EB"/>
    <w:rsid w:val="007C0957"/>
    <w:rsid w:val="007C1271"/>
    <w:rsid w:val="007C5E33"/>
    <w:rsid w:val="007D169F"/>
    <w:rsid w:val="007D6B96"/>
    <w:rsid w:val="007E2013"/>
    <w:rsid w:val="007E433E"/>
    <w:rsid w:val="007E5FDB"/>
    <w:rsid w:val="007E6C92"/>
    <w:rsid w:val="007E6E5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26F9"/>
    <w:rsid w:val="008638CC"/>
    <w:rsid w:val="008670C4"/>
    <w:rsid w:val="008671E4"/>
    <w:rsid w:val="00867D08"/>
    <w:rsid w:val="00874D81"/>
    <w:rsid w:val="00876989"/>
    <w:rsid w:val="008827DC"/>
    <w:rsid w:val="008848C4"/>
    <w:rsid w:val="00885CF0"/>
    <w:rsid w:val="008926C5"/>
    <w:rsid w:val="00895892"/>
    <w:rsid w:val="008A24CF"/>
    <w:rsid w:val="008A2867"/>
    <w:rsid w:val="008B3276"/>
    <w:rsid w:val="008B3381"/>
    <w:rsid w:val="008B44D4"/>
    <w:rsid w:val="008B4677"/>
    <w:rsid w:val="008B5870"/>
    <w:rsid w:val="008B5AE5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E7BE2"/>
    <w:rsid w:val="008F184C"/>
    <w:rsid w:val="008F28B3"/>
    <w:rsid w:val="008F34B2"/>
    <w:rsid w:val="008F39D7"/>
    <w:rsid w:val="008F668D"/>
    <w:rsid w:val="009015EE"/>
    <w:rsid w:val="00902006"/>
    <w:rsid w:val="009060A7"/>
    <w:rsid w:val="00907DC5"/>
    <w:rsid w:val="00913ED8"/>
    <w:rsid w:val="009174E0"/>
    <w:rsid w:val="009214CB"/>
    <w:rsid w:val="00924125"/>
    <w:rsid w:val="00934CA7"/>
    <w:rsid w:val="00935435"/>
    <w:rsid w:val="00936BF5"/>
    <w:rsid w:val="00942884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767A5"/>
    <w:rsid w:val="00977D42"/>
    <w:rsid w:val="009820F7"/>
    <w:rsid w:val="0098687C"/>
    <w:rsid w:val="00987C09"/>
    <w:rsid w:val="00996E73"/>
    <w:rsid w:val="00997978"/>
    <w:rsid w:val="009A1D4B"/>
    <w:rsid w:val="009A3AEF"/>
    <w:rsid w:val="009A3E50"/>
    <w:rsid w:val="009A69C3"/>
    <w:rsid w:val="009B3474"/>
    <w:rsid w:val="009D1548"/>
    <w:rsid w:val="009D3324"/>
    <w:rsid w:val="009D3F60"/>
    <w:rsid w:val="009D66C4"/>
    <w:rsid w:val="009D72D8"/>
    <w:rsid w:val="009E0C5F"/>
    <w:rsid w:val="009E1270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621E6"/>
    <w:rsid w:val="00A70080"/>
    <w:rsid w:val="00A74342"/>
    <w:rsid w:val="00A8278D"/>
    <w:rsid w:val="00A91B06"/>
    <w:rsid w:val="00A93A6A"/>
    <w:rsid w:val="00A94B35"/>
    <w:rsid w:val="00A97BF0"/>
    <w:rsid w:val="00AA1396"/>
    <w:rsid w:val="00AA2528"/>
    <w:rsid w:val="00AA6820"/>
    <w:rsid w:val="00AC50AB"/>
    <w:rsid w:val="00AD0708"/>
    <w:rsid w:val="00AD3166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34C1"/>
    <w:rsid w:val="00B156F9"/>
    <w:rsid w:val="00B166B3"/>
    <w:rsid w:val="00B16E90"/>
    <w:rsid w:val="00B23AC6"/>
    <w:rsid w:val="00B2585E"/>
    <w:rsid w:val="00B2711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1760"/>
    <w:rsid w:val="00BC438D"/>
    <w:rsid w:val="00BD44E5"/>
    <w:rsid w:val="00BD7457"/>
    <w:rsid w:val="00BE1D2C"/>
    <w:rsid w:val="00BF1E15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1411"/>
    <w:rsid w:val="00CC414A"/>
    <w:rsid w:val="00CD0EE2"/>
    <w:rsid w:val="00CD411D"/>
    <w:rsid w:val="00CE1F18"/>
    <w:rsid w:val="00CE48FF"/>
    <w:rsid w:val="00CF3A3D"/>
    <w:rsid w:val="00D04C50"/>
    <w:rsid w:val="00D10261"/>
    <w:rsid w:val="00D136FC"/>
    <w:rsid w:val="00D14B38"/>
    <w:rsid w:val="00D30985"/>
    <w:rsid w:val="00D31DEC"/>
    <w:rsid w:val="00D330B2"/>
    <w:rsid w:val="00D35F15"/>
    <w:rsid w:val="00D40B39"/>
    <w:rsid w:val="00D42AE7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52C8"/>
    <w:rsid w:val="00D95A4F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59E1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65AB7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553EC"/>
    <w:rsid w:val="00F603A3"/>
    <w:rsid w:val="00F725E9"/>
    <w:rsid w:val="00F77713"/>
    <w:rsid w:val="00F8680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0D20"/>
    <w:rsid w:val="00FC186F"/>
    <w:rsid w:val="00FC1A2C"/>
    <w:rsid w:val="00FC21AB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E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E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482</properties:Words>
  <properties:Characters>2722</properties:Characters>
  <properties:Lines>81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2017-03-29T09:43:00Z</dcterms:created>
  <dc:creator>banka</dc:creator>
  <cp:lastModifiedBy>Elizabeta Đeke</cp:lastModifiedBy>
  <cp:lastPrinted>2017-01-13T10:30:00Z</cp:lastPrinted>
  <dcterms:modified xmlns:xsi="http://www.w3.org/2001/XMLSchema-instance" xsi:type="dcterms:W3CDTF">2017-03-29T11:42:00Z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