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0c23" w14:paraId="ef40c23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3F751B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9D6CDA">
        <w:t>9115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</w:t>
      </w:r>
      <w:r w:rsidRPr="003F751B">
        <w:t xml:space="preserve">dana </w:t>
      </w:r>
      <w:r w:rsidR="00423F94">
        <w:t>1. rujna</w:t>
      </w:r>
      <w:r w:rsidR="00BE567D" w:rsidRPr="003F751B">
        <w:t xml:space="preserve"> </w:t>
      </w:r>
      <w:r w:rsidR="0039606F" w:rsidRPr="003F751B">
        <w:t>2016</w:t>
      </w:r>
      <w:r w:rsidR="00590AEF" w:rsidRPr="003F751B">
        <w:t>.</w:t>
      </w:r>
      <w:r w:rsidRPr="003F751B">
        <w:t>,</w:t>
      </w:r>
      <w:r w:rsidR="00F034D3" w:rsidRPr="003F751B">
        <w:t xml:space="preserve"> </w:t>
      </w:r>
      <w:r w:rsidRPr="003F751B">
        <w:t>objavljuje</w:t>
      </w:r>
      <w:r w:rsidR="008155EE" w:rsidRPr="003F751B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9D6CDA" w:rsidRPr="009D6CDA">
        <w:t>UDRUGA ZAGREBAČKIH BRANITELJA VUKOVARA, Zagreb, Ilica 5, OIB: 92029675652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9D6CDA">
        <w:t>146.049,91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423F94">
        <w:t>1. rujna</w:t>
      </w:r>
      <w:r w:rsidR="00C35C3A" w:rsidRPr="009D6CDA">
        <w:rPr>
          <w:color w:val="FF0000"/>
        </w:rPr>
        <w:t xml:space="preserve"> </w:t>
      </w:r>
      <w:r w:rsidR="00C35C3A">
        <w:t>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sectPr w:rsidSect="005632E0" w:rsidR="005632E0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51B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9D6CDA">
      <w:t>t-9115</w:t>
    </w:r>
    <w:r w:rsidR="00BE567D" w:rsidRPr="00774CCB">
      <w:t>/15</w:t>
    </w:r>
    <w:r w:rsidR="00423F94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114EAD"/>
    <w:rsid w:val="001721FB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9606F"/>
    <w:rsid w:val="003C58C5"/>
    <w:rsid w:val="003D07F2"/>
    <w:rsid w:val="003D35F9"/>
    <w:rsid w:val="003D5269"/>
    <w:rsid w:val="003E3A15"/>
    <w:rsid w:val="003F751B"/>
    <w:rsid w:val="00413F4C"/>
    <w:rsid w:val="0042313F"/>
    <w:rsid w:val="00423F94"/>
    <w:rsid w:val="00430885"/>
    <w:rsid w:val="00471FCB"/>
    <w:rsid w:val="004B337A"/>
    <w:rsid w:val="004D2047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73F1"/>
    <w:rsid w:val="00695A8D"/>
    <w:rsid w:val="006C02C0"/>
    <w:rsid w:val="00774CCB"/>
    <w:rsid w:val="007B5AFD"/>
    <w:rsid w:val="007D3D2E"/>
    <w:rsid w:val="007D5A5D"/>
    <w:rsid w:val="007F2E9A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D6CDA"/>
    <w:rsid w:val="009F6026"/>
    <w:rsid w:val="00A147E6"/>
    <w:rsid w:val="00A677F5"/>
    <w:rsid w:val="00A71431"/>
    <w:rsid w:val="00AC4528"/>
    <w:rsid w:val="00AD027A"/>
    <w:rsid w:val="00AE05B1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555E7"/>
    <w:rsid w:val="00E95791"/>
    <w:rsid w:val="00EC3302"/>
    <w:rsid w:val="00ED6AA8"/>
    <w:rsid w:val="00F034D3"/>
    <w:rsid w:val="00F530D2"/>
    <w:rsid w:val="00F761A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5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5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9115</izvorni_sadrzaj>
    <derivirana_varijabla naziv="DomainObject.Predmet.Broj_1">9115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St-9115/2015</izvorni_sadrzaj>
    <derivirana_varijabla naziv="DomainObject.Predmet.OznakaBroj_1">St-9115/2015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ZAGREBAČKIH BRANITELJA VUKOVARA</izvorni_sadrzaj>
    <derivirana_varijabla naziv="DomainObject.Predmet.ProtustrankaFormated_1">  UDRUGA ZAGREBAČKIH BRANITELJA VUKOVARA</derivirana_varijabla>
  </DomainObject.Predmet.ProtustrankaFormated>
  <DomainObject.Predmet.ProtustrankaFormatedOIB>
    <izvorni_sadrzaj>  UDRUGA ZAGREBAČKIH BRANITELJA VUKOVARA, OIB 92029675652</izvorni_sadrzaj>
    <derivirana_varijabla naziv="DomainObject.Predmet.ProtustrankaFormatedOIB_1">  UDRUGA ZAGREBAČKIH BRANITELJA VUKOVARA, OIB 92029675652</derivirana_varijabla>
  </DomainObject.Predmet.ProtustrankaFormatedOIB>
  <DomainObject.Predmet.ProtustrankaFormatedWithAdress>
    <izvorni_sadrzaj> UDRUGA ZAGREBAČKIH BRANITELJA VUKOVARA, Ilica 5, 10000 Zagreb</izvorni_sadrzaj>
    <derivirana_varijabla naziv="DomainObject.Predmet.ProtustrankaFormatedWithAdress_1"> UDRUGA ZAGREBAČKIH BRANITELJA VUKOVARA, Ilica 5, 10000 Zagreb</derivirana_varijabla>
  </DomainObject.Predmet.ProtustrankaFormatedWithAdress>
  <DomainObject.Predmet.ProtustrankaFormatedWithAdressOIB>
    <izvorni_sadrzaj> UDRUGA ZAGREBAČKIH BRANITELJA VUKOVARA, OIB 92029675652, Ilica 5, 10000 Zagreb</izvorni_sadrzaj>
    <derivirana_varijabla naziv="DomainObject.Predmet.ProtustrankaFormatedWithAdressOIB_1"> UDRUGA ZAGREBAČKIH BRANITELJA VUKOVARA, OIB 92029675652, Ilica 5, 10000 Zagreb</derivirana_varijabla>
  </DomainObject.Predmet.ProtustrankaFormatedWithAdressOIB>
  <DomainObject.Predmet.ProtustrankaWithAdress>
    <izvorni_sadrzaj>UDRUGA ZAGREBAČKIH BRANITELJA VUKOVARA Ilica 5, 10000 Zagreb</izvorni_sadrzaj>
    <derivirana_varijabla naziv="DomainObject.Predmet.ProtustrankaWithAdress_1">UDRUGA ZAGREBAČKIH BRANITELJA VUKOVARA Ilica 5, 10000 Zagreb</derivirana_varijabla>
  </DomainObject.Predmet.ProtustrankaWithAdress>
  <DomainObject.Predmet.ProtustrankaWithAdressOIB>
    <izvorni_sadrzaj>UDRUGA ZAGREBAČKIH BRANITELJA VUKOVARA, OIB 92029675652, Ilica 5, 10000 Zagreb</izvorni_sadrzaj>
    <derivirana_varijabla naziv="DomainObject.Predmet.ProtustrankaWithAdressOIB_1">UDRUGA ZAGREBAČKIH BRANITELJA VUKOVARA, OIB 92029675652, Ilica 5, 10000 Zagreb</derivirana_varijabla>
  </DomainObject.Predmet.ProtustrankaWithAdressOIB>
  <DomainObject.Predmet.ProtustrankaNazivFormated>
    <izvorni_sadrzaj>UDRUGA ZAGREBAČKIH BRANITELJA VUKOVARA</izvorni_sadrzaj>
    <derivirana_varijabla naziv="DomainObject.Predmet.ProtustrankaNazivFormated_1">UDRUGA ZAGREBAČKIH BRANITELJA VUKOVARA</derivirana_varijabla>
  </DomainObject.Predmet.ProtustrankaNazivFormated>
  <DomainObject.Predmet.ProtustrankaNazivFormatedOIB>
    <izvorni_sadrzaj>UDRUGA ZAGREBAČKIH BRANITELJA VUKOVARA, OIB 92029675652</izvorni_sadrzaj>
    <derivirana_varijabla naziv="DomainObject.Predmet.ProtustrankaNazivFormatedOIB_1">UDRUGA ZAGREBAČKIH BRANITELJA VUKOVARA, OIB 92029675652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ZAGREBAČKIH BRANITELJA VUKOVARA</item>
    </izvorni_sadrzaj>
    <derivirana_varijabla naziv="DomainObject.Predmet.ProtuStrankaListFormated_1">
      <item>UDRUGA ZAGREBAČKIH BRANITELJA VUKOVARA</item>
    </derivirana_varijabla>
  </DomainObject.Predmet.ProtuStrankaListFormated>
  <DomainObject.Predmet.ProtuStrankaListFormatedOIB>
    <izvorni_sadrzaj>
      <item>UDRUGA ZAGREBAČKIH BRANITELJA VUKOVARA, OIB 92029675652</item>
    </izvorni_sadrzaj>
    <derivirana_varijabla naziv="DomainObject.Predmet.ProtuStrankaListFormatedOIB_1">
      <item>UDRUGA ZAGREBAČKIH BRANITELJA VUKOVARA, OIB 92029675652</item>
    </derivirana_varijabla>
  </DomainObject.Predmet.ProtuStrankaListFormatedOIB>
  <DomainObject.Predmet.ProtuStrankaListFormatedWithAdress>
    <izvorni_sadrzaj>
      <item>UDRUGA ZAGREBAČKIH BRANITELJA VUKOVARA, Ilica 5, 10000 Zagreb</item>
    </izvorni_sadrzaj>
    <derivirana_varijabla naziv="DomainObject.Predmet.ProtuStrankaListFormatedWithAdress_1">
      <item>UDRUGA ZAGREBAČKIH BRANITELJA VUKOVARA, Ilica 5, 10000 Zagreb</item>
    </derivirana_varijabla>
  </DomainObject.Predmet.ProtuStrankaListFormatedWithAdress>
  <DomainObject.Predmet.ProtuStrankaListFormatedWithAdressOIB>
    <izvorni_sadrzaj>
      <item>UDRUGA ZAGREBAČKIH BRANITELJA VUKOVARA, OIB 92029675652, Ilica 5, 10000 Zagreb</item>
    </izvorni_sadrzaj>
    <derivirana_varijabla naziv="DomainObject.Predmet.ProtuStrankaListFormatedWithAdressOIB_1">
      <item>UDRUGA ZAGREBAČKIH BRANITELJA VUKOVARA, OIB 92029675652, Ilica 5, 10000 Zagreb</item>
    </derivirana_varijabla>
  </DomainObject.Predmet.ProtuStrankaListFormatedWithAdressOIB>
  <DomainObject.Predmet.ProtuStrankaListNazivFormated>
    <izvorni_sadrzaj>
      <item>UDRUGA ZAGREBAČKIH BRANITELJA VUKOVARA</item>
    </izvorni_sadrzaj>
    <derivirana_varijabla naziv="DomainObject.Predmet.ProtuStrankaListNazivFormated_1">
      <item>UDRUGA ZAGREBAČKIH BRANITELJA VUKOVARA</item>
    </derivirana_varijabla>
  </DomainObject.Predmet.ProtuStrankaListNazivFormated>
  <DomainObject.Predmet.ProtuStrankaListNazivFormatedOIB>
    <izvorni_sadrzaj>
      <item>UDRUGA ZAGREBAČKIH BRANITELJA VUKOVARA, OIB 92029675652</item>
    </izvorni_sadrzaj>
    <derivirana_varijabla naziv="DomainObject.Predmet.ProtuStrankaListNazivFormatedOIB_1">
      <item>UDRUGA ZAGREBAČKIH BRANITELJA VUKOVARA, OIB 92029675652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ZAGREBAČKIH BRANITELJA VUKOVARA</izvorni_sadrzaj>
    <derivirana_varijabla naziv="DomainObject.Predmet.ProtustrankaIDrugi_1">UDRUGA ZAGREBAČKIH BRANITELJA VUKOVARA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ZAGREBAČKIH BRANITELJA VUKOVARA, OIB 92029675652, Ilica 5, 10000 Zagreb</izvorni_sadrzaj>
    <derivirana_varijabla naziv="DomainObject.Predmet.ProtustrankaIDrugiAdressOIB_1">UDRUGA ZAGREBAČKIH BRANITELJA VUKOVARA, OIB 92029675652,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ZAGREBAČKIH BRANITELJA VUKOVARA</item>
      <item>FINA Regionalni centar Zagreb</item>
    </izvorni_sadrzaj>
    <derivirana_varijabla naziv="DomainObject.Predmet.SudioniciListNaziv_1">
      <item>UDRUGA ZAGREBAČKIH BRANITELJA VUKOVARA</item>
      <item>FINA Regionalni centar Zagreb</item>
    </derivirana_varijabla>
  </DomainObject.Predmet.SudioniciListNaziv>
  <DomainObject.Predmet.SudioniciListAdressOIB>
    <izvorni_sadrzaj>
      <item>UDRUGA ZAGREBAČKIH BRANITELJA VUKOVARA, OIB 92029675652, Ilica 5,10000 Zagreb</item>
      <item>FINA Regionalni centar Zagreb, OIB 85821130368, Trg svibanjskih žrtava 1995. 1,10000 Zagreb</item>
    </izvorni_sadrzaj>
    <derivirana_varijabla naziv="DomainObject.Predmet.SudioniciListAdressOIB_1">
      <item>UDRUGA ZAGREBAČKIH BRANITELJA VUKOVARA, OIB 92029675652, Ilica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92029675652</item>
      <item>, OIB 85821130368</item>
    </izvorni_sadrzaj>
    <derivirana_varijabla naziv="DomainObject.Predmet.SudioniciListNazivOIB_1">
      <item>, OIB 92029675652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C40A9-DAB6-4C7B-BEED-EA6D56D01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1248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2016-08-31T07:46:00Z</dcterms:created>
  <dc:creator>ilukac</dc:creator>
  <cp:lastModifiedBy>Ivana Rogić</cp:lastModifiedBy>
  <cp:lastPrinted>2016-09-01T08:27:00Z</cp:lastPrinted>
  <dcterms:modified xmlns:xsi="http://www.w3.org/2001/XMLSchema-instance" xsi:type="dcterms:W3CDTF">2016-09-01T08:35:00Z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