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1eb1" w14:paraId="ed81eb1" w:rsidRDefault="002F23A2" w:rsidP="004C3997" w:rsidR="002F23A2">
      <w:pPr>
        <w:jc w:val="both"/>
        <w15:collapsed w:val="false"/>
      </w:pPr>
      <w:bookmarkStart w:name="_GoBack" w:id="0"/>
      <w:bookmarkEnd w:id="0"/>
    </w:p>
    <w:p w:rsidRDefault="002F23A2" w:rsidP="004C3997" w:rsidR="002F23A2">
      <w:pPr>
        <w:jc w:val="both"/>
      </w:pPr>
      <w:r>
        <w:t xml:space="preserve"> </w:t>
      </w:r>
      <w:r w:rsidR="004217B5">
        <w:t xml:space="preserve">           </w:t>
      </w:r>
      <w:r w:rsidR="004217B5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A2" w:rsidP="004C3997" w:rsidR="002F23A2">
      <w:pPr>
        <w:jc w:val="both"/>
      </w:pPr>
      <w:r>
        <w:t xml:space="preserve"> REPUBLIKA HRVATSKA</w:t>
      </w:r>
    </w:p>
    <w:p w:rsidRDefault="002F23A2" w:rsidP="004C3997" w:rsidR="002F23A2">
      <w:pPr>
        <w:jc w:val="both"/>
      </w:pPr>
      <w:r>
        <w:t xml:space="preserve">   Trgovački sud u Zagrebu                                                                           </w:t>
      </w:r>
    </w:p>
    <w:p w:rsidRDefault="002F23A2" w:rsidP="004C3997" w:rsidR="002F23A2">
      <w:pPr>
        <w:jc w:val="both"/>
      </w:pPr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2F23A2" w:rsidP="004C3997" w:rsidR="002F23A2">
      <w:pPr>
        <w:ind w:firstLine="708" w:left="6372"/>
        <w:jc w:val="both"/>
      </w:pPr>
      <w:r>
        <w:t>18. St-867/2019</w:t>
      </w:r>
    </w:p>
    <w:p w:rsidRDefault="002F23A2" w:rsidP="004C3997" w:rsidR="002F23A2">
      <w:pPr>
        <w:jc w:val="both"/>
      </w:pPr>
    </w:p>
    <w:p w:rsidRDefault="002F23A2" w:rsidP="004C3997" w:rsidR="002F23A2">
      <w:pPr>
        <w:jc w:val="both"/>
      </w:pPr>
    </w:p>
    <w:p w:rsidRDefault="002F23A2" w:rsidP="004C3997" w:rsidR="002F23A2">
      <w:pPr>
        <w:jc w:val="both"/>
      </w:pPr>
      <w:r>
        <w:t xml:space="preserve">     </w:t>
      </w:r>
      <w:r>
        <w:tab/>
      </w:r>
      <w:r>
        <w:tab/>
      </w:r>
      <w:r>
        <w:tab/>
        <w:t xml:space="preserve"> </w:t>
      </w:r>
      <w:r>
        <w:tab/>
        <w:t>R E P U B L I K A  H R V A T S K A</w:t>
      </w:r>
    </w:p>
    <w:p w:rsidRDefault="002F23A2" w:rsidP="004C3997" w:rsidR="002F23A2">
      <w:pPr>
        <w:jc w:val="both"/>
      </w:pPr>
    </w:p>
    <w:p w:rsidRDefault="002F23A2" w:rsidP="004C3997" w:rsidR="002F23A2">
      <w:pPr>
        <w:jc w:val="both"/>
      </w:pPr>
      <w:r>
        <w:t xml:space="preserve">                                                                 R J E Š E N J E</w:t>
      </w:r>
    </w:p>
    <w:p w:rsidRDefault="002F23A2" w:rsidP="004C3997" w:rsidR="002F23A2">
      <w:pPr>
        <w:jc w:val="both"/>
      </w:pPr>
    </w:p>
    <w:p w:rsidRDefault="002F23A2" w:rsidP="004C3997" w:rsidR="002F23A2">
      <w:pPr>
        <w:jc w:val="both"/>
      </w:pPr>
    </w:p>
    <w:p w:rsidRDefault="002F23A2" w:rsidP="004C3997" w:rsidR="002F23A2">
      <w:pPr>
        <w:ind w:firstLine="708"/>
        <w:jc w:val="both"/>
      </w:pPr>
      <w:r>
        <w:t xml:space="preserve">Trgovački sud u Zagrebu, sudac Danijela Uzelac, u stečajnom postupku u povodu prijedloga FINANCIJSKE AGENCIJE, OIB 85821130368, Zagreb, Ulica grada Vukovara 70, za otvaranje stečajnog postupka nad dužnikom MK CONCEPT j.d.o.o., OIB 99693489966, Lučko, </w:t>
      </w:r>
      <w:proofErr w:type="spellStart"/>
      <w:r>
        <w:t>Hrastovička</w:t>
      </w:r>
      <w:proofErr w:type="spellEnd"/>
      <w:r>
        <w:t xml:space="preserve"> ulica 34, 9. srpnja 2019. </w:t>
      </w:r>
    </w:p>
    <w:p w:rsidRDefault="002F23A2" w:rsidP="004C3997" w:rsidR="002F23A2">
      <w:pPr>
        <w:jc w:val="both"/>
      </w:pPr>
    </w:p>
    <w:p w:rsidRDefault="002F23A2" w:rsidP="004C3997" w:rsidR="002F23A2">
      <w:pPr>
        <w:jc w:val="both"/>
      </w:pPr>
    </w:p>
    <w:p w:rsidRDefault="002F23A2" w:rsidP="004C3997" w:rsidR="002F23A2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r i j e š i o    j e</w:t>
      </w:r>
    </w:p>
    <w:p w:rsidRDefault="002F23A2" w:rsidP="004C3997" w:rsidR="002F23A2">
      <w:pPr>
        <w:jc w:val="both"/>
      </w:pPr>
    </w:p>
    <w:p w:rsidRDefault="00C05B5F" w:rsidP="004C3997" w:rsidR="00C05B5F">
      <w:pPr>
        <w:jc w:val="both"/>
      </w:pPr>
    </w:p>
    <w:p w:rsidRDefault="002F23A2" w:rsidP="004C3997" w:rsidR="002F23A2">
      <w:pPr>
        <w:ind w:firstLine="708"/>
        <w:jc w:val="both"/>
      </w:pPr>
      <w:r>
        <w:t>I. Pozivaju se osobe koje imaju pravni interes za provedbom stečajnoga postupaka nad  dužnikom</w:t>
      </w:r>
      <w:r w:rsidRPr="002F23A2">
        <w:t xml:space="preserve"> MK CONCEPT j.d.o.o., OIB 996934899</w:t>
      </w:r>
      <w:r w:rsidR="007648DF">
        <w:t xml:space="preserve">66, Lučko, </w:t>
      </w:r>
      <w:proofErr w:type="spellStart"/>
      <w:r w:rsidR="007648DF">
        <w:t>Hrastovička</w:t>
      </w:r>
      <w:proofErr w:type="spellEnd"/>
      <w:r w:rsidR="007648DF">
        <w:t xml:space="preserve"> ulica 34</w:t>
      </w:r>
      <w:r>
        <w:t xml:space="preserve">, u roku 15 dana predujmiti iznos od  6.431,00 kn za pokriće troškova prethodnog i stečajnog postupka na račun Trgovačkog suda u Zagrebu otvoren pri Hrvatskoj poštanskoj banci d.d. Zagreb, broj IBAN HR9223900011300000460, model 05, poziv na broj </w:t>
      </w:r>
      <w:r w:rsidR="007648DF">
        <w:t>867</w:t>
      </w:r>
      <w:r>
        <w:t>-2019.</w:t>
      </w:r>
    </w:p>
    <w:p w:rsidRDefault="002F23A2" w:rsidP="004C3997" w:rsidR="002F23A2">
      <w:pPr>
        <w:jc w:val="both"/>
      </w:pPr>
    </w:p>
    <w:p w:rsidRDefault="002F23A2" w:rsidP="004C3997" w:rsidR="002F23A2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2F23A2" w:rsidP="004C3997" w:rsidR="002F23A2">
      <w:pPr>
        <w:jc w:val="both"/>
      </w:pPr>
    </w:p>
    <w:p w:rsidRDefault="002F23A2" w:rsidP="004C3997" w:rsidR="002F23A2">
      <w:pPr>
        <w:jc w:val="both"/>
      </w:pPr>
    </w:p>
    <w:p w:rsidRDefault="002F23A2" w:rsidP="004C3997" w:rsidR="002F23A2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 Obrazloženje</w:t>
      </w:r>
    </w:p>
    <w:p w:rsidRDefault="002F23A2" w:rsidP="004C3997" w:rsidR="002F23A2">
      <w:pPr>
        <w:jc w:val="both"/>
      </w:pPr>
    </w:p>
    <w:p w:rsidRDefault="002F23A2" w:rsidP="004C3997" w:rsidR="002F23A2">
      <w:pPr>
        <w:jc w:val="both"/>
      </w:pPr>
    </w:p>
    <w:p w:rsidRDefault="002F23A2" w:rsidP="004C3997" w:rsidR="002F23A2">
      <w:pPr>
        <w:ind w:firstLine="708"/>
        <w:jc w:val="both"/>
      </w:pPr>
      <w:r>
        <w:t xml:space="preserve">Na temelju prijedloga Financijske agencije za otvaranje stečajnog postupka nad dužnikom, sud je rješenjem od </w:t>
      </w:r>
      <w:r w:rsidR="007648DF">
        <w:t>8</w:t>
      </w:r>
      <w:r>
        <w:t>. travnja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2F23A2" w:rsidP="004C3997" w:rsidR="002F23A2">
      <w:pPr>
        <w:jc w:val="both"/>
      </w:pPr>
    </w:p>
    <w:p w:rsidRDefault="002F23A2" w:rsidP="004C3997" w:rsidR="002F23A2">
      <w:pPr>
        <w:jc w:val="both"/>
      </w:pPr>
      <w:r>
        <w:t xml:space="preserve"> </w:t>
      </w:r>
      <w:r>
        <w:tab/>
        <w:t xml:space="preserve">Tijekom prethodnog postupka sud je temelju uvida u Zajednički informacijski sustav zemljišnih knjiga i katastra (ZIS) utvrdio da dužnik nije evidentiran kao vlasnik nekretnina  (list 4 spisa), dok je na temelju Uvjerenja Stanice za </w:t>
      </w:r>
      <w:r w:rsidR="00236011">
        <w:t>tehnički pregled vozila (list 17</w:t>
      </w:r>
      <w:r w:rsidR="0036389C">
        <w:t xml:space="preserve">. spisa) </w:t>
      </w:r>
      <w:r>
        <w:lastRenderedPageBreak/>
        <w:t xml:space="preserve">utvrdio da dužnik nije evidentiran kao vlasnik vozila. Dužnikov zastupnik po zakonu je </w:t>
      </w:r>
      <w:r w:rsidR="00236011">
        <w:t xml:space="preserve">na ročištu 25. travnja 2019. izjavio da se protivi otvaranju stečajnog postupka nad dužnikom budući da će dužnik podmiriti dug i </w:t>
      </w:r>
      <w:proofErr w:type="spellStart"/>
      <w:r w:rsidR="00236011">
        <w:t>odblokirati</w:t>
      </w:r>
      <w:proofErr w:type="spellEnd"/>
      <w:r w:rsidR="00236011">
        <w:t xml:space="preserve"> račun.</w:t>
      </w:r>
    </w:p>
    <w:p w:rsidRDefault="002F23A2" w:rsidP="004C3997" w:rsidR="002F23A2">
      <w:pPr>
        <w:jc w:val="both"/>
      </w:pPr>
    </w:p>
    <w:p w:rsidRDefault="002F23A2" w:rsidP="004C3997" w:rsidR="002F23A2" w:rsidRPr="00FD6A90">
      <w:pPr>
        <w:jc w:val="both"/>
      </w:pPr>
      <w:r>
        <w:tab/>
        <w:t xml:space="preserve"> </w:t>
      </w:r>
      <w:r w:rsidR="0036389C">
        <w:t>Iako iz</w:t>
      </w:r>
      <w:r>
        <w:t xml:space="preserve"> potvrde Financijske agencije od </w:t>
      </w:r>
      <w:r w:rsidR="009722D0">
        <w:t>15. travnja</w:t>
      </w:r>
      <w:r>
        <w:t xml:space="preserve"> 2019. proizlazi da je dužnik na dan izdavanja </w:t>
      </w:r>
      <w:r w:rsidR="0036389C">
        <w:t xml:space="preserve">te </w:t>
      </w:r>
      <w:r>
        <w:t>potvrde imao evidentirane neizvršene osnove za plaćanje u neprekinutom razdoblju od 13</w:t>
      </w:r>
      <w:r w:rsidR="009722D0">
        <w:t>6</w:t>
      </w:r>
      <w:r>
        <w:t xml:space="preserve"> dana u iznosu od </w:t>
      </w:r>
      <w:r w:rsidR="0036389C">
        <w:t xml:space="preserve">28.183,41 kn, ovaj su je po službenoj dužnosti </w:t>
      </w:r>
      <w:r w:rsidR="004C3997">
        <w:t xml:space="preserve"> </w:t>
      </w:r>
      <w:r w:rsidR="0036389C">
        <w:t>izvršio</w:t>
      </w:r>
      <w:r w:rsidR="009722D0" w:rsidRPr="009722D0">
        <w:rPr>
          <w:color w:val="FF0000"/>
        </w:rPr>
        <w:t xml:space="preserve"> </w:t>
      </w:r>
      <w:r w:rsidR="0036389C">
        <w:t>uvid</w:t>
      </w:r>
      <w:r w:rsidR="009722D0" w:rsidRPr="00FD6A90">
        <w:t xml:space="preserve"> </w:t>
      </w:r>
      <w:r w:rsidR="004C3997" w:rsidRPr="00FD6A90">
        <w:t>u</w:t>
      </w:r>
      <w:r w:rsidR="0036389C">
        <w:t xml:space="preserve"> sustav Financijske agencije e-</w:t>
      </w:r>
      <w:r w:rsidR="004C3997" w:rsidRPr="00FD6A90">
        <w:t xml:space="preserve">Blokade 9. srpnja 2019. </w:t>
      </w:r>
      <w:r w:rsidR="0036389C">
        <w:t>na temelju čega je utvrdio da</w:t>
      </w:r>
      <w:r w:rsidR="004C3997" w:rsidRPr="00FD6A90">
        <w:t xml:space="preserve"> je na taj dan dužnik bio u blokadi za iznos od</w:t>
      </w:r>
      <w:r w:rsidR="00FD6A90" w:rsidRPr="00FD6A90">
        <w:t xml:space="preserve"> 153.768,25</w:t>
      </w:r>
      <w:r w:rsidR="004C3997" w:rsidRPr="00FD6A90">
        <w:t xml:space="preserve"> kn i to u neprekidnom trajanju duljem od 60 dana.</w:t>
      </w:r>
    </w:p>
    <w:p w:rsidRDefault="002F23A2" w:rsidP="004C3997" w:rsidR="002F23A2">
      <w:pPr>
        <w:jc w:val="both"/>
      </w:pPr>
    </w:p>
    <w:p w:rsidRDefault="002F23A2" w:rsidP="004C3997" w:rsidR="002F23A2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2F23A2" w:rsidP="004C3997" w:rsidR="002F23A2">
      <w:pPr>
        <w:jc w:val="both"/>
      </w:pPr>
    </w:p>
    <w:p w:rsidRDefault="002F23A2" w:rsidP="004C3997" w:rsidR="002F23A2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kn. 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u iznosu od 160,00 kn.</w:t>
      </w:r>
    </w:p>
    <w:p w:rsidRDefault="002F23A2" w:rsidP="004C3997" w:rsidR="002F23A2">
      <w:pPr>
        <w:jc w:val="both"/>
      </w:pPr>
    </w:p>
    <w:p w:rsidRDefault="002F23A2" w:rsidP="004C3997" w:rsidR="002F23A2">
      <w:pPr>
        <w:jc w:val="both"/>
      </w:pPr>
      <w:r>
        <w:tab/>
        <w:t>Slijedom navedenog, ukupni troškovi prethodnoga i otvorenoga stečajnog postupka utemeljeni na trajanju postupka od 6 mjeseci iznosi bi 6.431,00 kn. Budući da iz obavijesti Financijske agencije proizlazi da nisu zaplijenjena sredstava na ime predujma za namirenje troškova stečajnog postupka u smislu odredbe čl. 112. st. 5. SZ-a navedeni iznos troškova nije mogao biti umanjen.</w:t>
      </w:r>
    </w:p>
    <w:p w:rsidRDefault="002F23A2" w:rsidP="004C3997" w:rsidR="002F23A2">
      <w:pPr>
        <w:jc w:val="both"/>
      </w:pPr>
    </w:p>
    <w:p w:rsidRDefault="002F23A2" w:rsidP="004C3997" w:rsidR="002F23A2">
      <w:pPr>
        <w:jc w:val="both"/>
      </w:pPr>
      <w:r>
        <w:lastRenderedPageBreak/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4C3997" w:rsidP="004C3997" w:rsidR="004C3997">
      <w:pPr>
        <w:jc w:val="both"/>
      </w:pPr>
    </w:p>
    <w:p w:rsidRDefault="004C3997" w:rsidP="004C3997" w:rsidR="004C3997">
      <w:pPr>
        <w:jc w:val="both"/>
      </w:pPr>
      <w:r>
        <w:tab/>
      </w:r>
      <w:r>
        <w:tab/>
      </w:r>
      <w:r>
        <w:tab/>
        <w:t xml:space="preserve">             U Zagrebu 9. srpnja 2019.</w:t>
      </w:r>
    </w:p>
    <w:p w:rsidRDefault="002F23A2" w:rsidP="004C3997" w:rsidR="002F23A2">
      <w:pPr>
        <w:jc w:val="both"/>
      </w:pPr>
    </w:p>
    <w:p w:rsidRDefault="004217B5" w:rsidP="004217B5" w:rsidR="004217B5">
      <w:pPr>
        <w:jc w:val="right"/>
      </w:pPr>
      <w:r>
        <w:t>Sudac</w:t>
      </w:r>
    </w:p>
    <w:p w:rsidRDefault="004217B5" w:rsidP="004217B5" w:rsidR="002F23A2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2F23A2" w:rsidP="004C3997" w:rsidR="002F23A2">
      <w:pPr>
        <w:jc w:val="both"/>
      </w:pPr>
    </w:p>
    <w:p w:rsidRDefault="002F23A2" w:rsidP="004C3997" w:rsidR="002F23A2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</w:t>
      </w:r>
    </w:p>
    <w:p w:rsidRDefault="002F23A2" w:rsidP="004C3997" w:rsidR="002F23A2">
      <w:pPr>
        <w:jc w:val="both"/>
      </w:pPr>
    </w:p>
    <w:p w:rsidRDefault="002F23A2" w:rsidP="004217B5" w:rsidR="002F23A2">
      <w:pPr>
        <w:ind w:firstLine="708" w:left="5664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F23A2" w:rsidP="004217B5" w:rsidR="002F23A2">
      <w:pPr>
        <w:ind w:firstLine="708" w:left="5664"/>
        <w:jc w:val="right"/>
      </w:pPr>
      <w:r>
        <w:t>Katarina Franjić</w:t>
      </w:r>
    </w:p>
    <w:p w:rsidRDefault="002F23A2" w:rsidP="004C3997" w:rsidR="002F23A2">
      <w:pPr>
        <w:jc w:val="both"/>
      </w:pPr>
    </w:p>
    <w:p w:rsidRDefault="002F23A2" w:rsidP="004C3997" w:rsidR="002F23A2">
      <w:pPr>
        <w:jc w:val="both"/>
      </w:pPr>
    </w:p>
    <w:p w:rsidRDefault="000D10AB" w:rsidP="004C3997" w:rsidR="000D10AB">
      <w:pPr>
        <w:jc w:val="both"/>
      </w:pPr>
    </w:p>
    <w:sectPr w:rsidR="000D10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BEE"/>
    <w:rsid w:val="000D10AB"/>
    <w:rsid w:val="00133BEE"/>
    <w:rsid w:val="00236011"/>
    <w:rsid w:val="002F23A2"/>
    <w:rsid w:val="0036389C"/>
    <w:rsid w:val="0037340F"/>
    <w:rsid w:val="004217B5"/>
    <w:rsid w:val="004C3997"/>
    <w:rsid w:val="007648DF"/>
    <w:rsid w:val="00801F37"/>
    <w:rsid w:val="009722D0"/>
    <w:rsid w:val="00C05B5F"/>
    <w:rsid w:val="00FD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17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17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4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4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4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4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17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17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4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4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4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4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St-867/2019</izvorni_sadrzaj>
    <derivirana_varijabla naziv="DomainObject.Predmet.OznakaBroj_1">St-867/2019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MK CONCEPT j.d.o.o. za usluge</izvorni_sadrzaj>
    <derivirana_varijabla naziv="DomainObject.Predmet.ProtustrankaFormated_1">  MK CONCEPT j.d.o.o. za usluge</derivirana_varijabla>
  </DomainObject.Predmet.ProtustrankaFormated>
  <DomainObject.Predmet.ProtustrankaFormatedOIB>
    <izvorni_sadrzaj>  MK CONCEPT j.d.o.o. za usluge, OIB 99693489966</izvorni_sadrzaj>
    <derivirana_varijabla naziv="DomainObject.Predmet.ProtustrankaFormatedOIB_1">  MK CONCEPT j.d.o.o. za usluge, OIB 99693489966</derivirana_varijabla>
  </DomainObject.Predmet.ProtustrankaFormatedOIB>
  <DomainObject.Predmet.ProtustrankaFormatedWithAdress>
    <izvorni_sadrzaj> MK CONCEPT j.d.o.o. za usluge, Hrastovička ulica 34, 10250 Lučko</izvorni_sadrzaj>
    <derivirana_varijabla naziv="DomainObject.Predmet.ProtustrankaFormatedWithAdress_1"> MK CONCEPT j.d.o.o. za usluge, Hrastovička ulica 34, 10250 Lučko</derivirana_varijabla>
  </DomainObject.Predmet.ProtustrankaFormatedWithAdress>
  <DomainObject.Predmet.ProtustrankaFormatedWithAdressOIB>
    <izvorni_sadrzaj> MK CONCEPT j.d.o.o. za usluge, OIB 99693489966, Hrastovička ulica 34, 10250 Lučko</izvorni_sadrzaj>
    <derivirana_varijabla naziv="DomainObject.Predmet.ProtustrankaFormatedWithAdressOIB_1"> MK CONCEPT j.d.o.o. za usluge, OIB 99693489966, Hrastovička ulica 34, 10250 Lučko</derivirana_varijabla>
  </DomainObject.Predmet.ProtustrankaFormatedWithAdressOIB>
  <DomainObject.Predmet.ProtustrankaWithAdress>
    <izvorni_sadrzaj>MK CONCEPT j.d.o.o. za usluge Hrastovička ulica 34, 10250 Lučko</izvorni_sadrzaj>
    <derivirana_varijabla naziv="DomainObject.Predmet.ProtustrankaWithAdress_1">MK CONCEPT j.d.o.o. za usluge Hrastovička ulica 34, 10250 Lučko</derivirana_varijabla>
  </DomainObject.Predmet.ProtustrankaWithAdress>
  <DomainObject.Predmet.ProtustrankaWithAdressOIB>
    <izvorni_sadrzaj>MK CONCEPT j.d.o.o. za usluge, OIB 99693489966, Hrastovička ulica 34, 10250 Lučko</izvorni_sadrzaj>
    <derivirana_varijabla naziv="DomainObject.Predmet.ProtustrankaWithAdressOIB_1">MK CONCEPT j.d.o.o. za usluge, OIB 99693489966, Hrastovička ulica 34, 10250 Lučko</derivirana_varijabla>
  </DomainObject.Predmet.ProtustrankaWithAdressOIB>
  <DomainObject.Predmet.ProtustrankaNazivFormated>
    <izvorni_sadrzaj>MK CONCEPT j.d.o.o. za usluge</izvorni_sadrzaj>
    <derivirana_varijabla naziv="DomainObject.Predmet.ProtustrankaNazivFormated_1">MK CONCEPT j.d.o.o. za usluge</derivirana_varijabla>
  </DomainObject.Predmet.ProtustrankaNazivFormated>
  <DomainObject.Predmet.ProtustrankaNazivFormatedOIB>
    <izvorni_sadrzaj>MK CONCEPT j.d.o.o. za usluge, OIB 99693489966</izvorni_sadrzaj>
    <derivirana_varijabla naziv="DomainObject.Predmet.ProtustrankaNazivFormatedOIB_1">MK CONCEPT j.d.o.o. za usluge, OIB 99693489966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MK CONCEPT j.d.o.o. za usluge</item>
    </izvorni_sadrzaj>
    <derivirana_varijabla naziv="DomainObject.Predmet.ProtuStrankaListFormated_1">
      <item>MK CONCEPT j.d.o.o. za usluge</item>
    </derivirana_varijabla>
  </DomainObject.Predmet.ProtuStrankaListFormated>
  <DomainObject.Predmet.ProtuStrankaListFormatedOIB>
    <izvorni_sadrzaj>
      <item>MK CONCEPT j.d.o.o. za usluge, OIB 99693489966</item>
    </izvorni_sadrzaj>
    <derivirana_varijabla naziv="DomainObject.Predmet.ProtuStrankaListFormatedOIB_1">
      <item>MK CONCEPT j.d.o.o. za usluge, OIB 99693489966</item>
    </derivirana_varijabla>
  </DomainObject.Predmet.ProtuStrankaListFormatedOIB>
  <DomainObject.Predmet.ProtuStrankaListFormatedWithAdress>
    <izvorni_sadrzaj>
      <item>MK CONCEPT j.d.o.o. za usluge, Hrastovička ulica 34, 10250 Lučko</item>
    </izvorni_sadrzaj>
    <derivirana_varijabla naziv="DomainObject.Predmet.ProtuStrankaListFormatedWithAdress_1">
      <item>MK CONCEPT j.d.o.o. za usluge, Hrastovička ulica 34, 10250 Lučko</item>
    </derivirana_varijabla>
  </DomainObject.Predmet.ProtuStrankaListFormatedWithAdress>
  <DomainObject.Predmet.ProtuStrankaListFormatedWithAdressOIB>
    <izvorni_sadrzaj>
      <item>MK CONCEPT j.d.o.o. za usluge, OIB 99693489966, Hrastovička ulica 34, 10250 Lučko</item>
    </izvorni_sadrzaj>
    <derivirana_varijabla naziv="DomainObject.Predmet.ProtuStrankaListFormatedWithAdressOIB_1">
      <item>MK CONCEPT j.d.o.o. za usluge, OIB 99693489966, Hrastovička ulica 34, 10250 Lučko</item>
    </derivirana_varijabla>
  </DomainObject.Predmet.ProtuStrankaListFormatedWithAdressOIB>
  <DomainObject.Predmet.ProtuStrankaListNazivFormated>
    <izvorni_sadrzaj>
      <item>MK CONCEPT j.d.o.o. za usluge</item>
    </izvorni_sadrzaj>
    <derivirana_varijabla naziv="DomainObject.Predmet.ProtuStrankaListNazivFormated_1">
      <item>MK CONCEPT j.d.o.o. za usluge</item>
    </derivirana_varijabla>
  </DomainObject.Predmet.ProtuStrankaListNazivFormated>
  <DomainObject.Predmet.ProtuStrankaListNazivFormatedOIB>
    <izvorni_sadrzaj>
      <item>MK CONCEPT j.d.o.o. za usluge, OIB 99693489966</item>
    </izvorni_sadrzaj>
    <derivirana_varijabla naziv="DomainObject.Predmet.ProtuStrankaListNazivFormatedOIB_1">
      <item>MK CONCEPT j.d.o.o. za usluge, OIB 99693489966</item>
    </derivirana_varijabla>
  </DomainObject.Predmet.ProtuStrankaListNazivFormatedOIB>
  <DomainObject.Predmet.OstaliListFormated>
    <izvorni_sadrzaj>
      <item>Željko Bašić</item>
      <item>OTP banka Hrvatska d.d.</item>
    </izvorni_sadrzaj>
    <derivirana_varijabla naziv="DomainObject.Predmet.OstaliListFormated_1">
      <item>Željko Bašić</item>
      <item>OTP banka Hrvatska d.d.</item>
    </derivirana_varijabla>
  </DomainObject.Predmet.OstaliListFormated>
  <DomainObject.Predmet.OstaliListFormatedOIB>
    <izvorni_sadrzaj>
      <item>Željko Bašić</item>
      <item>OTP banka Hrvatska d.d.</item>
    </izvorni_sadrzaj>
    <derivirana_varijabla naziv="DomainObject.Predmet.OstaliListFormatedOIB_1">
      <item>Željko Bašić</item>
      <item>OTP banka Hrvatska d.d.</item>
    </derivirana_varijabla>
  </DomainObject.Predmet.OstaliListFormatedOIB>
  <DomainObject.Predmet.OstaliListFormatedWithAdress>
    <izvorni_sadrzaj>
      <item>Željko Bašić, Hrastovička ulica 34, 10250 Lučko</item>
      <item>OTP banka Hrvatska d.d., Domovinskog rata 61, 21000 Split</item>
    </izvorni_sadrzaj>
    <derivirana_varijabla naziv="DomainObject.Predmet.OstaliListFormatedWithAdress_1">
      <item>Željko Bašić, Hrastovička ulica 34, 10250 Lučko</item>
      <item>OTP banka Hrvatska d.d., Domovinskog rata 61, 21000 Split</item>
    </derivirana_varijabla>
  </DomainObject.Predmet.OstaliListFormatedWithAdress>
  <DomainObject.Predmet.OstaliListFormatedWithAdressOIB>
    <izvorni_sadrzaj>
      <item>Željko Bašić, Hrastovička ulica 34, 10250 Lučko</item>
      <item>OTP banka Hrvatska d.d., Domovinskog rata 61, 21000 Split</item>
    </izvorni_sadrzaj>
    <derivirana_varijabla naziv="DomainObject.Predmet.OstaliListFormatedWithAdressOIB_1">
      <item>Željko Bašić, Hrastovička ulica 34, 10250 Lučko</item>
      <item>OTP banka Hrvatska d.d., Domovinskog rata 61, 21000 Split</item>
    </derivirana_varijabla>
  </DomainObject.Predmet.OstaliListFormatedWithAdressOIB>
  <DomainObject.Predmet.OstaliListNazivFormated>
    <izvorni_sadrzaj>
      <item>Željko Bašić</item>
      <item>OTP banka Hrvatska d.d.</item>
    </izvorni_sadrzaj>
    <derivirana_varijabla naziv="DomainObject.Predmet.OstaliListNazivFormated_1">
      <item>Željko Bašić</item>
      <item>OTP banka Hrvatska d.d.</item>
    </derivirana_varijabla>
  </DomainObject.Predmet.OstaliListNazivFormated>
  <DomainObject.Predmet.OstaliListNazivFormatedOIB>
    <izvorni_sadrzaj>
      <item>Željko Bašić</item>
      <item>OTP banka Hrvatska d.d.</item>
    </izvorni_sadrzaj>
    <derivirana_varijabla naziv="DomainObject.Predmet.OstaliListNazivFormatedOIB_1">
      <item>Željko Bašić</item>
      <item>OTP banka Hrvatska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MK CONCEPT j.d.o.o. za usluge</izvorni_sadrzaj>
    <derivirana_varijabla naziv="DomainObject.Predmet.ProtustrankaIDrugi_1">MK CONCEPT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MK CONCEPT j.d.o.o. za usluge, OIB 99693489966, Hrastovička ulica 34, 10250 Lučko</izvorni_sadrzaj>
    <derivirana_varijabla naziv="DomainObject.Predmet.ProtustrankaIDrugiAdressOIB_1">MK CONCEPT j.d.o.o. za usluge, OIB 99693489966, Hrastovička ulica 34,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MK CONCEPT j.d.o.o. za usluge</item>
      <item>FINANCIJSKA AGENCIJA, RC Zagreb</item>
      <item>Željko Bašić</item>
      <item>OTP banka Hrvatska d.d.</item>
    </izvorni_sadrzaj>
    <derivirana_varijabla naziv="DomainObject.Predmet.SudioniciListNaziv_1">
      <item>MK CONCEPT j.d.o.o. za usluge</item>
      <item>FINANCIJSKA AGENCIJA, RC Zagreb</item>
      <item>Željko Bašić</item>
      <item>OTP banka Hrvatska d.d.</item>
    </derivirana_varijabla>
  </DomainObject.Predmet.SudioniciListNaziv>
  <DomainObject.Predmet.SudioniciListAdressOIB>
    <izvorni_sadrzaj>
      <item>MK CONCEPT j.d.o.o. za usluge, OIB 99693489966, Hrastovička ulica 34,10250 Lučko</item>
      <item>FINANCIJSKA AGENCIJA, RC Zagreb, OIB 85821130368, Trg svibanjskih žrtava 1995. 1,10000 Zagreb</item>
      <item>Željko Bašić, Hrastovička ulica 34,10250 Lučko</item>
      <item>OTP banka Hrvatska d.d., Domovinskog rata 61,21000 Split</item>
    </izvorni_sadrzaj>
    <derivirana_varijabla naziv="DomainObject.Predmet.SudioniciListAdressOIB_1">
      <item>MK CONCEPT j.d.o.o. za usluge, OIB 99693489966, Hrastovička ulica 34,10250 Lučko</item>
      <item>FINANCIJSKA AGENCIJA, RC Zagreb, OIB 85821130368, Trg svibanjskih žrtava 1995. 1,10000 Zagreb</item>
      <item>Željko Bašić, Hrastovička ulica 34,10250 Lučko</item>
      <item>OTP banka Hrvatska d.d.,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99693489966</item>
      <item>, OIB 85821130368</item>
      <item>, OIB null</item>
      <item>, OIB null</item>
    </izvorni_sadrzaj>
    <derivirana_varijabla naziv="DomainObject.Predmet.SudioniciListNazivOIB_1">
      <item>, OIB 99693489966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srpnja 2019.</izvorni_sadrzaj>
    <derivirana_varijabla naziv="DomainObject.Predmet.DatumZadnjeOdrzaneSudskeRadnje_1">8. srpnja 2019.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St-867/2019-9</izvorni_sadrzaj>
    <derivirana_varijabla naziv="DomainObject.PredzadnjaOdlukaIzPredmeta.Oznaka_1">St-867/2019-9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1031</properties:Words>
  <properties:Characters>5581</properties:Characters>
  <properties:Lines>118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2019-07-08T11:20:00Z</dcterms:created>
  <dc:creator>Danijela Uzelac</dc:creator>
  <dc:description/>
  <cp:keywords/>
  <cp:lastModifiedBy>Katarina Franjić</cp:lastModifiedBy>
  <dcterms:modified xmlns:xsi="http://www.w3.org/2001/XMLSchema-instance" xsi:type="dcterms:W3CDTF">2019-07-09T12:30:00Z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(st-867-19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