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8d11" w14:paraId="1938d11" w:rsidRDefault="00702487" w:rsidP="001009C6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="00545C89">
        <w:rPr>
          <w:rFonts w:hAnsi="Times New Roman" w:ascii="Times New Roman"/>
          <w:b/>
          <w:sz w:val="28"/>
        </w:rPr>
        <w:t>19</w:t>
      </w:r>
      <w:r w:rsidR="00C3711E">
        <w:rPr>
          <w:rFonts w:hAnsi="Times New Roman" w:ascii="Times New Roman"/>
          <w:b/>
          <w:sz w:val="28"/>
        </w:rPr>
        <w:t>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8F5256">
        <w:rPr>
          <w:rFonts w:hAnsi="Times New Roman" w:ascii="Times New Roman"/>
          <w:sz w:val="24"/>
        </w:rPr>
        <w:t xml:space="preserve"> Trgovački sud u Zagrebu </w:t>
      </w:r>
    </w:p>
    <w:p w:rsidRDefault="00702487" w:rsidP="00702487" w:rsidR="00702487" w:rsidRPr="00A2775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177463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177463" w:rsidRPr="00A2775E">
        <w:rPr>
          <w:rFonts w:hAnsi="Times New Roman" w:ascii="Times New Roman"/>
          <w:b/>
          <w:sz w:val="24"/>
          <w:szCs w:val="24"/>
          <w:lang w:val="pl-PL"/>
        </w:rPr>
        <w:t xml:space="preserve">St- </w:t>
      </w:r>
      <w:r w:rsidR="00A2775E" w:rsidRPr="00A2775E">
        <w:rPr>
          <w:rFonts w:hAnsi="Times New Roman" w:ascii="Times New Roman"/>
          <w:b/>
          <w:sz w:val="24"/>
          <w:szCs w:val="24"/>
          <w:lang w:val="pl-PL"/>
        </w:rPr>
        <w:t>5120/2015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5256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A2775E" w:rsidP="00C3711E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2775E">
        <w:rPr>
          <w:rFonts w:hAnsi="Times New Roman" w:ascii="Times New Roman"/>
          <w:b/>
          <w:sz w:val="24"/>
          <w:szCs w:val="24"/>
        </w:rPr>
        <w:t>PRO ALARM  d.o.o. OIB: 30439801100  Zagreb, Oreškovićeva 3 B.</w:t>
      </w:r>
    </w:p>
    <w:p w:rsidRDefault="00A2775E" w:rsidP="00702487" w:rsidR="00A2775E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3711E" w:rsidP="00177463" w:rsidR="00C3711E" w:rsidRPr="00177463">
      <w:pPr>
        <w:pStyle w:val="Bezproreda"/>
        <w:ind w:left="720"/>
        <w:jc w:val="center"/>
        <w:rPr>
          <w:rFonts w:hAnsi="Times New Roman" w:ascii="Times New Roman"/>
          <w:b/>
          <w:sz w:val="32"/>
          <w:szCs w:val="32"/>
        </w:rPr>
      </w:pPr>
      <w:r w:rsidRPr="00C3711E">
        <w:rPr>
          <w:rFonts w:hAnsi="Times New Roman" w:ascii="Times New Roman"/>
          <w:b/>
          <w:sz w:val="32"/>
          <w:szCs w:val="32"/>
        </w:rPr>
        <w:t>II.VIŠI ISPLATNI RED</w:t>
      </w:r>
    </w:p>
    <w:p w:rsidRDefault="00545C89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</w:t>
      </w:r>
    </w:p>
    <w:tbl>
      <w:tblPr>
        <w:tblpPr w:tblpY="1" w:tblpXSpec="center" w:vertAnchor="text" w:rightFromText="180" w:leftFromText="180"/>
        <w:tblOverlap w:val="never"/>
        <w:tblW w:type="pct" w:w="66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2"/>
        <w:gridCol w:w="2269"/>
        <w:gridCol w:w="1560"/>
        <w:gridCol w:w="1275"/>
        <w:gridCol w:w="1842"/>
        <w:gridCol w:w="1133"/>
        <w:gridCol w:w="1842"/>
        <w:gridCol w:w="1373"/>
      </w:tblGrid>
      <w:tr w:rsidTr="00A13F7D" w:rsidR="00196F56" w:rsidRPr="00B40BEB">
        <w:trPr>
          <w:trHeight w:val="1550"/>
          <w:jc w:val="center"/>
        </w:trPr>
        <w:tc>
          <w:tcPr>
            <w:tcW w:type="pct" w:w="44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1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2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1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4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45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74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5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35C47" w:rsidR="00196F56" w:rsidRPr="00B40BEB">
        <w:trPr>
          <w:trHeight w:val="3205"/>
          <w:jc w:val="center"/>
        </w:trPr>
        <w:tc>
          <w:tcPr>
            <w:tcW w:type="pct" w:w="444"/>
          </w:tcPr>
          <w:p w:rsidRDefault="00702487" w:rsidP="00F006BB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31363" w:rsidP="00F006BB" w:rsidR="0069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F006B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5"/>
          </w:tcPr>
          <w:p w:rsidRDefault="00CE5C4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</w:t>
            </w:r>
          </w:p>
          <w:p w:rsidRDefault="00CE5C47" w:rsidP="000331A7" w:rsidR="00CE5C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HRVATSKA </w:t>
            </w:r>
          </w:p>
          <w:p w:rsidRDefault="00A34A09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Min.Financija.Porezna</w:t>
            </w:r>
          </w:p>
          <w:p w:rsidRDefault="00C3711E" w:rsidP="000331A7" w:rsidR="00C3711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</w:t>
            </w:r>
            <w:r w:rsidR="00A34A09">
              <w:rPr>
                <w:rFonts w:hAnsi="Times New Roman" w:ascii="Times New Roman"/>
                <w:sz w:val="24"/>
                <w:szCs w:val="24"/>
              </w:rPr>
              <w:t>prava</w:t>
            </w:r>
            <w:r>
              <w:rPr>
                <w:rFonts w:hAnsi="Times New Roman" w:ascii="Times New Roman"/>
                <w:sz w:val="24"/>
                <w:szCs w:val="24"/>
              </w:rPr>
              <w:t>,Područni ured</w:t>
            </w:r>
          </w:p>
          <w:p w:rsidRDefault="00C3711E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  <w:r w:rsidR="00A34A09">
              <w:rPr>
                <w:rFonts w:hAnsi="Times New Roman" w:ascii="Times New Roman"/>
                <w:sz w:val="24"/>
                <w:szCs w:val="24"/>
              </w:rPr>
              <w:t xml:space="preserve"> zastupan po </w:t>
            </w:r>
          </w:p>
          <w:p w:rsidRDefault="00C3711E" w:rsidP="006635A1" w:rsidR="00A34A09" w:rsidRPr="006635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ŽDO</w:t>
            </w:r>
          </w:p>
        </w:tc>
        <w:tc>
          <w:tcPr>
            <w:tcW w:type="pct" w:w="629"/>
          </w:tcPr>
          <w:p w:rsidRDefault="00A34A09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14"/>
          </w:tcPr>
          <w:p w:rsidRDefault="00FB6863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Savska </w:t>
            </w:r>
          </w:p>
          <w:p w:rsidRDefault="00FB6863" w:rsidP="000331A7" w:rsidR="00FB68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cesta 41</w:t>
            </w:r>
          </w:p>
        </w:tc>
        <w:tc>
          <w:tcPr>
            <w:tcW w:type="pct" w:w="743"/>
          </w:tcPr>
          <w:p w:rsidRDefault="00A13F7D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6.511.228,91</w:t>
            </w:r>
          </w:p>
          <w:p w:rsidRDefault="0017746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640436"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</w:tc>
        <w:tc>
          <w:tcPr>
            <w:tcW w:type="pct" w:w="457"/>
          </w:tcPr>
          <w:p w:rsidRDefault="00A34A09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</w:t>
            </w:r>
          </w:p>
          <w:p w:rsidRDefault="00A34A09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dav</w:t>
            </w:r>
            <w:r w:rsidR="00A13F7D">
              <w:rPr>
                <w:rFonts w:hAnsi="Times New Roman" w:ascii="Times New Roman"/>
                <w:sz w:val="24"/>
                <w:szCs w:val="24"/>
              </w:rPr>
              <w:t>anja,</w:t>
            </w:r>
            <w:r w:rsidR="00177463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177463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isprava,</w:t>
            </w:r>
          </w:p>
          <w:p w:rsidRDefault="00177463" w:rsidP="000331A7" w:rsidR="001774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obrazci</w:t>
            </w:r>
          </w:p>
        </w:tc>
        <w:tc>
          <w:tcPr>
            <w:tcW w:type="pct" w:w="743"/>
          </w:tcPr>
          <w:p w:rsidRDefault="00A13F7D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13F7D">
              <w:rPr>
                <w:rFonts w:hAnsi="Times New Roman" w:ascii="Times New Roman"/>
                <w:sz w:val="24"/>
                <w:szCs w:val="24"/>
              </w:rPr>
              <w:t>6.511.228,91</w:t>
            </w:r>
          </w:p>
        </w:tc>
        <w:tc>
          <w:tcPr>
            <w:tcW w:type="pct" w:w="554"/>
          </w:tcPr>
          <w:p w:rsidRDefault="00A34A09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</w:t>
            </w:r>
          </w:p>
          <w:p w:rsidRDefault="00A34A09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Javna davanja </w:t>
            </w:r>
          </w:p>
          <w:p w:rsidRDefault="00177463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ovršna </w:t>
            </w:r>
          </w:p>
          <w:p w:rsidRDefault="00177463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isprava,</w:t>
            </w:r>
          </w:p>
          <w:p w:rsidRDefault="00177463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</w:t>
            </w:r>
            <w:r w:rsidR="00A13F7D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>zci</w:t>
            </w:r>
          </w:p>
          <w:p w:rsidRDefault="00177463" w:rsidP="000331A7" w:rsidR="001774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5C47" w:rsidR="00196F56" w:rsidRPr="00B40BEB">
        <w:trPr>
          <w:trHeight w:val="992"/>
          <w:jc w:val="center"/>
        </w:trPr>
        <w:tc>
          <w:tcPr>
            <w:tcW w:type="pct" w:w="444"/>
          </w:tcPr>
          <w:p w:rsidRDefault="00702487" w:rsidP="00F006B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31363" w:rsidP="00F006B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15"/>
          </w:tcPr>
          <w:p w:rsidRDefault="00C666F3" w:rsidP="000331A7" w:rsidR="00C666F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HEP-TOPLINARSTVO </w:t>
            </w:r>
          </w:p>
          <w:p w:rsidRDefault="00C666F3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d.o.o.</w:t>
            </w:r>
            <w:r w:rsidR="00196F5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640436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196F56" w:rsidP="000331A7" w:rsidR="00196F5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9"/>
          </w:tcPr>
          <w:p w:rsidRDefault="00C666F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15907062900</w:t>
            </w:r>
          </w:p>
        </w:tc>
        <w:tc>
          <w:tcPr>
            <w:tcW w:type="pct" w:w="514"/>
          </w:tcPr>
          <w:p w:rsidRDefault="00C666F3" w:rsidP="000331A7" w:rsidR="00196F5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Miševečka 15-a</w:t>
            </w:r>
          </w:p>
        </w:tc>
        <w:tc>
          <w:tcPr>
            <w:tcW w:type="pct" w:w="743"/>
          </w:tcPr>
          <w:p w:rsidRDefault="00C666F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14.867,50</w:t>
            </w:r>
          </w:p>
        </w:tc>
        <w:tc>
          <w:tcPr>
            <w:tcW w:type="pct" w:w="457"/>
          </w:tcPr>
          <w:p w:rsidRDefault="00C666F3" w:rsidP="00C666F3" w:rsidR="00C666F3" w:rsidRPr="00C666F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C666F3" w:rsidP="00C666F3" w:rsidR="0064043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>isprava,</w:t>
            </w:r>
          </w:p>
        </w:tc>
        <w:tc>
          <w:tcPr>
            <w:tcW w:type="pct" w:w="743"/>
          </w:tcPr>
          <w:p w:rsidRDefault="00C666F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C666F3">
              <w:rPr>
                <w:rFonts w:hAnsi="Times New Roman" w:ascii="Times New Roman"/>
                <w:sz w:val="24"/>
                <w:szCs w:val="24"/>
              </w:rPr>
              <w:t>14.867,50</w:t>
            </w:r>
          </w:p>
        </w:tc>
        <w:tc>
          <w:tcPr>
            <w:tcW w:type="pct" w:w="554"/>
          </w:tcPr>
          <w:p w:rsidRDefault="00C666F3" w:rsidP="00C666F3" w:rsidR="00C666F3" w:rsidRPr="00C666F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C666F3" w:rsidP="00C666F3" w:rsidR="0064043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196F56" w:rsidRPr="00B40BEB">
        <w:trPr>
          <w:trHeight w:val="992"/>
          <w:jc w:val="center"/>
        </w:trPr>
        <w:tc>
          <w:tcPr>
            <w:tcW w:type="pct" w:w="444"/>
          </w:tcPr>
          <w:p w:rsidRDefault="00731363" w:rsidP="00F006BB" w:rsidR="0069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15"/>
          </w:tcPr>
          <w:p w:rsidRDefault="00C666F3" w:rsidP="006919D9" w:rsidR="006919D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VODOOPSKRBA I</w:t>
            </w:r>
          </w:p>
          <w:p w:rsidRDefault="00C666F3" w:rsidP="006919D9" w:rsidR="00035C4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ODVODNJA d.o.o.</w:t>
            </w:r>
          </w:p>
          <w:p w:rsidRDefault="00AB5B45" w:rsidP="006919D9" w:rsidR="00AB5B45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pct" w:w="629"/>
          </w:tcPr>
          <w:p w:rsidRDefault="00C666F3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>83416546499</w:t>
            </w:r>
          </w:p>
        </w:tc>
        <w:tc>
          <w:tcPr>
            <w:tcW w:type="pct" w:w="514"/>
          </w:tcPr>
          <w:p w:rsidRDefault="00035C47" w:rsidP="000331A7" w:rsidR="00035C4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</w:t>
            </w:r>
          </w:p>
          <w:p w:rsidRDefault="00C666F3" w:rsidP="000331A7" w:rsidR="006919D9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Folnegovićeva 1 </w:t>
            </w:r>
            <w:r w:rsidR="00AB5B45"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pct" w:w="743"/>
          </w:tcPr>
          <w:p w:rsidRDefault="00C666F3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3.894,98</w:t>
            </w:r>
            <w:r w:rsidR="00035C47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457"/>
          </w:tcPr>
          <w:p w:rsidRDefault="00C666F3" w:rsidP="00C666F3" w:rsidR="00C666F3" w:rsidRPr="00C666F3">
            <w:pPr>
              <w:pStyle w:val="Bezproreda"/>
              <w:rPr>
                <w:rFonts w:hAnsi="Times New Roman" w:ascii="Times New Roman"/>
                <w:sz w:val="24"/>
              </w:rPr>
            </w:pPr>
            <w:r w:rsidRPr="00C666F3">
              <w:rPr>
                <w:rFonts w:hAnsi="Times New Roman" w:ascii="Times New Roman"/>
                <w:sz w:val="24"/>
              </w:rPr>
              <w:t xml:space="preserve">vjerodostojna </w:t>
            </w:r>
          </w:p>
          <w:p w:rsidRDefault="00C666F3" w:rsidP="00C666F3" w:rsidR="00035C47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  <w:r w:rsidRPr="00C666F3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035C47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  <w:r w:rsidR="00C666F3">
              <w:rPr>
                <w:rFonts w:hAnsi="Times New Roman" w:ascii="Times New Roman"/>
                <w:sz w:val="24"/>
              </w:rPr>
              <w:t xml:space="preserve">   </w:t>
            </w:r>
            <w:r w:rsidR="00C666F3" w:rsidRPr="00C666F3">
              <w:rPr>
                <w:rFonts w:hAnsi="Times New Roman" w:ascii="Times New Roman"/>
                <w:sz w:val="24"/>
              </w:rPr>
              <w:t>3.894,98</w:t>
            </w:r>
          </w:p>
        </w:tc>
        <w:tc>
          <w:tcPr>
            <w:tcW w:type="pct" w:w="554"/>
          </w:tcPr>
          <w:p w:rsidRDefault="00C666F3" w:rsidP="00C666F3" w:rsidR="00C666F3" w:rsidRPr="00C666F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C666F3" w:rsidP="00C666F3" w:rsidR="00035C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F006BB" w:rsidR="00F006BB" w:rsidRPr="00B40BEB">
        <w:trPr>
          <w:trHeight w:val="1187"/>
          <w:jc w:val="center"/>
        </w:trPr>
        <w:tc>
          <w:tcPr>
            <w:tcW w:type="pct" w:w="444"/>
          </w:tcPr>
          <w:p w:rsidRDefault="00577D75" w:rsidP="00F006BB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4    4.</w:t>
            </w:r>
          </w:p>
        </w:tc>
        <w:tc>
          <w:tcPr>
            <w:tcW w:type="pct" w:w="915"/>
          </w:tcPr>
          <w:p w:rsidRDefault="00577D75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ETS FRAGO d.o.o.</w:t>
            </w:r>
          </w:p>
        </w:tc>
        <w:tc>
          <w:tcPr>
            <w:tcW w:type="pct" w:w="629"/>
          </w:tcPr>
          <w:p w:rsidRDefault="00577D75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77421194081</w:t>
            </w:r>
          </w:p>
        </w:tc>
        <w:tc>
          <w:tcPr>
            <w:tcW w:type="pct" w:w="514"/>
          </w:tcPr>
          <w:p w:rsidRDefault="00577D75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</w:t>
            </w:r>
          </w:p>
          <w:p w:rsidRDefault="00577D75" w:rsidP="000331A7" w:rsidR="00577D7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Kornatska </w:t>
            </w:r>
          </w:p>
          <w:p w:rsidRDefault="00577D75" w:rsidP="000331A7" w:rsidR="00577D7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1F</w:t>
            </w:r>
          </w:p>
        </w:tc>
        <w:tc>
          <w:tcPr>
            <w:tcW w:type="pct" w:w="743"/>
          </w:tcPr>
          <w:p w:rsidRDefault="00577D75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2.410,27</w:t>
            </w:r>
          </w:p>
        </w:tc>
        <w:tc>
          <w:tcPr>
            <w:tcW w:type="pct" w:w="457"/>
          </w:tcPr>
          <w:p w:rsidRDefault="00577D75" w:rsidP="00577D75" w:rsidR="00577D75" w:rsidRPr="00577D75">
            <w:pPr>
              <w:pStyle w:val="Bezproreda"/>
              <w:rPr>
                <w:rFonts w:hAnsi="Times New Roman" w:ascii="Times New Roman"/>
                <w:sz w:val="24"/>
              </w:rPr>
            </w:pPr>
            <w:r w:rsidRPr="00577D75">
              <w:rPr>
                <w:rFonts w:hAnsi="Times New Roman" w:ascii="Times New Roman"/>
                <w:sz w:val="24"/>
              </w:rPr>
              <w:t xml:space="preserve">vjerodostojna </w:t>
            </w:r>
          </w:p>
          <w:p w:rsidRDefault="00577D75" w:rsidP="00577D75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577D75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577D75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</w:t>
            </w:r>
            <w:r w:rsidRPr="00577D75">
              <w:rPr>
                <w:rFonts w:hAnsi="Times New Roman" w:ascii="Times New Roman"/>
                <w:sz w:val="24"/>
              </w:rPr>
              <w:t>2.410,27</w:t>
            </w:r>
          </w:p>
        </w:tc>
        <w:tc>
          <w:tcPr>
            <w:tcW w:type="pct" w:w="554"/>
          </w:tcPr>
          <w:p w:rsidRDefault="00577D75" w:rsidP="00577D75" w:rsidR="00577D75" w:rsidRPr="00577D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77D75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577D75" w:rsidP="00577D7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77D75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577D75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5    5.</w:t>
            </w:r>
          </w:p>
        </w:tc>
        <w:tc>
          <w:tcPr>
            <w:tcW w:type="pct" w:w="915"/>
          </w:tcPr>
          <w:p w:rsidRDefault="00E04635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INA –INDUSTRTIJA NAFTE d.d.</w:t>
            </w:r>
          </w:p>
        </w:tc>
        <w:tc>
          <w:tcPr>
            <w:tcW w:type="pct" w:w="629"/>
          </w:tcPr>
          <w:p w:rsidRDefault="002B580C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27759560625</w:t>
            </w:r>
          </w:p>
        </w:tc>
        <w:tc>
          <w:tcPr>
            <w:tcW w:type="pct" w:w="514"/>
          </w:tcPr>
          <w:p w:rsidRDefault="00577D75" w:rsidP="000331A7" w:rsidR="00577D7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</w:t>
            </w:r>
            <w:r w:rsidR="002B580C">
              <w:rPr>
                <w:rFonts w:hAnsi="Times New Roman" w:ascii="Times New Roman"/>
                <w:sz w:val="24"/>
              </w:rPr>
              <w:t>AvV.Holjevca 10</w:t>
            </w:r>
          </w:p>
        </w:tc>
        <w:tc>
          <w:tcPr>
            <w:tcW w:type="pct" w:w="743"/>
          </w:tcPr>
          <w:p w:rsidRDefault="00577D75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2B580C">
              <w:rPr>
                <w:rFonts w:hAnsi="Times New Roman" w:ascii="Times New Roman"/>
                <w:sz w:val="24"/>
                <w:szCs w:val="24"/>
              </w:rPr>
              <w:t>23.551,13</w:t>
            </w:r>
          </w:p>
        </w:tc>
        <w:tc>
          <w:tcPr>
            <w:tcW w:type="pct" w:w="457"/>
          </w:tcPr>
          <w:p w:rsidRDefault="00577D75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ovršna</w:t>
            </w:r>
          </w:p>
          <w:p w:rsidRDefault="00577D75" w:rsidP="000331A7" w:rsidR="00577D7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2B580C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</w:t>
            </w:r>
            <w:r w:rsidRPr="002B580C">
              <w:rPr>
                <w:rFonts w:hAnsi="Times New Roman" w:ascii="Times New Roman"/>
                <w:sz w:val="24"/>
              </w:rPr>
              <w:t>23.551,13</w:t>
            </w:r>
          </w:p>
        </w:tc>
        <w:tc>
          <w:tcPr>
            <w:tcW w:type="pct" w:w="554"/>
          </w:tcPr>
          <w:p w:rsidRDefault="00577D75" w:rsidP="00577D75" w:rsidR="00577D75" w:rsidRPr="00577D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77D75">
              <w:rPr>
                <w:rFonts w:hAnsi="Times New Roman" w:ascii="Times New Roman"/>
                <w:sz w:val="24"/>
                <w:szCs w:val="24"/>
              </w:rPr>
              <w:t>ovršna</w:t>
            </w:r>
          </w:p>
          <w:p w:rsidRDefault="00577D75" w:rsidP="00577D7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77D75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577D75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6   6.</w:t>
            </w:r>
          </w:p>
        </w:tc>
        <w:tc>
          <w:tcPr>
            <w:tcW w:type="pct" w:w="915"/>
          </w:tcPr>
          <w:p w:rsidRDefault="0006512D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HRVATSKI TELEKOM d.d. </w:t>
            </w:r>
          </w:p>
        </w:tc>
        <w:tc>
          <w:tcPr>
            <w:tcW w:type="pct" w:w="629"/>
          </w:tcPr>
          <w:p w:rsidRDefault="0006512D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81793146560</w:t>
            </w:r>
          </w:p>
        </w:tc>
        <w:tc>
          <w:tcPr>
            <w:tcW w:type="pct" w:w="514"/>
          </w:tcPr>
          <w:p w:rsidRDefault="0006512D" w:rsidP="000331A7" w:rsidR="00886BA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R.F.Mihanovića 9</w:t>
            </w:r>
          </w:p>
          <w:p w:rsidRDefault="00886BA7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</w:t>
            </w:r>
            <w:r w:rsidR="0006512D"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pct" w:w="743"/>
          </w:tcPr>
          <w:p w:rsidRDefault="0006512D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10.406,90 </w:t>
            </w:r>
          </w:p>
        </w:tc>
        <w:tc>
          <w:tcPr>
            <w:tcW w:type="pct" w:w="457"/>
          </w:tcPr>
          <w:p w:rsidRDefault="0006512D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ovršna isprava</w:t>
            </w:r>
          </w:p>
        </w:tc>
        <w:tc>
          <w:tcPr>
            <w:tcW w:type="pct" w:w="743"/>
          </w:tcPr>
          <w:p w:rsidRDefault="0006512D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06512D">
              <w:rPr>
                <w:rFonts w:hAnsi="Times New Roman" w:ascii="Times New Roman"/>
                <w:sz w:val="24"/>
              </w:rPr>
              <w:t>10.406,90</w:t>
            </w:r>
          </w:p>
        </w:tc>
        <w:tc>
          <w:tcPr>
            <w:tcW w:type="pct" w:w="554"/>
          </w:tcPr>
          <w:p w:rsidRDefault="0006512D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06512D">
              <w:rPr>
                <w:rFonts w:hAnsi="Times New Roman" w:ascii="Times New Roman"/>
                <w:sz w:val="24"/>
                <w:szCs w:val="24"/>
              </w:rPr>
              <w:t>vršna 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886BA7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7   7.</w:t>
            </w:r>
          </w:p>
        </w:tc>
        <w:tc>
          <w:tcPr>
            <w:tcW w:type="pct" w:w="915"/>
          </w:tcPr>
          <w:p w:rsidRDefault="00886BA7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CROATIA OSIGURANJE d.d.</w:t>
            </w:r>
          </w:p>
        </w:tc>
        <w:tc>
          <w:tcPr>
            <w:tcW w:type="pct" w:w="629"/>
          </w:tcPr>
          <w:p w:rsidRDefault="00886BA7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26187994862</w:t>
            </w:r>
          </w:p>
        </w:tc>
        <w:tc>
          <w:tcPr>
            <w:tcW w:type="pct" w:w="514"/>
          </w:tcPr>
          <w:p w:rsidRDefault="00886BA7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Zagreb, </w:t>
            </w:r>
          </w:p>
          <w:p w:rsidRDefault="00886BA7" w:rsidP="000331A7" w:rsidR="00886BA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V.Jagića 33</w:t>
            </w:r>
          </w:p>
        </w:tc>
        <w:tc>
          <w:tcPr>
            <w:tcW w:type="pct" w:w="743"/>
          </w:tcPr>
          <w:p w:rsidRDefault="00886BA7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26.143,05</w:t>
            </w:r>
          </w:p>
        </w:tc>
        <w:tc>
          <w:tcPr>
            <w:tcW w:type="pct" w:w="457"/>
          </w:tcPr>
          <w:p w:rsidRDefault="00886BA7" w:rsidP="00886BA7" w:rsidR="00886BA7" w:rsidRPr="00886BA7">
            <w:pPr>
              <w:pStyle w:val="Bezproreda"/>
              <w:rPr>
                <w:rFonts w:hAnsi="Times New Roman" w:ascii="Times New Roman"/>
                <w:sz w:val="24"/>
              </w:rPr>
            </w:pPr>
            <w:r w:rsidRPr="00886BA7">
              <w:rPr>
                <w:rFonts w:hAnsi="Times New Roman" w:ascii="Times New Roman"/>
                <w:sz w:val="24"/>
              </w:rPr>
              <w:t xml:space="preserve">vjerodostojna </w:t>
            </w:r>
          </w:p>
          <w:p w:rsidRDefault="00886BA7" w:rsidP="00886B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886BA7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886BA7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886BA7">
              <w:rPr>
                <w:rFonts w:hAnsi="Times New Roman" w:ascii="Times New Roman"/>
                <w:sz w:val="24"/>
              </w:rPr>
              <w:t>26.143,05</w:t>
            </w:r>
          </w:p>
        </w:tc>
        <w:tc>
          <w:tcPr>
            <w:tcW w:type="pct" w:w="554"/>
          </w:tcPr>
          <w:p w:rsidRDefault="00886BA7" w:rsidP="00886BA7" w:rsidR="00886BA7" w:rsidRPr="00886BA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86BA7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886BA7" w:rsidP="00886B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86BA7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886BA7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8   8.</w:t>
            </w:r>
          </w:p>
        </w:tc>
        <w:tc>
          <w:tcPr>
            <w:tcW w:type="pct" w:w="915"/>
          </w:tcPr>
          <w:p w:rsidRDefault="00436A0A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ALARM  AUTOMATIKA</w:t>
            </w:r>
            <w:r w:rsidR="00886BA7">
              <w:rPr>
                <w:rFonts w:hAnsi="Times New Roman" w:ascii="Times New Roman"/>
                <w:sz w:val="24"/>
              </w:rPr>
              <w:t xml:space="preserve"> d.o.o.</w:t>
            </w:r>
          </w:p>
        </w:tc>
        <w:tc>
          <w:tcPr>
            <w:tcW w:type="pct" w:w="629"/>
          </w:tcPr>
          <w:p w:rsidRDefault="00436A0A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30532290707</w:t>
            </w:r>
          </w:p>
        </w:tc>
        <w:tc>
          <w:tcPr>
            <w:tcW w:type="pct" w:w="514"/>
          </w:tcPr>
          <w:p w:rsidRDefault="00436A0A" w:rsidP="000331A7" w:rsidR="00886BA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Rijeka, Dražice 123 c </w:t>
            </w:r>
          </w:p>
        </w:tc>
        <w:tc>
          <w:tcPr>
            <w:tcW w:type="pct" w:w="743"/>
          </w:tcPr>
          <w:p w:rsidRDefault="00436A0A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1.656.731,99 </w:t>
            </w:r>
          </w:p>
        </w:tc>
        <w:tc>
          <w:tcPr>
            <w:tcW w:type="pct" w:w="457"/>
          </w:tcPr>
          <w:p w:rsidRDefault="00436A0A" w:rsidP="00886B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ovršna i vjerodostojna </w:t>
            </w:r>
            <w:r w:rsidR="00886BA7" w:rsidRPr="00886BA7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5F0899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687.931.44</w:t>
            </w:r>
          </w:p>
        </w:tc>
        <w:tc>
          <w:tcPr>
            <w:tcW w:type="pct" w:w="554"/>
          </w:tcPr>
          <w:p w:rsidRDefault="005F0899" w:rsidP="00886B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899">
              <w:rPr>
                <w:rFonts w:hAnsi="Times New Roman" w:ascii="Times New Roman"/>
                <w:sz w:val="24"/>
                <w:szCs w:val="24"/>
              </w:rPr>
              <w:t>ovršna i vjerodostojna 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886BA7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9   9.</w:t>
            </w:r>
          </w:p>
        </w:tc>
        <w:tc>
          <w:tcPr>
            <w:tcW w:type="pct" w:w="915"/>
          </w:tcPr>
          <w:p w:rsidRDefault="002D3613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SHARACH TEHNIK</w:t>
            </w:r>
          </w:p>
        </w:tc>
        <w:tc>
          <w:tcPr>
            <w:tcW w:type="pct" w:w="629"/>
          </w:tcPr>
          <w:p w:rsidRDefault="002D3613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36365310424</w:t>
            </w:r>
          </w:p>
        </w:tc>
        <w:tc>
          <w:tcPr>
            <w:tcW w:type="pct" w:w="514"/>
          </w:tcPr>
          <w:p w:rsidRDefault="002D3613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 Zavrtnica 17</w:t>
            </w:r>
          </w:p>
        </w:tc>
        <w:tc>
          <w:tcPr>
            <w:tcW w:type="pct" w:w="743"/>
          </w:tcPr>
          <w:p w:rsidRDefault="002D3613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2.349,27</w:t>
            </w:r>
          </w:p>
        </w:tc>
        <w:tc>
          <w:tcPr>
            <w:tcW w:type="pct" w:w="457"/>
          </w:tcPr>
          <w:p w:rsidRDefault="002D3613" w:rsidP="002D3613" w:rsidR="002D3613" w:rsidRPr="002D3613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D3613">
              <w:rPr>
                <w:rFonts w:hAnsi="Times New Roman" w:ascii="Times New Roman"/>
                <w:sz w:val="24"/>
              </w:rPr>
              <w:t xml:space="preserve">vjerodostojna </w:t>
            </w:r>
          </w:p>
          <w:p w:rsidRDefault="002D3613" w:rsidP="002D3613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D3613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2D3613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D3613">
              <w:rPr>
                <w:rFonts w:hAnsi="Times New Roman" w:ascii="Times New Roman"/>
                <w:sz w:val="24"/>
              </w:rPr>
              <w:t>2.349,27</w:t>
            </w:r>
          </w:p>
        </w:tc>
        <w:tc>
          <w:tcPr>
            <w:tcW w:type="pct" w:w="554"/>
          </w:tcPr>
          <w:p w:rsidRDefault="002D3613" w:rsidP="002D3613" w:rsidR="002D3613" w:rsidRPr="002D361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D3613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2D3613" w:rsidP="002D3613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D3613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2B580C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1 10.</w:t>
            </w:r>
          </w:p>
        </w:tc>
        <w:tc>
          <w:tcPr>
            <w:tcW w:type="pct" w:w="915"/>
          </w:tcPr>
          <w:p w:rsidRDefault="002B580C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WURTH-HRVATSKA d.o.o.</w:t>
            </w:r>
          </w:p>
        </w:tc>
        <w:tc>
          <w:tcPr>
            <w:tcW w:type="pct" w:w="629"/>
          </w:tcPr>
          <w:p w:rsidRDefault="002B580C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52641439848</w:t>
            </w:r>
          </w:p>
        </w:tc>
        <w:tc>
          <w:tcPr>
            <w:tcW w:type="pct" w:w="514"/>
          </w:tcPr>
          <w:p w:rsidRDefault="002B580C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</w:t>
            </w:r>
          </w:p>
          <w:p w:rsidRDefault="002B580C" w:rsidP="002B580C" w:rsidR="002B580C">
            <w:pPr>
              <w:pStyle w:val="Grafikeoznake"/>
              <w:numPr>
                <w:ilvl w:val="0"/>
                <w:numId w:val="0"/>
              </w:numPr>
              <w:ind w:hanging="360" w:left="360"/>
            </w:pPr>
            <w:r>
              <w:t>F.Lučića 32</w:t>
            </w:r>
          </w:p>
        </w:tc>
        <w:tc>
          <w:tcPr>
            <w:tcW w:type="pct" w:w="743"/>
          </w:tcPr>
          <w:p w:rsidRDefault="002B580C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7.973,70</w:t>
            </w:r>
          </w:p>
        </w:tc>
        <w:tc>
          <w:tcPr>
            <w:tcW w:type="pct" w:w="457"/>
          </w:tcPr>
          <w:p w:rsidRDefault="00642690" w:rsidP="000331A7" w:rsidR="00642690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ovršna</w:t>
            </w:r>
          </w:p>
          <w:p w:rsidRDefault="00642690" w:rsidP="000331A7" w:rsidR="00642690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64269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42690">
              <w:rPr>
                <w:rFonts w:hAnsi="Times New Roman" w:ascii="Times New Roman"/>
                <w:sz w:val="24"/>
              </w:rPr>
              <w:t>7.973,70</w:t>
            </w:r>
          </w:p>
        </w:tc>
        <w:tc>
          <w:tcPr>
            <w:tcW w:type="pct" w:w="554"/>
          </w:tcPr>
          <w:p w:rsidRDefault="00642690" w:rsidP="00642690" w:rsidR="00642690" w:rsidRPr="0064269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42690">
              <w:rPr>
                <w:rFonts w:hAnsi="Times New Roman" w:ascii="Times New Roman"/>
                <w:sz w:val="24"/>
                <w:szCs w:val="24"/>
              </w:rPr>
              <w:t>ovršna</w:t>
            </w:r>
          </w:p>
          <w:p w:rsidRDefault="00642690" w:rsidP="00642690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42690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642690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11.</w:t>
            </w:r>
          </w:p>
        </w:tc>
        <w:tc>
          <w:tcPr>
            <w:tcW w:type="pct" w:w="915"/>
          </w:tcPr>
          <w:p w:rsidRDefault="00243BA2" w:rsidP="006919D9" w:rsidR="00642690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HRVATSKE VODE </w:t>
            </w:r>
          </w:p>
        </w:tc>
        <w:tc>
          <w:tcPr>
            <w:tcW w:type="pct" w:w="629"/>
          </w:tcPr>
          <w:p w:rsidRDefault="00243BA2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28921383001</w:t>
            </w:r>
          </w:p>
        </w:tc>
        <w:tc>
          <w:tcPr>
            <w:tcW w:type="pct" w:w="514"/>
          </w:tcPr>
          <w:p w:rsidRDefault="0064269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</w:t>
            </w:r>
          </w:p>
          <w:p w:rsidRDefault="00243BA2" w:rsidP="000331A7" w:rsidR="00642690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Ul.grada</w:t>
            </w:r>
          </w:p>
          <w:p w:rsidRDefault="00243BA2" w:rsidP="000331A7" w:rsidR="00243BA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Vukovara 220</w:t>
            </w:r>
          </w:p>
        </w:tc>
        <w:tc>
          <w:tcPr>
            <w:tcW w:type="pct" w:w="743"/>
          </w:tcPr>
          <w:p w:rsidRDefault="00243BA2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22.855,47</w:t>
            </w:r>
          </w:p>
        </w:tc>
        <w:tc>
          <w:tcPr>
            <w:tcW w:type="pct" w:w="457"/>
          </w:tcPr>
          <w:p w:rsidRDefault="0064269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ovršna isprava</w:t>
            </w:r>
          </w:p>
        </w:tc>
        <w:tc>
          <w:tcPr>
            <w:tcW w:type="pct" w:w="743"/>
          </w:tcPr>
          <w:p w:rsidRDefault="00243BA2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43BA2">
              <w:rPr>
                <w:rFonts w:hAnsi="Times New Roman" w:ascii="Times New Roman"/>
                <w:sz w:val="24"/>
              </w:rPr>
              <w:t>22.855,47</w:t>
            </w:r>
          </w:p>
        </w:tc>
        <w:tc>
          <w:tcPr>
            <w:tcW w:type="pct" w:w="554"/>
          </w:tcPr>
          <w:p w:rsidRDefault="00642690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42690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642690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12.</w:t>
            </w:r>
          </w:p>
        </w:tc>
        <w:tc>
          <w:tcPr>
            <w:tcW w:type="pct" w:w="915"/>
          </w:tcPr>
          <w:p w:rsidRDefault="005F7872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ELVING PROJEKTIRANJE d.o.o. u stečaju</w:t>
            </w:r>
          </w:p>
        </w:tc>
        <w:tc>
          <w:tcPr>
            <w:tcW w:type="pct" w:w="629"/>
          </w:tcPr>
          <w:p w:rsidRDefault="005F7872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50733702908</w:t>
            </w:r>
          </w:p>
        </w:tc>
        <w:tc>
          <w:tcPr>
            <w:tcW w:type="pct" w:w="514"/>
          </w:tcPr>
          <w:p w:rsidRDefault="005F7872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Novi Marof, M.Gupca2 </w:t>
            </w:r>
          </w:p>
        </w:tc>
        <w:tc>
          <w:tcPr>
            <w:tcW w:type="pct" w:w="743"/>
          </w:tcPr>
          <w:p w:rsidRDefault="005F7872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1.343,00 </w:t>
            </w:r>
          </w:p>
        </w:tc>
        <w:tc>
          <w:tcPr>
            <w:tcW w:type="pct" w:w="457"/>
          </w:tcPr>
          <w:p w:rsidRDefault="005F7872" w:rsidP="005F7872" w:rsidR="005F7872" w:rsidRPr="005F7872">
            <w:pPr>
              <w:pStyle w:val="Bezproreda"/>
              <w:rPr>
                <w:rFonts w:hAnsi="Times New Roman" w:ascii="Times New Roman"/>
                <w:sz w:val="24"/>
              </w:rPr>
            </w:pPr>
            <w:r w:rsidRPr="005F7872">
              <w:rPr>
                <w:rFonts w:hAnsi="Times New Roman" w:ascii="Times New Roman"/>
                <w:sz w:val="24"/>
              </w:rPr>
              <w:t xml:space="preserve">vjerodostojna </w:t>
            </w:r>
          </w:p>
          <w:p w:rsidRDefault="005F7872" w:rsidP="005F7872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5F7872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5F7872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5F7872">
              <w:rPr>
                <w:rFonts w:hAnsi="Times New Roman" w:ascii="Times New Roman"/>
                <w:sz w:val="24"/>
              </w:rPr>
              <w:t>1.343,00</w:t>
            </w:r>
          </w:p>
        </w:tc>
        <w:tc>
          <w:tcPr>
            <w:tcW w:type="pct" w:w="554"/>
          </w:tcPr>
          <w:p w:rsidRDefault="005F7872" w:rsidP="005F7872" w:rsidR="005F7872" w:rsidRPr="005F78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7872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5F7872" w:rsidP="005F7872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7872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5F7872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13.</w:t>
            </w:r>
          </w:p>
        </w:tc>
        <w:tc>
          <w:tcPr>
            <w:tcW w:type="pct" w:w="915"/>
          </w:tcPr>
          <w:p w:rsidRDefault="003B128F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PRO ALARM RJEŠENJA d.o.o.</w:t>
            </w:r>
          </w:p>
        </w:tc>
        <w:tc>
          <w:tcPr>
            <w:tcW w:type="pct" w:w="629"/>
          </w:tcPr>
          <w:p w:rsidRDefault="003B128F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72864274418</w:t>
            </w:r>
          </w:p>
        </w:tc>
        <w:tc>
          <w:tcPr>
            <w:tcW w:type="pct" w:w="514"/>
          </w:tcPr>
          <w:p w:rsidRDefault="003B128F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 Remete 156</w:t>
            </w:r>
          </w:p>
        </w:tc>
        <w:tc>
          <w:tcPr>
            <w:tcW w:type="pct" w:w="743"/>
          </w:tcPr>
          <w:p w:rsidRDefault="003B128F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24.569,94</w:t>
            </w:r>
          </w:p>
        </w:tc>
        <w:tc>
          <w:tcPr>
            <w:tcW w:type="pct" w:w="457"/>
          </w:tcPr>
          <w:p w:rsidRDefault="003B128F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vjerodostojna isprava</w:t>
            </w:r>
          </w:p>
        </w:tc>
        <w:tc>
          <w:tcPr>
            <w:tcW w:type="pct" w:w="743"/>
          </w:tcPr>
          <w:p w:rsidRDefault="003B128F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3B128F">
              <w:rPr>
                <w:rFonts w:hAnsi="Times New Roman" w:ascii="Times New Roman"/>
                <w:sz w:val="24"/>
              </w:rPr>
              <w:t>24.569,94</w:t>
            </w:r>
          </w:p>
        </w:tc>
        <w:tc>
          <w:tcPr>
            <w:tcW w:type="pct" w:w="554"/>
          </w:tcPr>
          <w:p w:rsidRDefault="003B128F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128F"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3B128F" w:rsidP="006919D9" w:rsidR="003B128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14.</w:t>
            </w:r>
          </w:p>
          <w:p w:rsidRDefault="00F006BB" w:rsidP="003B128F" w:rsidR="00F006BB" w:rsidRPr="003B128F"/>
        </w:tc>
        <w:tc>
          <w:tcPr>
            <w:tcW w:type="pct" w:w="915"/>
          </w:tcPr>
          <w:p w:rsidRDefault="006842E0" w:rsidP="006919D9" w:rsidR="003B12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GRAD ZAGREB</w:t>
            </w:r>
          </w:p>
        </w:tc>
        <w:tc>
          <w:tcPr>
            <w:tcW w:type="pct" w:w="629"/>
          </w:tcPr>
          <w:p w:rsidRDefault="006842E0" w:rsidP="006842E0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6181789493</w:t>
            </w:r>
          </w:p>
        </w:tc>
        <w:tc>
          <w:tcPr>
            <w:tcW w:type="pct" w:w="514"/>
          </w:tcPr>
          <w:p w:rsidRDefault="006842E0" w:rsidP="000331A7" w:rsidR="003B12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 Trg S.Radića 1</w:t>
            </w:r>
          </w:p>
        </w:tc>
        <w:tc>
          <w:tcPr>
            <w:tcW w:type="pct" w:w="743"/>
          </w:tcPr>
          <w:p w:rsidRDefault="003B128F" w:rsidP="006842E0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6842E0">
              <w:rPr>
                <w:rFonts w:hAnsi="Times New Roman" w:ascii="Times New Roman"/>
                <w:sz w:val="24"/>
                <w:szCs w:val="24"/>
              </w:rPr>
              <w:t>133.724,33</w:t>
            </w:r>
          </w:p>
        </w:tc>
        <w:tc>
          <w:tcPr>
            <w:tcW w:type="pct" w:w="457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ovršna </w:t>
            </w:r>
          </w:p>
          <w:p w:rsidRDefault="006842E0" w:rsidP="000331A7" w:rsidR="006842E0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isprava </w:t>
            </w:r>
          </w:p>
        </w:tc>
        <w:tc>
          <w:tcPr>
            <w:tcW w:type="pct" w:w="743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133.724,33</w:t>
            </w:r>
          </w:p>
        </w:tc>
        <w:tc>
          <w:tcPr>
            <w:tcW w:type="pct" w:w="554"/>
          </w:tcPr>
          <w:p w:rsidRDefault="006842E0" w:rsidP="006842E0" w:rsidR="006842E0" w:rsidRPr="006842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842E0">
              <w:rPr>
                <w:rFonts w:hAnsi="Times New Roman" w:ascii="Times New Roman"/>
                <w:sz w:val="24"/>
                <w:szCs w:val="24"/>
              </w:rPr>
              <w:t xml:space="preserve">ovršna </w:t>
            </w:r>
          </w:p>
          <w:p w:rsidRDefault="006842E0" w:rsidP="006842E0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842E0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3B128F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15.</w:t>
            </w:r>
          </w:p>
        </w:tc>
        <w:tc>
          <w:tcPr>
            <w:tcW w:type="pct" w:w="915"/>
          </w:tcPr>
          <w:p w:rsidRDefault="006842E0" w:rsidP="006919D9" w:rsidR="003B128F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GRAD ZAGREB</w:t>
            </w:r>
          </w:p>
        </w:tc>
        <w:tc>
          <w:tcPr>
            <w:tcW w:type="pct" w:w="629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6181789493</w:t>
            </w:r>
          </w:p>
        </w:tc>
        <w:tc>
          <w:tcPr>
            <w:tcW w:type="pct" w:w="514"/>
          </w:tcPr>
          <w:p w:rsidRDefault="006842E0" w:rsidP="006842E0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Zagreb, Trg S.Radića 1</w:t>
            </w:r>
          </w:p>
        </w:tc>
        <w:tc>
          <w:tcPr>
            <w:tcW w:type="pct" w:w="743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1.470,89</w:t>
            </w:r>
          </w:p>
        </w:tc>
        <w:tc>
          <w:tcPr>
            <w:tcW w:type="pct" w:w="457"/>
          </w:tcPr>
          <w:p w:rsidRDefault="00B77417" w:rsidP="006842E0" w:rsidR="006842E0" w:rsidRPr="006842E0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  <w:r w:rsidR="006842E0" w:rsidRPr="006842E0">
              <w:rPr>
                <w:rFonts w:hAnsi="Times New Roman" w:ascii="Times New Roman"/>
                <w:sz w:val="24"/>
              </w:rPr>
              <w:t xml:space="preserve">ovršna </w:t>
            </w:r>
          </w:p>
          <w:p w:rsidRDefault="006842E0" w:rsidP="006842E0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1.470,89</w:t>
            </w:r>
          </w:p>
        </w:tc>
        <w:tc>
          <w:tcPr>
            <w:tcW w:type="pct" w:w="554"/>
          </w:tcPr>
          <w:p w:rsidRDefault="006842E0" w:rsidP="006842E0" w:rsidR="006842E0" w:rsidRPr="006842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842E0">
              <w:rPr>
                <w:rFonts w:hAnsi="Times New Roman" w:ascii="Times New Roman"/>
                <w:sz w:val="24"/>
                <w:szCs w:val="24"/>
              </w:rPr>
              <w:t xml:space="preserve">ovršna </w:t>
            </w:r>
          </w:p>
          <w:p w:rsidRDefault="006842E0" w:rsidP="006842E0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842E0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C45398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16.</w:t>
            </w:r>
          </w:p>
        </w:tc>
        <w:tc>
          <w:tcPr>
            <w:tcW w:type="pct" w:w="915"/>
          </w:tcPr>
          <w:p w:rsidRDefault="00C45398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HRVATSKE ŠUME </w:t>
            </w:r>
          </w:p>
        </w:tc>
        <w:tc>
          <w:tcPr>
            <w:tcW w:type="pct" w:w="629"/>
          </w:tcPr>
          <w:p w:rsidRDefault="00C45398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69693144506</w:t>
            </w:r>
          </w:p>
        </w:tc>
        <w:tc>
          <w:tcPr>
            <w:tcW w:type="pct" w:w="514"/>
          </w:tcPr>
          <w:p w:rsidRDefault="00C45398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</w:t>
            </w:r>
          </w:p>
          <w:p w:rsidRDefault="00C45398" w:rsidP="000331A7" w:rsidR="00C45398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Lj.F.Vukatinovića 2 </w:t>
            </w:r>
          </w:p>
        </w:tc>
        <w:tc>
          <w:tcPr>
            <w:tcW w:type="pct" w:w="743"/>
          </w:tcPr>
          <w:p w:rsidRDefault="00C45398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6.600,81</w:t>
            </w:r>
          </w:p>
        </w:tc>
        <w:tc>
          <w:tcPr>
            <w:tcW w:type="pct" w:w="457"/>
          </w:tcPr>
          <w:p w:rsidRDefault="00C45398" w:rsidP="000331A7" w:rsidR="00C45398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ovršna i vjerodostojna isp. </w:t>
            </w:r>
          </w:p>
        </w:tc>
        <w:tc>
          <w:tcPr>
            <w:tcW w:type="pct" w:w="743"/>
          </w:tcPr>
          <w:p w:rsidRDefault="00C45398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C45398">
              <w:rPr>
                <w:rFonts w:hAnsi="Times New Roman" w:ascii="Times New Roman"/>
                <w:sz w:val="24"/>
              </w:rPr>
              <w:t xml:space="preserve">  6.600,81</w:t>
            </w:r>
          </w:p>
        </w:tc>
        <w:tc>
          <w:tcPr>
            <w:tcW w:type="pct" w:w="554"/>
          </w:tcPr>
          <w:p w:rsidRDefault="00C45398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45398">
              <w:rPr>
                <w:rFonts w:hAnsi="Times New Roman" w:ascii="Times New Roman"/>
                <w:sz w:val="24"/>
                <w:szCs w:val="24"/>
              </w:rPr>
              <w:t>ovršna i vjerodostojna isp.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C45398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17.</w:t>
            </w:r>
          </w:p>
        </w:tc>
        <w:tc>
          <w:tcPr>
            <w:tcW w:type="pct" w:w="915"/>
          </w:tcPr>
          <w:p w:rsidRDefault="003F6078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3F6078">
              <w:rPr>
                <w:rFonts w:hAnsi="Times New Roman" w:ascii="Times New Roman"/>
                <w:sz w:val="24"/>
              </w:rPr>
              <w:t>PRO ALARM PROJEKT d.o.o.</w:t>
            </w:r>
          </w:p>
        </w:tc>
        <w:tc>
          <w:tcPr>
            <w:tcW w:type="pct" w:w="629"/>
          </w:tcPr>
          <w:p w:rsidRDefault="003F6078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3F6078">
              <w:rPr>
                <w:rFonts w:hAnsi="Times New Roman" w:ascii="Times New Roman"/>
                <w:sz w:val="24"/>
              </w:rPr>
              <w:t>85339756600</w:t>
            </w:r>
          </w:p>
        </w:tc>
        <w:tc>
          <w:tcPr>
            <w:tcW w:type="pct" w:w="514"/>
          </w:tcPr>
          <w:p w:rsidRDefault="003F6078" w:rsidP="003F6078" w:rsidR="003F6078" w:rsidRPr="003F6078">
            <w:pPr>
              <w:pStyle w:val="Bezproreda"/>
              <w:rPr>
                <w:rFonts w:hAnsi="Times New Roman" w:ascii="Times New Roman"/>
                <w:sz w:val="24"/>
              </w:rPr>
            </w:pPr>
            <w:r w:rsidRPr="003F6078">
              <w:rPr>
                <w:rFonts w:hAnsi="Times New Roman" w:ascii="Times New Roman"/>
                <w:sz w:val="24"/>
              </w:rPr>
              <w:t>Križevci,</w:t>
            </w:r>
          </w:p>
          <w:p w:rsidRDefault="003F6078" w:rsidP="003F6078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3F6078">
              <w:rPr>
                <w:rFonts w:hAnsi="Times New Roman" w:ascii="Times New Roman"/>
                <w:sz w:val="24"/>
              </w:rPr>
              <w:t>Paška 21</w:t>
            </w:r>
          </w:p>
        </w:tc>
        <w:tc>
          <w:tcPr>
            <w:tcW w:type="pct" w:w="743"/>
          </w:tcPr>
          <w:p w:rsidRDefault="003F6078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F6078">
              <w:rPr>
                <w:rFonts w:hAnsi="Times New Roman" w:ascii="Times New Roman"/>
                <w:sz w:val="24"/>
                <w:szCs w:val="24"/>
              </w:rPr>
              <w:t>231.068,94</w:t>
            </w:r>
          </w:p>
        </w:tc>
        <w:tc>
          <w:tcPr>
            <w:tcW w:type="pct" w:w="457"/>
          </w:tcPr>
          <w:p w:rsidRDefault="003F6078" w:rsidP="003F6078" w:rsidR="003F6078" w:rsidRPr="003F6078">
            <w:pPr>
              <w:pStyle w:val="Bezproreda"/>
              <w:rPr>
                <w:rFonts w:hAnsi="Times New Roman" w:ascii="Times New Roman"/>
                <w:sz w:val="24"/>
              </w:rPr>
            </w:pPr>
            <w:r w:rsidRPr="003F6078">
              <w:rPr>
                <w:rFonts w:hAnsi="Times New Roman" w:ascii="Times New Roman"/>
                <w:sz w:val="24"/>
              </w:rPr>
              <w:t xml:space="preserve">vjerodostojna </w:t>
            </w:r>
          </w:p>
          <w:p w:rsidRDefault="003F6078" w:rsidP="003F6078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3F6078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3F6078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3F6078">
              <w:rPr>
                <w:rFonts w:hAnsi="Times New Roman" w:ascii="Times New Roman"/>
                <w:sz w:val="24"/>
              </w:rPr>
              <w:t>231.068,94</w:t>
            </w:r>
          </w:p>
        </w:tc>
        <w:tc>
          <w:tcPr>
            <w:tcW w:type="pct" w:w="554"/>
          </w:tcPr>
          <w:p w:rsidRDefault="003F6078" w:rsidP="003F6078" w:rsidR="003F6078" w:rsidRPr="003F60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F6078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3F6078" w:rsidP="003F6078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F6078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243BA2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2   18.</w:t>
            </w:r>
          </w:p>
        </w:tc>
        <w:tc>
          <w:tcPr>
            <w:tcW w:type="pct" w:w="915"/>
          </w:tcPr>
          <w:p w:rsidRDefault="00243BA2" w:rsidP="00243BA2" w:rsidR="00243BA2" w:rsidRPr="00243BA2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43BA2">
              <w:rPr>
                <w:rFonts w:hAnsi="Times New Roman" w:ascii="Times New Roman"/>
                <w:sz w:val="24"/>
              </w:rPr>
              <w:t xml:space="preserve">ZAGREBAČKA </w:t>
            </w:r>
          </w:p>
          <w:p w:rsidRDefault="00243BA2" w:rsidP="00243BA2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43BA2">
              <w:rPr>
                <w:rFonts w:hAnsi="Times New Roman" w:ascii="Times New Roman"/>
                <w:sz w:val="24"/>
              </w:rPr>
              <w:t>BANKA d.d.</w:t>
            </w:r>
          </w:p>
        </w:tc>
        <w:tc>
          <w:tcPr>
            <w:tcW w:type="pct" w:w="629"/>
          </w:tcPr>
          <w:p w:rsidRDefault="00243BA2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43BA2">
              <w:rPr>
                <w:rFonts w:hAnsi="Times New Roman" w:ascii="Times New Roman"/>
                <w:sz w:val="24"/>
              </w:rPr>
              <w:t>92963223473</w:t>
            </w:r>
          </w:p>
        </w:tc>
        <w:tc>
          <w:tcPr>
            <w:tcW w:type="pct" w:w="514"/>
          </w:tcPr>
          <w:p w:rsidRDefault="00243BA2" w:rsidP="00243BA2" w:rsidR="00243BA2" w:rsidRPr="00243BA2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43BA2">
              <w:rPr>
                <w:rFonts w:hAnsi="Times New Roman" w:ascii="Times New Roman"/>
                <w:sz w:val="24"/>
              </w:rPr>
              <w:t>Zagreb,</w:t>
            </w:r>
          </w:p>
          <w:p w:rsidRDefault="00243BA2" w:rsidP="00243BA2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43BA2">
              <w:rPr>
                <w:rFonts w:hAnsi="Times New Roman" w:ascii="Times New Roman"/>
                <w:sz w:val="24"/>
              </w:rPr>
              <w:t>T.ban Jelačića10</w:t>
            </w:r>
          </w:p>
        </w:tc>
        <w:tc>
          <w:tcPr>
            <w:tcW w:type="pct" w:w="743"/>
          </w:tcPr>
          <w:p w:rsidRDefault="00243BA2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43BA2">
              <w:rPr>
                <w:rFonts w:hAnsi="Times New Roman" w:ascii="Times New Roman"/>
                <w:sz w:val="24"/>
                <w:szCs w:val="24"/>
              </w:rPr>
              <w:t>669.275,33</w:t>
            </w:r>
          </w:p>
        </w:tc>
        <w:tc>
          <w:tcPr>
            <w:tcW w:type="pct" w:w="457"/>
          </w:tcPr>
          <w:p w:rsidRDefault="00243BA2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43BA2">
              <w:rPr>
                <w:rFonts w:hAnsi="Times New Roman" w:ascii="Times New Roman"/>
                <w:sz w:val="24"/>
              </w:rPr>
              <w:t>ovršna isprava</w:t>
            </w:r>
          </w:p>
        </w:tc>
        <w:tc>
          <w:tcPr>
            <w:tcW w:type="pct" w:w="743"/>
          </w:tcPr>
          <w:p w:rsidRDefault="00243BA2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43BA2">
              <w:rPr>
                <w:rFonts w:hAnsi="Times New Roman" w:ascii="Times New Roman"/>
                <w:sz w:val="24"/>
              </w:rPr>
              <w:t>669.275,33</w:t>
            </w:r>
          </w:p>
        </w:tc>
        <w:tc>
          <w:tcPr>
            <w:tcW w:type="pct" w:w="554"/>
          </w:tcPr>
          <w:p w:rsidRDefault="00243BA2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43BA2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243BA2" w:rsidP="006919D9" w:rsidR="00243B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19.</w:t>
            </w:r>
          </w:p>
          <w:p w:rsidRDefault="00243BA2" w:rsidP="00243BA2" w:rsidR="00F006BB" w:rsidRPr="00243BA2">
            <w:r>
              <w:t>1</w:t>
            </w:r>
          </w:p>
        </w:tc>
        <w:tc>
          <w:tcPr>
            <w:tcW w:type="pct" w:w="915"/>
          </w:tcPr>
          <w:p w:rsidRDefault="006635A1" w:rsidP="006635A1" w:rsidR="006635A1" w:rsidRPr="006635A1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635A1">
              <w:rPr>
                <w:rFonts w:hAnsi="Times New Roman" w:ascii="Times New Roman"/>
                <w:sz w:val="24"/>
              </w:rPr>
              <w:t xml:space="preserve">FINANCIJSKA </w:t>
            </w:r>
          </w:p>
          <w:p w:rsidRDefault="006635A1" w:rsidP="006635A1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635A1">
              <w:rPr>
                <w:rFonts w:hAnsi="Times New Roman" w:ascii="Times New Roman"/>
                <w:sz w:val="24"/>
              </w:rPr>
              <w:t>AGENCIJA</w:t>
            </w:r>
          </w:p>
        </w:tc>
        <w:tc>
          <w:tcPr>
            <w:tcW w:type="pct" w:w="629"/>
          </w:tcPr>
          <w:p w:rsidRDefault="006635A1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635A1">
              <w:rPr>
                <w:rFonts w:hAnsi="Times New Roman" w:ascii="Times New Roman"/>
                <w:sz w:val="24"/>
              </w:rPr>
              <w:t>85821130368</w:t>
            </w:r>
          </w:p>
        </w:tc>
        <w:tc>
          <w:tcPr>
            <w:tcW w:type="pct" w:w="514"/>
          </w:tcPr>
          <w:p w:rsidRDefault="006842E0" w:rsidP="006842E0" w:rsidR="006842E0" w:rsidRPr="006842E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Zagreb,</w:t>
            </w:r>
          </w:p>
          <w:p w:rsidRDefault="006842E0" w:rsidP="006842E0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Ul.g.Vukovara 70</w:t>
            </w:r>
          </w:p>
        </w:tc>
        <w:tc>
          <w:tcPr>
            <w:tcW w:type="pct" w:w="743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842E0">
              <w:rPr>
                <w:rFonts w:hAnsi="Times New Roman" w:ascii="Times New Roman"/>
                <w:sz w:val="24"/>
                <w:szCs w:val="24"/>
              </w:rPr>
              <w:t>2.244,93</w:t>
            </w:r>
          </w:p>
        </w:tc>
        <w:tc>
          <w:tcPr>
            <w:tcW w:type="pct" w:w="457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ovršna  i vjerodostojna isp.</w:t>
            </w:r>
          </w:p>
        </w:tc>
        <w:tc>
          <w:tcPr>
            <w:tcW w:type="pct" w:w="743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2.244,93</w:t>
            </w:r>
          </w:p>
        </w:tc>
        <w:tc>
          <w:tcPr>
            <w:tcW w:type="pct" w:w="554"/>
          </w:tcPr>
          <w:p w:rsidRDefault="006842E0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842E0">
              <w:rPr>
                <w:rFonts w:hAnsi="Times New Roman" w:ascii="Times New Roman"/>
                <w:sz w:val="24"/>
                <w:szCs w:val="24"/>
              </w:rPr>
              <w:t>ovršna  i vjerodostojna isp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6842E0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2  20</w:t>
            </w:r>
            <w:r w:rsidR="00880F7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15"/>
          </w:tcPr>
          <w:p w:rsidRDefault="006842E0" w:rsidP="006842E0" w:rsidR="006842E0" w:rsidRPr="006842E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 xml:space="preserve">HRVATSKA </w:t>
            </w:r>
          </w:p>
          <w:p w:rsidRDefault="006842E0" w:rsidP="006842E0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TELEVIZIJA</w:t>
            </w:r>
          </w:p>
        </w:tc>
        <w:tc>
          <w:tcPr>
            <w:tcW w:type="pct" w:w="629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68419124305</w:t>
            </w:r>
          </w:p>
        </w:tc>
        <w:tc>
          <w:tcPr>
            <w:tcW w:type="pct" w:w="514"/>
          </w:tcPr>
          <w:p w:rsidRDefault="006842E0" w:rsidP="006842E0" w:rsidR="006842E0" w:rsidRPr="006842E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Zagreb,</w:t>
            </w:r>
          </w:p>
          <w:p w:rsidRDefault="006842E0" w:rsidP="006842E0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Prisavlje 3</w:t>
            </w:r>
          </w:p>
        </w:tc>
        <w:tc>
          <w:tcPr>
            <w:tcW w:type="pct" w:w="743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842E0">
              <w:rPr>
                <w:rFonts w:hAnsi="Times New Roman" w:ascii="Times New Roman"/>
                <w:sz w:val="24"/>
                <w:szCs w:val="24"/>
              </w:rPr>
              <w:t>8.335,16</w:t>
            </w:r>
          </w:p>
        </w:tc>
        <w:tc>
          <w:tcPr>
            <w:tcW w:type="pct" w:w="457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ovršna isprava</w:t>
            </w:r>
          </w:p>
        </w:tc>
        <w:tc>
          <w:tcPr>
            <w:tcW w:type="pct" w:w="743"/>
          </w:tcPr>
          <w:p w:rsidRDefault="006842E0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6842E0">
              <w:rPr>
                <w:rFonts w:hAnsi="Times New Roman" w:ascii="Times New Roman"/>
                <w:sz w:val="24"/>
              </w:rPr>
              <w:t>8.335,16</w:t>
            </w:r>
          </w:p>
        </w:tc>
        <w:tc>
          <w:tcPr>
            <w:tcW w:type="pct" w:w="554"/>
          </w:tcPr>
          <w:p w:rsidRDefault="006842E0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842E0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880F7A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21. </w:t>
            </w:r>
          </w:p>
        </w:tc>
        <w:tc>
          <w:tcPr>
            <w:tcW w:type="pct" w:w="915"/>
          </w:tcPr>
          <w:p w:rsidRDefault="00880F7A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SPAN d.o.o.</w:t>
            </w:r>
          </w:p>
        </w:tc>
        <w:tc>
          <w:tcPr>
            <w:tcW w:type="pct" w:w="629"/>
          </w:tcPr>
          <w:p w:rsidRDefault="00880F7A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19680551758</w:t>
            </w:r>
          </w:p>
        </w:tc>
        <w:tc>
          <w:tcPr>
            <w:tcW w:type="pct" w:w="514"/>
          </w:tcPr>
          <w:p w:rsidRDefault="00880F7A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</w:t>
            </w:r>
          </w:p>
          <w:p w:rsidRDefault="00880F7A" w:rsidP="000331A7" w:rsidR="00880F7A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Koturaška 47</w:t>
            </w:r>
          </w:p>
        </w:tc>
        <w:tc>
          <w:tcPr>
            <w:tcW w:type="pct" w:w="743"/>
          </w:tcPr>
          <w:p w:rsidRDefault="00880F7A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20.934,65 </w:t>
            </w:r>
          </w:p>
        </w:tc>
        <w:tc>
          <w:tcPr>
            <w:tcW w:type="pct" w:w="457"/>
          </w:tcPr>
          <w:p w:rsidRDefault="00880F7A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vjerodostojna isprava</w:t>
            </w:r>
          </w:p>
        </w:tc>
        <w:tc>
          <w:tcPr>
            <w:tcW w:type="pct" w:w="743"/>
          </w:tcPr>
          <w:p w:rsidRDefault="00D35F81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5.783,92 </w:t>
            </w:r>
          </w:p>
        </w:tc>
        <w:tc>
          <w:tcPr>
            <w:tcW w:type="pct" w:w="554"/>
          </w:tcPr>
          <w:p w:rsidRDefault="00880F7A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80F7A"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</w:tr>
      <w:tr w:rsidTr="008E2131" w:rsidR="00F006BB" w:rsidRPr="00B40BEB">
        <w:trPr>
          <w:trHeight w:val="814"/>
          <w:jc w:val="center"/>
        </w:trPr>
        <w:tc>
          <w:tcPr>
            <w:tcW w:type="pct" w:w="444"/>
          </w:tcPr>
          <w:p w:rsidRDefault="00F006BB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5"/>
          </w:tcPr>
          <w:p w:rsidRDefault="00F006BB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629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14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743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743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54"/>
          </w:tcPr>
          <w:p w:rsidRDefault="00F006BB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E2131" w:rsidR="00F006BB" w:rsidRPr="00B40BEB">
        <w:trPr>
          <w:trHeight w:val="943"/>
          <w:jc w:val="center"/>
        </w:trPr>
        <w:tc>
          <w:tcPr>
            <w:tcW w:type="pct" w:w="444"/>
          </w:tcPr>
          <w:p w:rsidRDefault="00F006BB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5"/>
          </w:tcPr>
          <w:p w:rsidRDefault="00F006BB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629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14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743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743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54"/>
          </w:tcPr>
          <w:p w:rsidRDefault="00F006BB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5C47" w:rsidR="00F006BB" w:rsidRPr="00B40BEB">
        <w:trPr>
          <w:trHeight w:val="992"/>
          <w:jc w:val="center"/>
        </w:trPr>
        <w:tc>
          <w:tcPr>
            <w:tcW w:type="pct" w:w="444"/>
          </w:tcPr>
          <w:p w:rsidRDefault="00F006BB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5"/>
          </w:tcPr>
          <w:p w:rsidRDefault="00F006BB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629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14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743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743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54"/>
          </w:tcPr>
          <w:p w:rsidRDefault="00F006BB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34A09" w:rsidP="00A34A09" w:rsidR="00A34A09" w:rsidRPr="001D7793">
      <w:pPr>
        <w:pStyle w:val="Bezproreda"/>
        <w:pBdr>
          <w:top w:space="1" w:sz="4" w:color="auto" w:val="single"/>
          <w:left w:space="31" w:sz="4" w:color="auto" w:val="single"/>
          <w:bottom w:space="1" w:sz="4" w:color="auto" w:val="single"/>
          <w:bar w:sz="4" w:color="auto" w:val="single"/>
        </w:pBdr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9146E2" w:rsidR="00702487" w:rsidRPr="00B40BEB">
        <w:trPr>
          <w:trHeight w:val="908"/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146E2" w:rsidR="00702487" w:rsidRPr="00B40BEB">
        <w:trPr>
          <w:trHeight w:val="908"/>
          <w:jc w:val="center"/>
        </w:trPr>
        <w:tc>
          <w:tcPr>
            <w:tcW w:type="pct" w:w="1338"/>
          </w:tcPr>
          <w:p w:rsidRDefault="00D35F81" w:rsidP="000331A7" w:rsidR="00D35F8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35F81" w:rsidP="000331A7" w:rsidR="00D35F81" w:rsidRPr="00544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544599">
              <w:rPr>
                <w:rFonts w:hAnsi="Times New Roman" w:ascii="Times New Roman"/>
                <w:b/>
                <w:sz w:val="24"/>
                <w:szCs w:val="24"/>
              </w:rPr>
              <w:t xml:space="preserve">968.800,55 </w:t>
            </w:r>
          </w:p>
          <w:p w:rsidRDefault="00D35F8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35F81">
              <w:rPr>
                <w:rFonts w:hAnsi="Times New Roman" w:ascii="Times New Roman"/>
                <w:sz w:val="24"/>
                <w:szCs w:val="24"/>
              </w:rPr>
              <w:t>ALARM  AUTOMATIKA d.o.o.</w:t>
            </w:r>
          </w:p>
          <w:p w:rsidRDefault="00702487" w:rsidP="00D35F8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544599" w:rsidP="00D35F81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Predstečajnom nagodbom Stpn-164/14</w:t>
            </w:r>
          </w:p>
          <w:p w:rsidRDefault="00544599" w:rsidP="00D35F81" w:rsidR="00544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od 22.1.2015.g Trg.sud u Zagrebu </w:t>
            </w:r>
          </w:p>
          <w:p w:rsidRDefault="00544599" w:rsidP="00D35F81" w:rsidR="0054459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određena je obveza isplate tražbine u iznosu od 521.166,83 kn, a vjerovnik je po toj osnovi prijavio 1.490.462,38 kn </w:t>
            </w:r>
          </w:p>
        </w:tc>
        <w:tc>
          <w:tcPr>
            <w:tcW w:type="pct" w:w="1567"/>
          </w:tcPr>
          <w:p w:rsidRDefault="00544599" w:rsidP="00544599" w:rsidR="00544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Predstačajna nagodba </w:t>
            </w:r>
            <w:r>
              <w:t xml:space="preserve"> </w:t>
            </w:r>
            <w:r w:rsidRPr="00544599">
              <w:rPr>
                <w:rFonts w:hAnsi="Times New Roman" w:ascii="Times New Roman"/>
                <w:sz w:val="24"/>
                <w:szCs w:val="24"/>
              </w:rPr>
              <w:t>Stpn-164/14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od 22.1.2015</w:t>
            </w:r>
          </w:p>
          <w:p w:rsidRDefault="00544599" w:rsidP="00544599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Zagrebu.,Stalna služba u Karlovcu </w:t>
            </w:r>
          </w:p>
        </w:tc>
      </w:tr>
      <w:tr w:rsidTr="009146E2" w:rsidR="00F006BB" w:rsidRPr="00B40BEB">
        <w:trPr>
          <w:trHeight w:val="908"/>
          <w:jc w:val="center"/>
        </w:trPr>
        <w:tc>
          <w:tcPr>
            <w:tcW w:type="pct" w:w="1338"/>
          </w:tcPr>
          <w:p w:rsidRDefault="00544599" w:rsidP="000331A7" w:rsidR="00F006BB" w:rsidRPr="00544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44599">
              <w:rPr>
                <w:rFonts w:hAnsi="Times New Roman" w:ascii="Times New Roman"/>
                <w:b/>
                <w:sz w:val="24"/>
                <w:szCs w:val="24"/>
              </w:rPr>
              <w:t xml:space="preserve">15.150,73 </w:t>
            </w:r>
          </w:p>
          <w:p w:rsidRDefault="00544599" w:rsidP="000331A7" w:rsidR="0054459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44599">
              <w:rPr>
                <w:rFonts w:hAnsi="Times New Roman" w:ascii="Times New Roman"/>
                <w:sz w:val="24"/>
                <w:szCs w:val="24"/>
              </w:rPr>
              <w:t>SPAN d.o.o</w:t>
            </w:r>
          </w:p>
        </w:tc>
        <w:tc>
          <w:tcPr>
            <w:tcW w:type="pct" w:w="2095"/>
          </w:tcPr>
          <w:p w:rsidRDefault="00544599" w:rsidP="00544599" w:rsidR="00544599" w:rsidRPr="00544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44599">
              <w:rPr>
                <w:rFonts w:hAnsi="Times New Roman" w:ascii="Times New Roman"/>
                <w:sz w:val="24"/>
                <w:szCs w:val="24"/>
              </w:rPr>
              <w:t>Predstečajnom nagodbom Stpn-164/14</w:t>
            </w:r>
          </w:p>
          <w:p w:rsidRDefault="00544599" w:rsidP="00544599" w:rsidR="00544599" w:rsidRPr="00544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44599">
              <w:rPr>
                <w:rFonts w:hAnsi="Times New Roman" w:ascii="Times New Roman"/>
                <w:sz w:val="24"/>
                <w:szCs w:val="24"/>
              </w:rPr>
              <w:t xml:space="preserve">od 22.1.2015.g Trg.sud u Zagrebu </w:t>
            </w:r>
          </w:p>
          <w:p w:rsidRDefault="00544599" w:rsidP="0054459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44599">
              <w:rPr>
                <w:rFonts w:hAnsi="Times New Roman" w:ascii="Times New Roman"/>
                <w:sz w:val="24"/>
                <w:szCs w:val="24"/>
              </w:rPr>
              <w:t>određena je obveza isplate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 u iznosu od 4.978,52</w:t>
            </w:r>
            <w:r w:rsidRPr="00544599">
              <w:rPr>
                <w:rFonts w:hAnsi="Times New Roman" w:ascii="Times New Roman"/>
                <w:sz w:val="24"/>
                <w:szCs w:val="24"/>
              </w:rPr>
              <w:t xml:space="preserve"> kn, a vjerovnik je po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toj osnovi prijavio </w:t>
            </w:r>
            <w:r w:rsidR="00E653A8">
              <w:rPr>
                <w:rFonts w:hAnsi="Times New Roman" w:ascii="Times New Roman"/>
                <w:sz w:val="24"/>
                <w:szCs w:val="24"/>
              </w:rPr>
              <w:t>14.224,35</w:t>
            </w:r>
            <w:r w:rsidRPr="00544599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1567"/>
          </w:tcPr>
          <w:p w:rsidRDefault="00E653A8" w:rsidP="00E653A8" w:rsidR="00E653A8" w:rsidRPr="00E653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653A8">
              <w:rPr>
                <w:rFonts w:hAnsi="Times New Roman" w:ascii="Times New Roman"/>
                <w:sz w:val="24"/>
                <w:szCs w:val="24"/>
              </w:rPr>
              <w:t>Predstačajna nagodba  Stpn-164/14  od 22.1.2015</w:t>
            </w:r>
          </w:p>
          <w:p w:rsidRDefault="00E653A8" w:rsidP="00E653A8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653A8">
              <w:rPr>
                <w:rFonts w:hAnsi="Times New Roman" w:ascii="Times New Roman"/>
                <w:sz w:val="24"/>
                <w:szCs w:val="24"/>
              </w:rPr>
              <w:t>Trgovački sud u Zagrebu.,Stalna služba u Karlovcu</w:t>
            </w: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1009C6" w:rsidP="00702487" w:rsidR="001009C6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26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2403"/>
        <w:gridCol w:w="1536"/>
        <w:gridCol w:w="1323"/>
        <w:gridCol w:w="1377"/>
        <w:gridCol w:w="1717"/>
        <w:gridCol w:w="1230"/>
        <w:gridCol w:w="1254"/>
      </w:tblGrid>
      <w:tr w:rsidTr="008E2131" w:rsidR="00702487" w:rsidRPr="00B40BEB">
        <w:trPr>
          <w:trHeight w:val="1832"/>
          <w:jc w:val="center"/>
        </w:trPr>
        <w:tc>
          <w:tcPr>
            <w:tcW w:type="pct" w:w="34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3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6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6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9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2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3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E2131" w:rsidR="00702487" w:rsidRPr="00B40BEB">
        <w:trPr>
          <w:trHeight w:val="3204"/>
          <w:jc w:val="center"/>
        </w:trPr>
        <w:tc>
          <w:tcPr>
            <w:tcW w:type="pct" w:w="340"/>
          </w:tcPr>
          <w:p w:rsidRDefault="00FB6863" w:rsidP="00640436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33"/>
          </w:tcPr>
          <w:p w:rsidRDefault="00FB6863" w:rsidP="00FB6863" w:rsidR="00FB6863" w:rsidRP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B6863">
              <w:rPr>
                <w:rFonts w:hAnsi="Times New Roman" w:ascii="Times New Roman"/>
                <w:sz w:val="24"/>
                <w:szCs w:val="24"/>
              </w:rPr>
              <w:t xml:space="preserve">REPUBLIKA </w:t>
            </w:r>
          </w:p>
          <w:p w:rsidRDefault="00FB6863" w:rsidP="00FB6863" w:rsidR="00FB6863" w:rsidRP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B6863">
              <w:rPr>
                <w:rFonts w:hAnsi="Times New Roman" w:ascii="Times New Roman"/>
                <w:sz w:val="24"/>
                <w:szCs w:val="24"/>
              </w:rPr>
              <w:t xml:space="preserve">HRVATSKA </w:t>
            </w:r>
          </w:p>
          <w:p w:rsidRDefault="00FB6863" w:rsidP="00FB6863" w:rsidR="00FB6863" w:rsidRP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B6863">
              <w:rPr>
                <w:rFonts w:hAnsi="Times New Roman" w:ascii="Times New Roman"/>
                <w:sz w:val="24"/>
                <w:szCs w:val="24"/>
              </w:rPr>
              <w:t>Min.Financija.Porezna</w:t>
            </w:r>
          </w:p>
          <w:p w:rsidRDefault="00FB6863" w:rsidP="00FB6863" w:rsidR="00FB6863" w:rsidRP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B6863">
              <w:rPr>
                <w:rFonts w:hAnsi="Times New Roman" w:ascii="Times New Roman"/>
                <w:sz w:val="24"/>
                <w:szCs w:val="24"/>
              </w:rPr>
              <w:t>Uprava,Područni ured</w:t>
            </w:r>
          </w:p>
          <w:p w:rsidRDefault="00FB6863" w:rsidP="00FB6863" w:rsidR="00FB6863" w:rsidRP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B6863">
              <w:rPr>
                <w:rFonts w:hAnsi="Times New Roman" w:ascii="Times New Roman"/>
                <w:sz w:val="24"/>
                <w:szCs w:val="24"/>
              </w:rPr>
              <w:t xml:space="preserve">Zagreb, zastupan po </w:t>
            </w:r>
          </w:p>
          <w:p w:rsidRDefault="00FB6863" w:rsidP="00FB6863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B6863">
              <w:rPr>
                <w:rFonts w:hAnsi="Times New Roman" w:ascii="Times New Roman"/>
                <w:sz w:val="24"/>
                <w:szCs w:val="24"/>
              </w:rPr>
              <w:t>ŽDO</w:t>
            </w:r>
          </w:p>
        </w:tc>
        <w:tc>
          <w:tcPr>
            <w:tcW w:type="pct" w:w="660"/>
          </w:tcPr>
          <w:p w:rsidRDefault="00FB686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B6863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69"/>
          </w:tcPr>
          <w:p w:rsidRDefault="00FB6863" w:rsidP="00FB6863" w:rsidR="00FB6863" w:rsidRP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B6863">
              <w:rPr>
                <w:rFonts w:hAnsi="Times New Roman" w:ascii="Times New Roman"/>
                <w:sz w:val="24"/>
                <w:szCs w:val="24"/>
              </w:rPr>
              <w:t xml:space="preserve">Zagreb, Savska </w:t>
            </w:r>
          </w:p>
          <w:p w:rsidRDefault="00FB6863" w:rsidP="00FB6863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B6863">
              <w:rPr>
                <w:rFonts w:hAnsi="Times New Roman" w:ascii="Times New Roman"/>
                <w:sz w:val="24"/>
                <w:szCs w:val="24"/>
              </w:rPr>
              <w:t>cesta 41</w:t>
            </w:r>
          </w:p>
        </w:tc>
        <w:tc>
          <w:tcPr>
            <w:tcW w:type="pct" w:w="592"/>
          </w:tcPr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</w:t>
            </w:r>
          </w:p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knjige</w:t>
            </w:r>
          </w:p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Općinskog</w:t>
            </w:r>
          </w:p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suda u</w:t>
            </w:r>
          </w:p>
          <w:p w:rsidRDefault="00C27B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Sisku </w:t>
            </w:r>
          </w:p>
          <w:p w:rsidRDefault="00FB6863" w:rsidP="000331A7" w:rsidR="00FB68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8"/>
          </w:tcPr>
          <w:p w:rsidRDefault="00C27B63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5.017.315,87</w:t>
            </w:r>
          </w:p>
        </w:tc>
        <w:tc>
          <w:tcPr>
            <w:tcW w:type="pct" w:w="529"/>
          </w:tcPr>
          <w:p w:rsidRDefault="00FB6863" w:rsidP="000331A7" w:rsidR="00450B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</w:t>
            </w:r>
          </w:p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zaloga</w:t>
            </w:r>
          </w:p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</w:t>
            </w:r>
          </w:p>
          <w:p w:rsidRDefault="00FB6863" w:rsidP="000331A7" w:rsidR="00FB68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 osiguranju </w:t>
            </w:r>
          </w:p>
        </w:tc>
        <w:tc>
          <w:tcPr>
            <w:tcW w:type="pct" w:w="539"/>
          </w:tcPr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</w:t>
            </w:r>
          </w:p>
          <w:p w:rsidRDefault="00C27B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870</w:t>
            </w:r>
            <w:r w:rsidR="00FB6863">
              <w:rPr>
                <w:rFonts w:hAnsi="Times New Roman" w:ascii="Times New Roman"/>
                <w:sz w:val="24"/>
                <w:szCs w:val="24"/>
              </w:rPr>
              <w:t xml:space="preserve"> k.o.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Pračno</w:t>
            </w:r>
          </w:p>
          <w:p w:rsidRDefault="00C27B63" w:rsidP="000331A7" w:rsid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</w:t>
            </w:r>
          </w:p>
          <w:p w:rsidRDefault="00C27B63" w:rsidP="000331A7" w:rsid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567,595,</w:t>
            </w:r>
          </w:p>
          <w:p w:rsidRDefault="00C27B63" w:rsidP="000331A7" w:rsid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605,606</w:t>
            </w:r>
          </w:p>
          <w:p w:rsidRDefault="00C27B63" w:rsidP="000331A7" w:rsid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sve k.o</w:t>
            </w:r>
          </w:p>
          <w:p w:rsidRDefault="00C27B63" w:rsidP="000331A7" w:rsidR="00C27B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Novo selo </w:t>
            </w:r>
          </w:p>
        </w:tc>
      </w:tr>
      <w:tr w:rsidTr="008E2131" w:rsidR="00702487" w:rsidRPr="00B40BEB">
        <w:trPr>
          <w:trHeight w:val="3204"/>
          <w:jc w:val="center"/>
        </w:trPr>
        <w:tc>
          <w:tcPr>
            <w:tcW w:type="pct" w:w="340"/>
          </w:tcPr>
          <w:p w:rsidRDefault="0031046A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33"/>
          </w:tcPr>
          <w:p w:rsidRDefault="00C27B63" w:rsidP="003104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ALARM  AUTOMATIKA d.o.o.</w:t>
            </w:r>
          </w:p>
        </w:tc>
        <w:tc>
          <w:tcPr>
            <w:tcW w:type="pct" w:w="660"/>
          </w:tcPr>
          <w:p w:rsidRDefault="00C27B6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30532290707</w:t>
            </w:r>
          </w:p>
        </w:tc>
        <w:tc>
          <w:tcPr>
            <w:tcW w:type="pct" w:w="569"/>
          </w:tcPr>
          <w:p w:rsidRDefault="00C27B63" w:rsidP="003104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Rijeka, Dražice 123 c</w:t>
            </w:r>
          </w:p>
        </w:tc>
        <w:tc>
          <w:tcPr>
            <w:tcW w:type="pct" w:w="592"/>
          </w:tcPr>
          <w:p w:rsidRDefault="0031046A" w:rsidP="0031046A" w:rsidR="0031046A" w:rsidRPr="003104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1046A">
              <w:rPr>
                <w:rFonts w:hAnsi="Times New Roman" w:ascii="Times New Roman"/>
                <w:sz w:val="24"/>
                <w:szCs w:val="24"/>
              </w:rPr>
              <w:t>zemljišne</w:t>
            </w:r>
          </w:p>
          <w:p w:rsidRDefault="0031046A" w:rsidP="0031046A" w:rsidR="0031046A" w:rsidRPr="003104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1046A">
              <w:rPr>
                <w:rFonts w:hAnsi="Times New Roman" w:ascii="Times New Roman"/>
                <w:sz w:val="24"/>
                <w:szCs w:val="24"/>
              </w:rPr>
              <w:t>knjige</w:t>
            </w:r>
          </w:p>
          <w:p w:rsidRDefault="0031046A" w:rsidP="0031046A" w:rsidR="0031046A" w:rsidRPr="003104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1046A">
              <w:rPr>
                <w:rFonts w:hAnsi="Times New Roman" w:ascii="Times New Roman"/>
                <w:sz w:val="24"/>
                <w:szCs w:val="24"/>
              </w:rPr>
              <w:t>Općinskog</w:t>
            </w:r>
          </w:p>
          <w:p w:rsidRDefault="0031046A" w:rsidP="0031046A" w:rsidR="0031046A" w:rsidRPr="003104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1046A">
              <w:rPr>
                <w:rFonts w:hAnsi="Times New Roman" w:ascii="Times New Roman"/>
                <w:sz w:val="24"/>
                <w:szCs w:val="24"/>
              </w:rPr>
              <w:t>suda u</w:t>
            </w:r>
          </w:p>
          <w:p w:rsidRDefault="00C27B63" w:rsidP="003104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Sisku</w:t>
            </w:r>
          </w:p>
        </w:tc>
        <w:tc>
          <w:tcPr>
            <w:tcW w:type="pct" w:w="738"/>
          </w:tcPr>
          <w:p w:rsidRDefault="00C27B63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521.661,83</w:t>
            </w:r>
          </w:p>
          <w:p w:rsidRDefault="00C27B63" w:rsidP="000331A7" w:rsid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</w:t>
            </w:r>
          </w:p>
          <w:p w:rsidRDefault="00C27B63" w:rsidP="000331A7" w:rsidR="00C27B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6.512,50 </w:t>
            </w:r>
          </w:p>
        </w:tc>
        <w:tc>
          <w:tcPr>
            <w:tcW w:type="pct" w:w="529"/>
          </w:tcPr>
          <w:p w:rsidRDefault="00C27B63" w:rsidP="00C27B63" w:rsidR="00C27B63" w:rsidRP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pravo</w:t>
            </w:r>
          </w:p>
          <w:p w:rsidRDefault="00C27B63" w:rsidP="00C27B63" w:rsidR="00C27B63" w:rsidRP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zaloga</w:t>
            </w:r>
          </w:p>
          <w:p w:rsidRDefault="00C27B63" w:rsidP="00C27B63" w:rsidR="00C27B63" w:rsidRP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rješenje</w:t>
            </w:r>
          </w:p>
          <w:p w:rsidRDefault="00C27B63" w:rsidP="00C27B63" w:rsidR="0031046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o osiguranju</w:t>
            </w:r>
          </w:p>
        </w:tc>
        <w:tc>
          <w:tcPr>
            <w:tcW w:type="pct" w:w="539"/>
          </w:tcPr>
          <w:p w:rsidRDefault="00C27B63" w:rsidP="00C27B63" w:rsidR="00C27B63" w:rsidRP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567,595,</w:t>
            </w:r>
          </w:p>
          <w:p w:rsidRDefault="00C27B63" w:rsidP="00C27B63" w:rsidR="00C27B63" w:rsidRP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605,606</w:t>
            </w:r>
          </w:p>
          <w:p w:rsidRDefault="00C27B63" w:rsidP="00C27B63" w:rsidR="00C27B63" w:rsidRPr="00C27B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sve k.o</w:t>
            </w:r>
          </w:p>
          <w:p w:rsidRDefault="00C27B63" w:rsidP="00C27B63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7B63">
              <w:rPr>
                <w:rFonts w:hAnsi="Times New Roman" w:ascii="Times New Roman"/>
                <w:sz w:val="24"/>
                <w:szCs w:val="24"/>
              </w:rPr>
              <w:t>Novo selo</w:t>
            </w:r>
          </w:p>
          <w:p w:rsidRDefault="008E2131" w:rsidP="008E2131" w:rsidR="008E2131" w:rsidRPr="008E213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E2131">
              <w:rPr>
                <w:rFonts w:hAnsi="Times New Roman" w:ascii="Times New Roman"/>
                <w:sz w:val="24"/>
                <w:szCs w:val="24"/>
              </w:rPr>
              <w:t>kč.br.</w:t>
            </w:r>
          </w:p>
          <w:p w:rsidRDefault="008E2131" w:rsidP="008E2131" w:rsidR="008E213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E2131">
              <w:rPr>
                <w:rFonts w:hAnsi="Times New Roman" w:ascii="Times New Roman"/>
                <w:sz w:val="24"/>
                <w:szCs w:val="24"/>
              </w:rPr>
              <w:t>870 k.o. Pračno</w:t>
            </w:r>
          </w:p>
        </w:tc>
      </w:tr>
    </w:tbl>
    <w:p w:rsidRDefault="009146E2" w:rsidP="00702487" w:rsidR="009146E2">
      <w:pPr>
        <w:jc w:val="center"/>
        <w:rPr>
          <w:rFonts w:hAnsi="Times New Roman" w:ascii="Times New Roman"/>
          <w:sz w:val="24"/>
          <w:szCs w:val="24"/>
        </w:rPr>
      </w:pPr>
    </w:p>
    <w:p w:rsidRDefault="009146E2" w:rsidP="00702487" w:rsidR="009146E2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31046A" w:rsidR="00702487" w:rsidRPr="00325DE1">
            <w:pPr>
              <w:pStyle w:val="Bezproreda"/>
              <w:ind w:left="132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-</w:t>
            </w:r>
          </w:p>
        </w:tc>
        <w:tc>
          <w:tcPr>
            <w:tcW w:type="pct" w:w="854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</w:p>
        </w:tc>
        <w:tc>
          <w:tcPr>
            <w:tcW w:type="pct" w:w="909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</w:t>
            </w:r>
          </w:p>
        </w:tc>
        <w:tc>
          <w:tcPr>
            <w:tcW w:type="pct" w:w="671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450B75" w:rsidP="00702487" w:rsidR="00450B7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Mjesto i datum                                                                                                 Stečajni upravitelj</w:t>
      </w:r>
    </w:p>
    <w:p w:rsidRDefault="008E2131" w:rsidP="00450B75" w:rsidR="00450B75" w:rsidRPr="001D779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 14.06.</w:t>
      </w:r>
      <w:r w:rsidR="0031046A">
        <w:rPr>
          <w:rFonts w:hAnsi="Times New Roman" w:ascii="Times New Roman"/>
          <w:sz w:val="24"/>
        </w:rPr>
        <w:t>.2017</w:t>
      </w:r>
      <w:r w:rsidR="00450B75">
        <w:rPr>
          <w:rFonts w:hAnsi="Times New Roman" w:ascii="Times New Roman"/>
          <w:sz w:val="24"/>
        </w:rPr>
        <w:t xml:space="preserve">.g                                                                                      Martin Lukin </w:t>
      </w:r>
    </w:p>
    <w:p w:rsidRDefault="00C61F72" w:rsidR="00C61F72"/>
    <w:sectPr w:rsidSect="001009C6" w:rsidR="00C61F72">
      <w:pgSz w:h="16838" w:w="11906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B72" w:rsidP="00702487" w:rsidR="00106B72">
      <w:pPr>
        <w:spacing w:after="0"/>
      </w:pPr>
      <w:r>
        <w:separator/>
      </w:r>
    </w:p>
  </w:endnote>
  <w:endnote w:id="0" w:type="continuationSeparator">
    <w:p w:rsidRDefault="00106B72" w:rsidP="00702487" w:rsidR="00106B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B72" w:rsidP="00702487" w:rsidR="00106B72">
      <w:pPr>
        <w:spacing w:after="0"/>
      </w:pPr>
      <w:r>
        <w:separator/>
      </w:r>
    </w:p>
  </w:footnote>
  <w:footnote w:id="0" w:type="continuationSeparator">
    <w:p w:rsidRDefault="00106B72" w:rsidP="00702487" w:rsidR="00106B72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9FD40394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6C5C0A"/>
    <w:multiLevelType w:val="hybridMultilevel"/>
    <w:tmpl w:val="E9F27DF2"/>
    <w:lvl w:tplc="F0209022" w:ilvl="0">
      <w:start w:val="3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3">
    <w:nsid w:val="40B36784"/>
    <w:multiLevelType w:val="hybridMultilevel"/>
    <w:tmpl w:val="1062CA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0F56A9"/>
    <w:multiLevelType w:val="hybridMultilevel"/>
    <w:tmpl w:val="D35028BC"/>
    <w:lvl w:tplc="13B2FEBA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772C"/>
    <w:rsid w:val="00035C47"/>
    <w:rsid w:val="0006512D"/>
    <w:rsid w:val="0007296E"/>
    <w:rsid w:val="000C7897"/>
    <w:rsid w:val="000F2DF4"/>
    <w:rsid w:val="001009C6"/>
    <w:rsid w:val="00106B72"/>
    <w:rsid w:val="001102BE"/>
    <w:rsid w:val="00177463"/>
    <w:rsid w:val="00185505"/>
    <w:rsid w:val="00196F56"/>
    <w:rsid w:val="001E6B92"/>
    <w:rsid w:val="00243ACF"/>
    <w:rsid w:val="00243BA2"/>
    <w:rsid w:val="00256CF3"/>
    <w:rsid w:val="002B580C"/>
    <w:rsid w:val="002D3613"/>
    <w:rsid w:val="0031046A"/>
    <w:rsid w:val="003B128F"/>
    <w:rsid w:val="003F6078"/>
    <w:rsid w:val="0041215F"/>
    <w:rsid w:val="00436A0A"/>
    <w:rsid w:val="00450B75"/>
    <w:rsid w:val="00544599"/>
    <w:rsid w:val="00545C89"/>
    <w:rsid w:val="005521B8"/>
    <w:rsid w:val="00577D75"/>
    <w:rsid w:val="005F0899"/>
    <w:rsid w:val="005F512C"/>
    <w:rsid w:val="005F7872"/>
    <w:rsid w:val="00640436"/>
    <w:rsid w:val="00642690"/>
    <w:rsid w:val="006635A1"/>
    <w:rsid w:val="006842E0"/>
    <w:rsid w:val="006919D9"/>
    <w:rsid w:val="00702487"/>
    <w:rsid w:val="00731363"/>
    <w:rsid w:val="008512FB"/>
    <w:rsid w:val="00852A9E"/>
    <w:rsid w:val="00880F7A"/>
    <w:rsid w:val="00886BA7"/>
    <w:rsid w:val="008C3B73"/>
    <w:rsid w:val="008E2131"/>
    <w:rsid w:val="008F5256"/>
    <w:rsid w:val="00904112"/>
    <w:rsid w:val="009146E2"/>
    <w:rsid w:val="00914AE6"/>
    <w:rsid w:val="009342E1"/>
    <w:rsid w:val="00945087"/>
    <w:rsid w:val="00977176"/>
    <w:rsid w:val="009F4B16"/>
    <w:rsid w:val="00A13F7D"/>
    <w:rsid w:val="00A2775E"/>
    <w:rsid w:val="00A34A09"/>
    <w:rsid w:val="00A55BAB"/>
    <w:rsid w:val="00A923EA"/>
    <w:rsid w:val="00AB5B45"/>
    <w:rsid w:val="00AE414C"/>
    <w:rsid w:val="00B0606D"/>
    <w:rsid w:val="00B321BF"/>
    <w:rsid w:val="00B77417"/>
    <w:rsid w:val="00BF591F"/>
    <w:rsid w:val="00C06055"/>
    <w:rsid w:val="00C27B63"/>
    <w:rsid w:val="00C3711E"/>
    <w:rsid w:val="00C45398"/>
    <w:rsid w:val="00C55118"/>
    <w:rsid w:val="00C61F72"/>
    <w:rsid w:val="00C666F3"/>
    <w:rsid w:val="00CD7580"/>
    <w:rsid w:val="00CE5C47"/>
    <w:rsid w:val="00D02E38"/>
    <w:rsid w:val="00D35F81"/>
    <w:rsid w:val="00D90A7C"/>
    <w:rsid w:val="00E04635"/>
    <w:rsid w:val="00E653A8"/>
    <w:rsid w:val="00EB77F2"/>
    <w:rsid w:val="00EC2093"/>
    <w:rsid w:val="00ED13CE"/>
    <w:rsid w:val="00F006BB"/>
    <w:rsid w:val="00F04ED6"/>
    <w:rsid w:val="00FB1CAC"/>
    <w:rsid w:val="00FB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Grafikeoznake" w:type="paragraph">
    <w:name w:val="List Bullet"/>
    <w:basedOn w:val="Normal"/>
    <w:uiPriority w:val="99"/>
    <w:unhideWhenUsed/>
    <w:rsid w:val="002B580C"/>
    <w:pPr>
      <w:numPr>
        <w:numId w:val="5"/>
      </w:numPr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0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08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08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08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Grafikeoznake" w:type="paragraph">
    <w:name w:val="List Bullet"/>
    <w:basedOn w:val="Normal"/>
    <w:uiPriority w:val="99"/>
    <w:unhideWhenUsed/>
    <w:rsid w:val="002B580C"/>
    <w:pPr>
      <w:numPr>
        <w:numId w:val="5"/>
      </w:numPr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0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08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08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08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St-5120/2015-28</izvorni_sadrzaj>
    <derivirana_varijabla naziv="DomainObject.Oznaka_1">St-5120/2015-28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66C79-F1F5-4781-B600-A25896CBF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685</properties:Words>
  <properties:Characters>4413</properties:Characters>
  <properties:Lines>553</properties:Lines>
  <properties:Paragraphs>335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2017-06-20T11:08:00Z</dcterms:created>
  <dc:creator>ADMINIBM</dc:creator>
  <cp:lastModifiedBy>Valentina Kranjčić</cp:lastModifiedBy>
  <cp:lastPrinted>2017-03-01T17:29:00Z</cp:lastPrinted>
  <dcterms:modified xmlns:xsi="http://www.w3.org/2001/XMLSchema-instance" xsi:type="dcterms:W3CDTF">2017-06-20T11:10:00Z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St-5120/2015-28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