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afdf" w14:paraId="8d8afdf" w:rsidRDefault="008F6E84" w:rsidP="008F6E84" w:rsidR="008F6E8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E84" w:rsidP="008F6E84" w:rsidR="008F6E8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F6E84" w:rsidP="008F6E84" w:rsidR="008F6E8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F6E84" w:rsidP="008F6E84" w:rsidR="008F6E8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F6E84" w:rsidP="008F6E84" w:rsidR="008F6E8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F6E84" w:rsidP="008F6E84" w:rsidR="008F6E8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F6E84" w:rsidP="008F6E84" w:rsidR="008F6E84" w:rsidRPr="005D578C">
      <w:pPr>
        <w:jc w:val="center"/>
        <w:rPr>
          <w:rFonts w:cs="Times New Roman" w:eastAsia="Times New Roman"/>
          <w:szCs w:val="24"/>
        </w:rPr>
      </w:pPr>
    </w:p>
    <w:p w:rsidRDefault="008F6E84" w:rsidP="008F6E84" w:rsidR="008F6E8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F6E84" w:rsidP="008F6E84" w:rsidR="008F6E84" w:rsidRPr="005D578C">
      <w:pPr>
        <w:rPr>
          <w:rFonts w:cs="Times New Roman" w:eastAsia="Times New Roman"/>
          <w:szCs w:val="24"/>
        </w:rPr>
      </w:pPr>
    </w:p>
    <w:p w:rsidRDefault="008F6E84" w:rsidP="008F6E84" w:rsidR="008F6E8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8912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D. E. L. F. TURIST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Žminj, Krculi, Galanti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79695956463, MBS 130028045, </w:t>
      </w:r>
      <w:r w:rsidR="00A975BB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721294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8F6E84" w:rsidP="008F6E84" w:rsidR="008F6E84" w:rsidRPr="005D578C">
      <w:pPr>
        <w:rPr>
          <w:rFonts w:cs="Times New Roman" w:eastAsia="Times New Roman"/>
          <w:szCs w:val="24"/>
        </w:rPr>
      </w:pPr>
    </w:p>
    <w:p w:rsidRDefault="008F6E84" w:rsidP="008F6E84" w:rsidR="008F6E8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F6E84" w:rsidP="008F6E84" w:rsidR="008F6E84" w:rsidRPr="005D578C">
      <w:pPr>
        <w:rPr>
          <w:rFonts w:cs="Times New Roman" w:eastAsia="Times New Roman"/>
          <w:szCs w:val="24"/>
        </w:rPr>
      </w:pPr>
    </w:p>
    <w:p w:rsidRDefault="008F6E84" w:rsidP="008F6E84" w:rsidR="008F6E8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D. E. L. F. TURIST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Žminj, Krculi, Galanti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79695956463, MBS 130028045,</w:t>
      </w:r>
      <w:r w:rsidRPr="005D578C">
        <w:rPr>
          <w:rFonts w:cs="Times New Roman" w:eastAsia="Times New Roman"/>
          <w:szCs w:val="24"/>
        </w:rPr>
        <w:t xml:space="preserve"> s danom </w:t>
      </w:r>
      <w:r w:rsidR="00A975BB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721294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721294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721294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8F6E84" w:rsidP="008F6E84" w:rsidR="008F6E84" w:rsidRPr="005D578C">
      <w:pPr>
        <w:rPr>
          <w:rFonts w:cs="Times New Roman" w:eastAsia="Times New Roman"/>
          <w:szCs w:val="24"/>
        </w:rPr>
      </w:pPr>
    </w:p>
    <w:p w:rsidRDefault="008F6E84" w:rsidP="008F6E84" w:rsidR="008F6E8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8F6E84" w:rsidP="008F6E84" w:rsidR="008F6E84">
      <w:pPr>
        <w:ind w:firstLine="708"/>
        <w:rPr>
          <w:rFonts w:cs="Times New Roman" w:eastAsia="Times New Roman"/>
          <w:szCs w:val="20"/>
        </w:rPr>
      </w:pPr>
    </w:p>
    <w:p w:rsidRDefault="008F6E84" w:rsidP="008F6E84" w:rsidR="008F6E8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D. E. L. F. TURIST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Žminj, Krculi, Galanti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79695956463, MBS 130028045.</w:t>
      </w:r>
    </w:p>
    <w:p w:rsidRDefault="008F6E84" w:rsidP="008F6E84" w:rsidR="008F6E84">
      <w:pPr>
        <w:rPr>
          <w:rFonts w:cs="Times New Roman" w:eastAsia="Times New Roman"/>
          <w:szCs w:val="24"/>
        </w:rPr>
      </w:pPr>
    </w:p>
    <w:p w:rsidRDefault="008F6E84" w:rsidP="008F6E84" w:rsidR="008F6E8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D. E. L. F. TURIST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Žminj, Krculi, Galanti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79695956463, MBS 130028045.</w:t>
      </w:r>
    </w:p>
    <w:p w:rsidRDefault="008F6E84" w:rsidP="008F6E84" w:rsidR="008F6E84">
      <w:pPr>
        <w:rPr>
          <w:rFonts w:cs="Times New Roman" w:eastAsia="Times New Roman"/>
          <w:szCs w:val="24"/>
        </w:rPr>
      </w:pPr>
    </w:p>
    <w:p w:rsidRDefault="008F6E84" w:rsidP="008F6E84" w:rsidR="008F6E84" w:rsidRPr="005D578C">
      <w:pPr>
        <w:rPr>
          <w:rFonts w:cs="Times New Roman" w:eastAsia="Times New Roman"/>
          <w:szCs w:val="24"/>
        </w:rPr>
      </w:pPr>
    </w:p>
    <w:p w:rsidRDefault="008F6E84" w:rsidP="008F6E84" w:rsidR="008F6E8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F6E84" w:rsidP="008F6E84" w:rsidR="008F6E84">
      <w:pPr>
        <w:ind w:firstLine="708"/>
        <w:rPr>
          <w:rFonts w:cs="Times New Roman" w:eastAsia="Times New Roman"/>
          <w:szCs w:val="24"/>
        </w:rPr>
      </w:pPr>
    </w:p>
    <w:p w:rsidRDefault="008F6E84" w:rsidP="008F6E84" w:rsidR="008F6E8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D. E. L. F. TURIST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Žminj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St-324/2015-3 od 23. studenog 2015. pokrenuo skraćeni stečajni postupak nad dužnikom D. E. L. F. TURIST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Žminj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30.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St-324/2015-4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F6E84" w:rsidP="008F6E84" w:rsidR="008F6E8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721294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F6E84" w:rsidP="008F6E84" w:rsidR="008F6E84" w:rsidRPr="005D578C">
      <w:pPr>
        <w:rPr>
          <w:rFonts w:cs="Times New Roman" w:eastAsia="Times New Roman"/>
          <w:szCs w:val="24"/>
        </w:rPr>
      </w:pPr>
    </w:p>
    <w:p w:rsidRDefault="008F6E84" w:rsidP="008F6E84" w:rsidR="008F6E8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975BB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721294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F6E84" w:rsidP="008F6E84" w:rsidR="008F6E84" w:rsidRPr="005D578C">
      <w:pPr>
        <w:jc w:val="center"/>
        <w:rPr>
          <w:rFonts w:cs="Times New Roman" w:eastAsia="Times New Roman"/>
          <w:szCs w:val="24"/>
        </w:rPr>
      </w:pPr>
    </w:p>
    <w:p w:rsidRDefault="008F6E84" w:rsidP="00A975BB" w:rsidR="008F6E8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8F6E84" w:rsidP="00A975BB" w:rsidR="008F6E8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7C519E">
        <w:rPr>
          <w:rFonts w:cs="Times New Roman" w:eastAsia="Times New Roman"/>
          <w:szCs w:val="24"/>
        </w:rPr>
        <w:t xml:space="preserve">, v. r. </w:t>
      </w:r>
    </w:p>
    <w:p w:rsidRDefault="008F6E84" w:rsidP="008F6E84" w:rsidR="008F6E84">
      <w:pPr>
        <w:jc w:val="left"/>
        <w:rPr>
          <w:rFonts w:cs="Times New Roman" w:eastAsia="Times New Roman"/>
          <w:szCs w:val="24"/>
        </w:rPr>
      </w:pPr>
    </w:p>
    <w:p w:rsidRDefault="00A975BB" w:rsidP="008F6E84" w:rsidR="00A975BB" w:rsidRPr="005D578C">
      <w:pPr>
        <w:jc w:val="left"/>
        <w:rPr>
          <w:rFonts w:cs="Times New Roman" w:eastAsia="Times New Roman"/>
          <w:szCs w:val="24"/>
        </w:rPr>
      </w:pPr>
    </w:p>
    <w:p w:rsidRDefault="008F6E84" w:rsidP="008F6E84" w:rsidR="008F6E8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F6E84" w:rsidP="008F6E84" w:rsidR="008F6E8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F6E84" w:rsidP="008F6E84" w:rsidR="008F6E8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F6E84" w:rsidP="008F6E84" w:rsidR="008F6E84">
      <w:pPr>
        <w:rPr>
          <w:rFonts w:cs="Times New Roman" w:eastAsia="Times New Roman"/>
          <w:szCs w:val="24"/>
        </w:rPr>
      </w:pPr>
    </w:p>
    <w:p w:rsidRDefault="008F6E84" w:rsidP="008F6E84" w:rsidR="008F6E84" w:rsidRPr="005D578C">
      <w:pPr>
        <w:rPr>
          <w:rFonts w:cs="Times New Roman" w:eastAsia="Times New Roman"/>
          <w:szCs w:val="24"/>
        </w:rPr>
      </w:pPr>
    </w:p>
    <w:p w:rsidRDefault="008F6E84" w:rsidP="008F6E84" w:rsidR="008F6E8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F6E84" w:rsidP="008F6E84" w:rsidR="008F6E8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F6E84" w:rsidP="008F6E84" w:rsidR="008F6E8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D. E. L. F. TURIST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Žminj,</w:t>
      </w:r>
      <w:r w:rsidR="003A264F">
        <w:rPr>
          <w:rFonts w:cs="Times New Roman" w:eastAsia="Times New Roman"/>
          <w:szCs w:val="24"/>
        </w:rPr>
        <w:t xml:space="preserve"> Krculi, Galanti bb,</w:t>
      </w:r>
    </w:p>
    <w:p w:rsidRDefault="008F6E84" w:rsidP="008F6E84" w:rsidR="008F6E8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</w:t>
      </w:r>
      <w:r w:rsidR="00A975BB">
        <w:rPr>
          <w:rFonts w:cs="Times New Roman" w:eastAsia="Times New Roman"/>
          <w:szCs w:val="24"/>
        </w:rPr>
        <w:t xml:space="preserve">vlaštena za zastupanje dužnika – </w:t>
      </w:r>
      <w:r>
        <w:rPr>
          <w:rFonts w:cs="Times New Roman" w:eastAsia="Times New Roman"/>
          <w:szCs w:val="24"/>
        </w:rPr>
        <w:t>Davor Perković, Krculi, Galanti bb,</w:t>
      </w:r>
    </w:p>
    <w:p w:rsidRDefault="008F6E84" w:rsidP="008F6E84" w:rsidR="008F6E8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</w:t>
      </w:r>
      <w:r w:rsidR="00721294">
        <w:rPr>
          <w:rFonts w:cs="Times New Roman" w:eastAsia="Times New Roman"/>
          <w:szCs w:val="20"/>
        </w:rPr>
        <w:t>Pola</w:t>
      </w:r>
      <w:r>
        <w:rPr>
          <w:rFonts w:cs="Times New Roman" w:eastAsia="Times New Roman"/>
          <w:szCs w:val="20"/>
        </w:rPr>
        <w:t>,</w:t>
      </w:r>
      <w:r w:rsidR="00721294">
        <w:rPr>
          <w:rFonts w:cs="Times New Roman" w:eastAsia="Times New Roman"/>
          <w:szCs w:val="20"/>
        </w:rPr>
        <w:t xml:space="preserve"> </w:t>
      </w:r>
      <w:r w:rsidR="00A975BB">
        <w:rPr>
          <w:rFonts w:cs="Times New Roman" w:eastAsia="Times New Roman"/>
          <w:szCs w:val="20"/>
        </w:rPr>
        <w:t>Pula, Carrarin</w:t>
      </w:r>
      <w:r w:rsidR="007C519E">
        <w:rPr>
          <w:rFonts w:cs="Times New Roman" w:eastAsia="Times New Roman"/>
          <w:szCs w:val="20"/>
        </w:rPr>
        <w:t>a</w:t>
      </w:r>
      <w:r w:rsidR="00A975BB">
        <w:rPr>
          <w:rFonts w:cs="Times New Roman" w:eastAsia="Times New Roman"/>
          <w:szCs w:val="20"/>
        </w:rPr>
        <w:t xml:space="preserve"> 5,</w:t>
      </w:r>
    </w:p>
    <w:p w:rsidRDefault="008F6E84" w:rsidP="008F6E84" w:rsidR="008F6E8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F6E84" w:rsidP="008F6E84" w:rsidR="008F6E8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 </w:t>
      </w:r>
    </w:p>
    <w:p w:rsidRDefault="008F6E84" w:rsidP="008F6E84" w:rsidR="008F6E8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F6E84" w:rsidP="008F6E84" w:rsidR="008F6E8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F6E84" w:rsidP="008F6E84" w:rsidR="008F6E8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F6E84" w:rsidP="008F6E84" w:rsidR="008F6E84" w:rsidRPr="00EB7ECC"/>
    <w:p w:rsidRDefault="008F6E84" w:rsidP="008F6E84" w:rsidR="008F6E84">
      <w:pPr>
        <w:jc w:val="left"/>
        <w:rPr>
          <w:rFonts w:cs="Times New Roman" w:eastAsia="Times New Roman"/>
          <w:szCs w:val="24"/>
        </w:rPr>
      </w:pPr>
    </w:p>
    <w:p w:rsidRDefault="008F6E84" w:rsidP="008F6E84" w:rsidR="008F6E84"/>
    <w:p w:rsidRDefault="008F6E84" w:rsidP="008F6E84" w:rsidR="008F6E84">
      <w:pPr>
        <w:jc w:val="left"/>
        <w:rPr>
          <w:rFonts w:cs="Times New Roman" w:eastAsia="Times New Roman"/>
          <w:szCs w:val="24"/>
        </w:rPr>
      </w:pPr>
    </w:p>
    <w:p w:rsidRDefault="008F6E84" w:rsidP="008F6E84" w:rsidR="008F6E84">
      <w:pPr>
        <w:jc w:val="left"/>
        <w:rPr>
          <w:rFonts w:cs="Times New Roman" w:eastAsia="Times New Roman"/>
          <w:szCs w:val="24"/>
        </w:rPr>
      </w:pPr>
    </w:p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461" w:rsidP="00A32461" w:rsidR="00A32461">
      <w:r>
        <w:separator/>
      </w:r>
    </w:p>
  </w:endnote>
  <w:endnote w:id="0" w:type="continuationSeparator">
    <w:p w:rsidRDefault="00A32461" w:rsidP="00A32461" w:rsidR="00A32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461" w:rsidP="00A32461" w:rsidR="00A32461">
      <w:r>
        <w:separator/>
      </w:r>
    </w:p>
  </w:footnote>
  <w:footnote w:id="0" w:type="continuationSeparator">
    <w:p w:rsidRDefault="00A32461" w:rsidP="00A32461" w:rsidR="00A32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2461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A264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St-324/2015-5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2461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St-324/2015-5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7E26"/>
    <w:rsid w:val="003A264F"/>
    <w:rsid w:val="00457E26"/>
    <w:rsid w:val="006A144F"/>
    <w:rsid w:val="00721294"/>
    <w:rsid w:val="007C519E"/>
    <w:rsid w:val="008F1E0A"/>
    <w:rsid w:val="008F6E84"/>
    <w:rsid w:val="00A32461"/>
    <w:rsid w:val="00A975BB"/>
    <w:rsid w:val="00C1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246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246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3246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24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246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24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246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1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E0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F1E0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F1E0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F1E0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246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246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3246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24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246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24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246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1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E0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1E0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1E0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1E0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St-324/2015-5</izvorni_sadrzaj>
    <derivirana_varijabla naziv="DomainObject.Oznaka_1">St-324/2015-5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St-324/2015</izvorni_sadrzaj>
    <derivirana_varijabla naziv="DomainObject.Predmet.OznakaBroj_1">St-324/2015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D.E.L.F. TURIST d.o.o. ŽMINJ</izvorni_sadrzaj>
    <derivirana_varijabla naziv="DomainObject.Predmet.ProtustrankaFormated_1">  D.E.L.F. TURIST d.o.o. ŽMINJ</derivirana_varijabla>
  </DomainObject.Predmet.ProtustrankaFormated>
  <DomainObject.Predmet.ProtustrankaFormatedOIB>
    <izvorni_sadrzaj>  D.E.L.F. TURIST d.o.o. ŽMINJ, OIB 79695956463</izvorni_sadrzaj>
    <derivirana_varijabla naziv="DomainObject.Predmet.ProtustrankaFormatedOIB_1">  D.E.L.F. TURIST d.o.o. ŽMINJ, OIB 79695956463</derivirana_varijabla>
  </DomainObject.Predmet.ProtustrankaFormatedOIB>
  <DomainObject.Predmet.ProtustrankaFormatedWithAdress>
    <izvorni_sadrzaj> D.E.L.F. TURIST d.o.o. ŽMINJ, Krculi, Galanti bb, 52341 Žminj</izvorni_sadrzaj>
    <derivirana_varijabla naziv="DomainObject.Predmet.ProtustrankaFormatedWithAdress_1"> D.E.L.F. TURIST d.o.o. ŽMINJ, Krculi, Galanti bb, 52341 Žminj</derivirana_varijabla>
  </DomainObject.Predmet.ProtustrankaFormatedWithAdress>
  <DomainObject.Predmet.ProtustrankaFormatedWithAdressOIB>
    <izvorni_sadrzaj> D.E.L.F. TURIST d.o.o. ŽMINJ, OIB 79695956463, Krculi, Galanti bb, 52341 Žminj</izvorni_sadrzaj>
    <derivirana_varijabla naziv="DomainObject.Predmet.ProtustrankaFormatedWithAdressOIB_1"> D.E.L.F. TURIST d.o.o. ŽMINJ, OIB 79695956463, Krculi, Galanti bb, 52341 Žminj</derivirana_varijabla>
  </DomainObject.Predmet.ProtustrankaFormatedWithAdressOIB>
  <DomainObject.Predmet.ProtustrankaWithAdress>
    <izvorni_sadrzaj>D.E.L.F. TURIST d.o.o. ŽMINJ Krculi, Galanti bb, 52341 Žminj</izvorni_sadrzaj>
    <derivirana_varijabla naziv="DomainObject.Predmet.ProtustrankaWithAdress_1">D.E.L.F. TURIST d.o.o. ŽMINJ Krculi, Galanti bb, 52341 Žminj</derivirana_varijabla>
  </DomainObject.Predmet.ProtustrankaWithAdress>
  <DomainObject.Predmet.ProtustrankaWithAdressOIB>
    <izvorni_sadrzaj>D.E.L.F. TURIST d.o.o. ŽMINJ, OIB 79695956463, Krculi, Galanti bb, 52341 Žminj</izvorni_sadrzaj>
    <derivirana_varijabla naziv="DomainObject.Predmet.ProtustrankaWithAdressOIB_1">D.E.L.F. TURIST d.o.o. ŽMINJ, OIB 79695956463, Krculi, Galanti bb, 52341 Žminj</derivirana_varijabla>
  </DomainObject.Predmet.ProtustrankaWithAdressOIB>
  <DomainObject.Predmet.ProtustrankaNazivFormated>
    <izvorni_sadrzaj>D.E.L.F. TURIST d.o.o. ŽMINJ</izvorni_sadrzaj>
    <derivirana_varijabla naziv="DomainObject.Predmet.ProtustrankaNazivFormated_1">D.E.L.F. TURIST d.o.o. ŽMINJ</derivirana_varijabla>
  </DomainObject.Predmet.ProtustrankaNazivFormated>
  <DomainObject.Predmet.ProtustrankaNazivFormatedOIB>
    <izvorni_sadrzaj>D.E.L.F. TURIST d.o.o. ŽMINJ, OIB 79695956463</izvorni_sadrzaj>
    <derivirana_varijabla naziv="DomainObject.Predmet.ProtustrankaNazivFormatedOIB_1">D.E.L.F. TURIST d.o.o. ŽMINJ, OIB 79695956463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700038.70</izvorni_sadrzaj>
    <derivirana_varijabla naziv="DomainObject.Predmet.TrenutnaVrijednost_1">700038.70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D.E.L.F. TURIST d.o.o. ŽMINJ</item>
    </izvorni_sadrzaj>
    <derivirana_varijabla naziv="DomainObject.Predmet.ProtuStrankaListFormated_1">
      <item>D.E.L.F. TURIST d.o.o. ŽMINJ</item>
    </derivirana_varijabla>
  </DomainObject.Predmet.ProtuStrankaListFormated>
  <DomainObject.Predmet.ProtuStrankaListFormatedOIB>
    <izvorni_sadrzaj>
      <item>D.E.L.F. TURIST d.o.o. ŽMINJ, OIB 79695956463</item>
    </izvorni_sadrzaj>
    <derivirana_varijabla naziv="DomainObject.Predmet.ProtuStrankaListFormatedOIB_1">
      <item>D.E.L.F. TURIST d.o.o. ŽMINJ, OIB 79695956463</item>
    </derivirana_varijabla>
  </DomainObject.Predmet.ProtuStrankaListFormatedOIB>
  <DomainObject.Predmet.ProtuStrankaListFormatedWithAdress>
    <izvorni_sadrzaj>
      <item>D.E.L.F. TURIST d.o.o. ŽMINJ, Krculi, Galanti bb, 52341 Žminj</item>
    </izvorni_sadrzaj>
    <derivirana_varijabla naziv="DomainObject.Predmet.ProtuStrankaListFormatedWithAdress_1">
      <item>D.E.L.F. TURIST d.o.o. ŽMINJ, Krculi, Galanti bb, 52341 Žminj</item>
    </derivirana_varijabla>
  </DomainObject.Predmet.ProtuStrankaListFormatedWithAdress>
  <DomainObject.Predmet.ProtuStrankaListFormatedWithAdressOIB>
    <izvorni_sadrzaj>
      <item>D.E.L.F. TURIST d.o.o. ŽMINJ, OIB 79695956463, Krculi, Galanti bb, 52341 Žminj</item>
    </izvorni_sadrzaj>
    <derivirana_varijabla naziv="DomainObject.Predmet.ProtuStrankaListFormatedWithAdressOIB_1">
      <item>D.E.L.F. TURIST d.o.o. ŽMINJ, OIB 79695956463, Krculi, Galanti bb, 52341 Žminj</item>
    </derivirana_varijabla>
  </DomainObject.Predmet.ProtuStrankaListFormatedWithAdressOIB>
  <DomainObject.Predmet.ProtuStrankaListNazivFormated>
    <izvorni_sadrzaj>
      <item>D.E.L.F. TURIST d.o.o. ŽMINJ</item>
    </izvorni_sadrzaj>
    <derivirana_varijabla naziv="DomainObject.Predmet.ProtuStrankaListNazivFormated_1">
      <item>D.E.L.F. TURIST d.o.o. ŽMINJ</item>
    </derivirana_varijabla>
  </DomainObject.Predmet.ProtuStrankaListNazivFormated>
  <DomainObject.Predmet.ProtuStrankaListNazivFormatedOIB>
    <izvorni_sadrzaj>
      <item>D.E.L.F. TURIST d.o.o. ŽMINJ, OIB 79695956463</item>
    </izvorni_sadrzaj>
    <derivirana_varijabla naziv="DomainObject.Predmet.ProtuStrankaListNazivFormatedOIB_1">
      <item>D.E.L.F. TURIST d.o.o. ŽMINJ, OIB 79695956463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St-324/2015-5</izvorni_sadrzaj>
    <derivirana_varijabla naziv="DomainObject.PoslovniBrojDokumenta_1">St-324/2015-5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D.E.L.F. TURIST d.o.o. ŽMINJ</izvorni_sadrzaj>
    <derivirana_varijabla naziv="DomainObject.Predmet.ProtustrankaIDrugi_1">D.E.L.F. TURIST d.o.o. ŽMINJ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D.E.L.F. TURIST d.o.o. ŽMINJ, OIB 79695956463, Krculi, Galanti bb, 52341 Žminj</izvorni_sadrzaj>
    <derivirana_varijabla naziv="DomainObject.Predmet.ProtustrankaIDrugiAdressOIB_1">D.E.L.F. TURIST d.o.o. ŽMINJ, OIB 79695956463, Krculi, Galanti bb,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D.E.L.F. TURIST d.o.o. ŽMINJ</item>
    </izvorni_sadrzaj>
    <derivirana_varijabla naziv="DomainObject.Predmet.SudioniciListNaziv_1">
      <item>FINANCIJSKA AGENCIJA, RC RIJEKA, PODRUŽNICA PULA, PULA</item>
      <item>D.E.L.F. TURIST d.o.o. ŽMINJ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D.E.L.F. TURIST d.o.o. ŽMINJ, OIB 79695956463, Krculi, Galanti bb,52341 Žminj</item>
    </izvorni_sadrzaj>
    <derivirana_varijabla naziv="DomainObject.Predmet.SudioniciListAdressOIB_1">
      <item>FINANCIJSKA AGENCIJA, RC RIJEKA, PODRUŽNICA PULA, PULA, OIB 85821130368, Ulica grada Vukovara 70,Zagreb</item>
      <item>D.E.L.F. TURIST d.o.o. ŽMINJ, OIB 79695956463, Krculi, Galanti bb,52341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79695956463</item>
    </izvorni_sadrzaj>
    <derivirana_varijabla naziv="DomainObject.Predmet.SudioniciListNazivOIB_1">
      <item>, OIB 85821130368</item>
      <item>, OIB 79695956463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631</properties:Words>
  <properties:Characters>3275</properties:Characters>
  <properties:Lines>83</properties:Lines>
  <properties:Paragraphs>30</properties:Paragraphs>
  <properties:TotalTime>6</properties:TotalTime>
  <properties:ScaleCrop>false</properties:ScaleCrop>
  <properties:LinksUpToDate>false</properties:LinksUpToDate>
  <properties:CharactersWithSpaces>3928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2016-01-22T14:22:00Z</dcterms:created>
  <dc:creator>Mihaela Kaligari</dc:creator>
  <dc:description/>
  <cp:keywords/>
  <cp:lastModifiedBy>Mihaela Kaligari</cp:lastModifiedBy>
  <cp:lastPrinted>2016-02-04T06:44:00Z</cp:lastPrinted>
  <dcterms:modified xmlns:xsi="http://www.w3.org/2001/XMLSchema-instance" xsi:type="dcterms:W3CDTF">2016-02-04T07:19:00Z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St-324/2015-5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