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1b21" w14:paraId="9891b21" w:rsidRDefault="00296637" w:rsidP="00296637" w:rsidR="00296637" w:rsidRPr="00131953">
      <w:pPr>
        <w:pStyle w:val="Naslov2"/>
        <w:jc w:val="center"/>
        <w15:collapsed w:val="false"/>
        <w:rPr>
          <w:szCs w:val="24"/>
        </w:rPr>
      </w:pPr>
      <w:bookmarkStart w:name="_GoBack" w:id="0"/>
      <w:bookmarkEnd w:id="0"/>
      <w:r w:rsidRPr="00131953">
        <w:rPr>
          <w:szCs w:val="24"/>
        </w:rPr>
        <w:t>OBRAZAC br. 20</w:t>
      </w:r>
    </w:p>
    <w:p w:rsidRDefault="00296637" w:rsidP="00296637" w:rsidR="00296637" w:rsidRPr="00131953">
      <w:pPr>
        <w:rPr>
          <w:rFonts w:cs="Times New Roman" w:hAnsi="Times New Roman" w:ascii="Times New Roman"/>
          <w:sz w:val="24"/>
          <w:szCs w:val="24"/>
          <w:lang w:val="en-US"/>
        </w:rPr>
      </w:pPr>
    </w:p>
    <w:p w:rsidRDefault="00296637" w:rsidP="00296637" w:rsidR="00296637" w:rsidRPr="00131953">
      <w:pPr>
        <w:jc w:val="center"/>
        <w:rPr>
          <w:rFonts w:cs="Times New Roman" w:hAnsi="Times New Roman" w:ascii="Times New Roman"/>
          <w:b/>
          <w:sz w:val="24"/>
          <w:szCs w:val="24"/>
          <w:lang w:val="en-US"/>
        </w:rPr>
      </w:pPr>
      <w:r w:rsidRPr="00131953">
        <w:rPr>
          <w:rFonts w:cs="Times New Roman" w:hAnsi="Times New Roman" w:ascii="Times New Roman"/>
          <w:b/>
          <w:sz w:val="24"/>
          <w:szCs w:val="24"/>
          <w:lang w:val="en-US"/>
        </w:rPr>
        <w:t>IZVJEŠĆE O TIJEKU POSTUPKA I STANJU STEČAJNE MASE</w:t>
      </w:r>
    </w:p>
    <w:p w:rsidRDefault="00296637" w:rsidP="00296637" w:rsidR="00296637" w:rsidRPr="00F47F5F">
      <w:pPr>
        <w:pStyle w:val="Naslov2"/>
        <w:jc w:val="left"/>
        <w:rPr>
          <w:b w:val="false"/>
          <w:szCs w:val="24"/>
        </w:rPr>
      </w:pPr>
      <w:r w:rsidRPr="00F47F5F">
        <w:rPr>
          <w:b w:val="false"/>
          <w:szCs w:val="24"/>
          <w:lang w:val="hr-HR"/>
        </w:rPr>
        <w:t>Nadle</w:t>
      </w:r>
      <w:r>
        <w:rPr>
          <w:b w:val="false"/>
          <w:szCs w:val="24"/>
          <w:lang w:val="hr-HR"/>
        </w:rPr>
        <w:t>ž</w:t>
      </w:r>
      <w:r w:rsidRPr="00F47F5F">
        <w:rPr>
          <w:b w:val="false"/>
          <w:szCs w:val="24"/>
          <w:lang w:val="hr-HR"/>
        </w:rPr>
        <w:t>an trgovački sud: Trgovački sud u Zagrebu</w:t>
      </w:r>
      <w:r w:rsidRPr="00F47F5F">
        <w:rPr>
          <w:b w:val="false"/>
          <w:szCs w:val="24"/>
          <w:lang w:val="hr-HR"/>
        </w:rPr>
        <w:br/>
        <w:t xml:space="preserve">Poslovni broj spisa: </w:t>
      </w:r>
      <w:r w:rsidRPr="00F47F5F">
        <w:rPr>
          <w:b w:val="false"/>
          <w:szCs w:val="24"/>
        </w:rPr>
        <w:t>St-</w:t>
      </w:r>
      <w:r>
        <w:rPr>
          <w:b w:val="false"/>
          <w:szCs w:val="24"/>
        </w:rPr>
        <w:t xml:space="preserve"> 932/14-8</w:t>
      </w:r>
    </w:p>
    <w:p w:rsidRDefault="00296637" w:rsidP="00296637" w:rsidR="00296637">
      <w:pPr>
        <w:shd w:fill="F8F8F8" w:color="auto" w:val="clear"/>
        <w:spacing w:lineRule="auto" w:line="240" w:after="0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  <w:r w:rsidRPr="00AF0F7E">
        <w:rPr>
          <w:rFonts w:cs="Times New Roman" w:hAnsi="Times New Roman" w:ascii="Times New Roman"/>
          <w:sz w:val="24"/>
          <w:szCs w:val="24"/>
          <w:lang w:val="en-US"/>
        </w:rPr>
        <w:t xml:space="preserve">Stečajni </w:t>
      </w:r>
      <w:proofErr w:type="spellStart"/>
      <w:r w:rsidRPr="00AF0F7E">
        <w:rPr>
          <w:rFonts w:cs="Times New Roman" w:hAnsi="Times New Roman" w:ascii="Times New Roman"/>
          <w:sz w:val="24"/>
          <w:szCs w:val="24"/>
          <w:lang w:val="en-US"/>
        </w:rPr>
        <w:t>dužnik</w:t>
      </w:r>
      <w:proofErr w:type="spellEnd"/>
      <w:r w:rsidRPr="00AF0F7E">
        <w:rPr>
          <w:rFonts w:cs="Times New Roman" w:hAnsi="Times New Roman" w:ascii="Times New Roman"/>
          <w:sz w:val="24"/>
          <w:szCs w:val="24"/>
          <w:lang w:val="en-US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F0F7E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 xml:space="preserve">RENOVA KAMENOLOM d.o.o. – u stečaju, </w:t>
      </w:r>
      <w:proofErr w:type="spellStart"/>
      <w:r w:rsidRPr="00AF0F7E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Bedekovčina</w:t>
      </w:r>
      <w:proofErr w:type="spellEnd"/>
      <w:proofErr w:type="gramStart"/>
      <w:r w:rsidRPr="00AF0F7E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,Vojnić</w:t>
      </w:r>
      <w:proofErr w:type="gramEnd"/>
      <w:r w:rsidRPr="00AF0F7E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 xml:space="preserve"> brijeg </w:t>
      </w:r>
      <w:proofErr w:type="spellStart"/>
      <w:r w:rsidRPr="00AF0F7E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bb</w:t>
      </w:r>
      <w:proofErr w:type="spellEnd"/>
    </w:p>
    <w:p w:rsidRDefault="00296637" w:rsidP="00296637" w:rsidR="00296637" w:rsidRPr="00AF0F7E">
      <w:pPr>
        <w:shd w:fill="F8F8F8" w:color="auto" w:val="clear"/>
        <w:spacing w:lineRule="auto" w:line="240" w:after="0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</w:p>
    <w:p w:rsidRDefault="00F83052" w:rsidP="00296637" w:rsidR="00296637" w:rsidRPr="00131953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30</w:t>
      </w:r>
      <w:r w:rsidR="00296637" w:rsidRPr="00131953">
        <w:rPr>
          <w:rFonts w:cs="Times New Roman" w:hAnsi="Times New Roman" w:ascii="Times New Roman"/>
          <w:sz w:val="24"/>
          <w:szCs w:val="24"/>
        </w:rPr>
        <w:t>.</w:t>
      </w:r>
      <w:r w:rsidR="00296637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6</w:t>
      </w:r>
      <w:r w:rsidR="00296637">
        <w:rPr>
          <w:rFonts w:cs="Times New Roman" w:hAnsi="Times New Roman" w:ascii="Times New Roman"/>
          <w:sz w:val="24"/>
          <w:szCs w:val="24"/>
        </w:rPr>
        <w:t>.2017</w:t>
      </w:r>
      <w:r w:rsidR="00296637" w:rsidRPr="00131953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g.</w:t>
      </w:r>
    </w:p>
    <w:p w:rsidRDefault="00296637" w:rsidP="00296637" w:rsidR="00296637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</w:p>
    <w:p w:rsidRDefault="00296637" w:rsidP="00296637" w:rsidR="00296637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296637" w:rsidP="00296637" w:rsidR="00296637" w:rsidRPr="00994C87">
      <w:pPr>
        <w:autoSpaceDE w:val="false"/>
        <w:autoSpaceDN w:val="false"/>
        <w:adjustRightInd w:val="false"/>
        <w:spacing w:after="120"/>
        <w:rPr>
          <w:rFonts w:cs="Times New Roman" w:hAnsi="Times New Roman" w:ascii="Times New Roman"/>
          <w:sz w:val="24"/>
          <w:szCs w:val="24"/>
          <w:lang w:val="en-US"/>
        </w:rPr>
      </w:pPr>
      <w:r w:rsidRPr="00994C87">
        <w:rPr>
          <w:rFonts w:cs="Times New Roman" w:hAnsi="Times New Roman" w:ascii="Times New Roman"/>
          <w:b/>
          <w:bCs/>
          <w:sz w:val="24"/>
          <w:szCs w:val="24"/>
          <w:lang w:val="en-US"/>
        </w:rPr>
        <w:t>PREDMET:</w:t>
      </w:r>
      <w:r w:rsidRPr="00994C87">
        <w:rPr>
          <w:rFonts w:cs="Times New Roman" w:hAnsi="Times New Roman" w:ascii="Times New Roman"/>
          <w:sz w:val="24"/>
          <w:szCs w:val="24"/>
          <w:lang w:val="en-US"/>
        </w:rPr>
        <w:t xml:space="preserve">  </w:t>
      </w:r>
      <w:r w:rsidRPr="00994C87">
        <w:rPr>
          <w:rFonts w:cs="Times New Roman" w:hAnsi="Times New Roman" w:ascii="Times New Roman"/>
          <w:sz w:val="24"/>
          <w:szCs w:val="24"/>
        </w:rPr>
        <w:t>Izvješće stečajnog upravitelja o</w:t>
      </w:r>
      <w:r>
        <w:rPr>
          <w:rFonts w:cs="Times New Roman" w:hAnsi="Times New Roman" w:ascii="Times New Roman"/>
          <w:sz w:val="24"/>
          <w:szCs w:val="24"/>
        </w:rPr>
        <w:t xml:space="preserve"> tijeku stečajnog postupka i stanju stečajne mase</w:t>
      </w:r>
      <w:r w:rsidRPr="00994C87">
        <w:rPr>
          <w:rFonts w:cs="Times New Roman" w:hAnsi="Times New Roman" w:ascii="Times New Roman"/>
          <w:sz w:val="24"/>
          <w:szCs w:val="24"/>
          <w:lang w:val="en-US"/>
        </w:rPr>
        <w:tab/>
      </w:r>
      <w:r w:rsidRPr="00994C87">
        <w:rPr>
          <w:rFonts w:cs="Times New Roman" w:hAnsi="Times New Roman" w:ascii="Times New Roman"/>
          <w:sz w:val="24"/>
          <w:szCs w:val="24"/>
          <w:lang w:val="en-US"/>
        </w:rPr>
        <w:tab/>
        <w:t xml:space="preserve">- </w:t>
      </w:r>
      <w:proofErr w:type="spellStart"/>
      <w:r w:rsidRPr="00994C87">
        <w:rPr>
          <w:rFonts w:cs="Times New Roman" w:hAnsi="Times New Roman" w:ascii="Times New Roman"/>
          <w:sz w:val="24"/>
          <w:szCs w:val="24"/>
          <w:lang w:val="en-US"/>
        </w:rPr>
        <w:t>dostavlja</w:t>
      </w:r>
      <w:proofErr w:type="spellEnd"/>
      <w:r w:rsidRPr="00994C87">
        <w:rPr>
          <w:rFonts w:cs="Times New Roman" w:hAnsi="Times New Roman" w:ascii="Times New Roman"/>
          <w:sz w:val="24"/>
          <w:szCs w:val="24"/>
          <w:lang w:val="en-US"/>
        </w:rPr>
        <w:t xml:space="preserve"> se</w:t>
      </w:r>
    </w:p>
    <w:p w:rsidRDefault="00296637" w:rsidP="00296637" w:rsidR="00296637">
      <w:pPr>
        <w:shd w:fill="F8F8F8" w:color="auto" w:val="clear"/>
        <w:spacing w:lineRule="auto" w:line="240" w:after="0"/>
        <w:jc w:val="both"/>
        <w:outlineLvl w:val="1"/>
        <w:rPr>
          <w:rFonts w:cs="Times New Roman" w:hAnsi="Times New Roman" w:ascii="Times New Roman"/>
          <w:sz w:val="24"/>
          <w:szCs w:val="24"/>
          <w:lang w:val="en-US"/>
        </w:rPr>
      </w:pPr>
    </w:p>
    <w:p w:rsidRDefault="00296637" w:rsidP="00296637" w:rsidR="00296637">
      <w:pPr>
        <w:shd w:fill="F8F8F8" w:color="auto" w:val="clear"/>
        <w:spacing w:lineRule="auto" w:line="240" w:after="0"/>
        <w:jc w:val="both"/>
        <w:outlineLvl w:val="1"/>
        <w:rPr>
          <w:rFonts w:cs="Times New Roman" w:hAnsi="Times New Roman" w:ascii="Times New Roman"/>
          <w:sz w:val="24"/>
          <w:szCs w:val="24"/>
          <w:lang w:val="en-US"/>
        </w:rPr>
      </w:pPr>
    </w:p>
    <w:p w:rsidRDefault="00296637" w:rsidP="00296637" w:rsidR="00296637">
      <w:pPr>
        <w:shd w:fill="F8F8F8" w:color="auto" w:val="clear"/>
        <w:spacing w:lineRule="auto" w:line="240" w:after="0"/>
        <w:jc w:val="both"/>
        <w:outlineLvl w:val="1"/>
        <w:rPr>
          <w:rFonts w:cs="Times New Roman" w:hAnsi="Times New Roman" w:ascii="Times New Roman"/>
          <w:sz w:val="24"/>
          <w:szCs w:val="24"/>
          <w:lang w:val="en-US"/>
        </w:rPr>
      </w:pPr>
    </w:p>
    <w:p w:rsidRDefault="00296637" w:rsidP="00296637" w:rsidR="00296637" w:rsidRPr="001E101D">
      <w:pPr>
        <w:shd w:fill="F8F8F8" w:color="auto" w:val="clear"/>
        <w:spacing w:lineRule="auto" w:line="240" w:after="0"/>
        <w:jc w:val="both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  <w:proofErr w:type="spellStart"/>
      <w:r w:rsidRPr="001E101D">
        <w:rPr>
          <w:rFonts w:cs="Times New Roman" w:hAnsi="Times New Roman" w:ascii="Times New Roman"/>
          <w:sz w:val="24"/>
          <w:szCs w:val="24"/>
          <w:lang w:val="en-US"/>
        </w:rPr>
        <w:t>Rješenjem</w:t>
      </w:r>
      <w:proofErr w:type="spellEnd"/>
      <w:r w:rsidRPr="001E101D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1E101D">
        <w:rPr>
          <w:rFonts w:cs="Times New Roman" w:hAnsi="Times New Roman" w:ascii="Times New Roman"/>
          <w:sz w:val="24"/>
          <w:szCs w:val="24"/>
          <w:lang w:val="en-US"/>
        </w:rPr>
        <w:t>Trgova</w:t>
      </w:r>
      <w:r w:rsidRPr="001E101D">
        <w:rPr>
          <w:rFonts w:cs="Times New Roman" w:hAnsi="Times New Roman" w:ascii="Times New Roman"/>
          <w:sz w:val="24"/>
          <w:szCs w:val="24"/>
        </w:rPr>
        <w:t>čkog</w:t>
      </w:r>
      <w:proofErr w:type="spellEnd"/>
      <w:r w:rsidRPr="001E101D">
        <w:rPr>
          <w:rFonts w:cs="Times New Roman" w:hAnsi="Times New Roman" w:ascii="Times New Roman"/>
          <w:sz w:val="24"/>
          <w:szCs w:val="24"/>
        </w:rPr>
        <w:t xml:space="preserve"> suda u Zagrebu br. 67 St – 932/14-08, </w:t>
      </w:r>
      <w:proofErr w:type="gramStart"/>
      <w:r w:rsidRPr="001E101D">
        <w:rPr>
          <w:rFonts w:cs="Times New Roman" w:hAnsi="Times New Roman" w:ascii="Times New Roman"/>
          <w:sz w:val="24"/>
          <w:szCs w:val="24"/>
        </w:rPr>
        <w:t>dana</w:t>
      </w:r>
      <w:proofErr w:type="gramEnd"/>
      <w:r w:rsidRPr="001E101D">
        <w:rPr>
          <w:rFonts w:cs="Times New Roman" w:hAnsi="Times New Roman" w:ascii="Times New Roman"/>
          <w:sz w:val="24"/>
          <w:szCs w:val="24"/>
        </w:rPr>
        <w:t xml:space="preserve"> 19. siječnja, 2015.g., otvoren je stečajni postupak nad stečajnim dužnikom  </w:t>
      </w:r>
      <w:r w:rsidRPr="001E101D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 xml:space="preserve">RENOVA KAMENOLOM d.o.o. – u stečaju, </w:t>
      </w:r>
      <w:proofErr w:type="spellStart"/>
      <w:r w:rsidRPr="001E101D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Bedekovčina</w:t>
      </w:r>
      <w:proofErr w:type="spellEnd"/>
      <w:r w:rsidRPr="001E101D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 xml:space="preserve">,Vojnić brijeg </w:t>
      </w:r>
      <w:proofErr w:type="spellStart"/>
      <w:r w:rsidRPr="001E101D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bb</w:t>
      </w:r>
      <w:proofErr w:type="spellEnd"/>
      <w:r w:rsidRPr="001E101D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.</w:t>
      </w:r>
    </w:p>
    <w:p w:rsidRDefault="00296637" w:rsidP="00296637" w:rsidR="00296637" w:rsidRPr="001E101D">
      <w:pPr>
        <w:spacing w:lineRule="auto" w:line="240" w:after="0"/>
        <w:jc w:val="both"/>
        <w:outlineLvl w:val="1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296637" w:rsidP="00296637" w:rsidR="00296637" w:rsidRPr="001E101D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>
        <w:rPr>
          <w:rFonts w:cs="Times New Roman" w:hAnsi="Times New Roman" w:ascii="Times New Roman"/>
          <w:sz w:val="24"/>
          <w:szCs w:val="24"/>
          <w:lang w:val="en-US"/>
        </w:rPr>
        <w:t xml:space="preserve">U </w:t>
      </w:r>
      <w:proofErr w:type="spellStart"/>
      <w:r>
        <w:rPr>
          <w:rFonts w:cs="Times New Roman" w:hAnsi="Times New Roman" w:ascii="Times New Roman"/>
          <w:sz w:val="24"/>
          <w:szCs w:val="24"/>
          <w:lang w:val="en-US"/>
        </w:rPr>
        <w:t>nastavku</w:t>
      </w:r>
      <w:proofErr w:type="spellEnd"/>
      <w:r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  <w:lang w:val="en-US"/>
        </w:rPr>
        <w:t>izvješća</w:t>
      </w:r>
      <w:proofErr w:type="spellEnd"/>
      <w:r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  <w:lang w:val="en-US"/>
        </w:rPr>
        <w:t>najsažetije</w:t>
      </w:r>
      <w:proofErr w:type="spellEnd"/>
      <w:r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  <w:lang w:val="en-US"/>
        </w:rPr>
        <w:t>ćemo</w:t>
      </w:r>
      <w:proofErr w:type="spellEnd"/>
      <w:r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  <w:lang w:val="en-US"/>
        </w:rPr>
        <w:t>rezimirati</w:t>
      </w:r>
      <w:proofErr w:type="spellEnd"/>
      <w:r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  <w:lang w:val="en-US"/>
        </w:rPr>
        <w:t>radnje</w:t>
      </w:r>
      <w:proofErr w:type="spellEnd"/>
      <w:r>
        <w:rPr>
          <w:rFonts w:cs="Times New Roman" w:hAnsi="Times New Roman" w:ascii="Times New Roman"/>
          <w:sz w:val="24"/>
          <w:szCs w:val="24"/>
          <w:lang w:val="en-US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  <w:lang w:val="en-US"/>
        </w:rPr>
        <w:t>tijeku</w:t>
      </w:r>
      <w:proofErr w:type="spellEnd"/>
      <w:r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  <w:lang w:val="en-US"/>
        </w:rPr>
        <w:t>postupka</w:t>
      </w:r>
      <w:proofErr w:type="spellEnd"/>
      <w:r>
        <w:rPr>
          <w:rFonts w:cs="Times New Roman" w:hAnsi="Times New Roman" w:ascii="Times New Roman"/>
          <w:sz w:val="24"/>
          <w:szCs w:val="24"/>
          <w:lang w:val="en-US"/>
        </w:rPr>
        <w:t>:</w:t>
      </w:r>
    </w:p>
    <w:p w:rsidRDefault="00296637" w:rsidP="00296637" w:rsidR="00296637" w:rsidRPr="001E101D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sz w:val="24"/>
          <w:szCs w:val="24"/>
        </w:rPr>
      </w:pPr>
      <w:r w:rsidRPr="001E101D">
        <w:rPr>
          <w:rFonts w:cs="Times New Roman" w:hAnsi="Times New Roman" w:ascii="Times New Roman"/>
          <w:sz w:val="24"/>
          <w:szCs w:val="24"/>
        </w:rPr>
        <w:t>U svezi unovčenja imovine stečajnog dužnika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1E101D">
        <w:rPr>
          <w:rFonts w:cs="Times New Roman" w:hAnsi="Times New Roman" w:ascii="Times New Roman"/>
          <w:sz w:val="24"/>
          <w:szCs w:val="24"/>
        </w:rPr>
        <w:t xml:space="preserve"> a radi se o zemljištu, upisanom u zemljišno-knjižnom odjelu Općinskog suda u Zaboku, </w:t>
      </w:r>
      <w:proofErr w:type="spellStart"/>
      <w:r w:rsidRPr="001E101D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1E101D">
        <w:rPr>
          <w:rFonts w:cs="Times New Roman" w:hAnsi="Times New Roman" w:ascii="Times New Roman"/>
          <w:sz w:val="24"/>
          <w:szCs w:val="24"/>
        </w:rPr>
        <w:t xml:space="preserve">. 3044, k.o. </w:t>
      </w:r>
      <w:proofErr w:type="spellStart"/>
      <w:r w:rsidRPr="001E101D">
        <w:rPr>
          <w:rFonts w:cs="Times New Roman" w:hAnsi="Times New Roman" w:ascii="Times New Roman"/>
          <w:sz w:val="24"/>
          <w:szCs w:val="24"/>
        </w:rPr>
        <w:t>Komor</w:t>
      </w:r>
      <w:proofErr w:type="spellEnd"/>
      <w:r w:rsidRPr="001E101D">
        <w:rPr>
          <w:rFonts w:cs="Times New Roman" w:hAnsi="Times New Roman" w:ascii="Times New Roman"/>
          <w:sz w:val="24"/>
          <w:szCs w:val="24"/>
        </w:rPr>
        <w:t xml:space="preserve">, k.č.br. 45/1, 45/5 i 45/7, površine 9042 m2 u naravi šuma i kamenolom, na kojoj je nekretnini </w:t>
      </w:r>
      <w:proofErr w:type="spellStart"/>
      <w:r w:rsidRPr="001E101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E101D">
        <w:rPr>
          <w:rFonts w:cs="Times New Roman" w:hAnsi="Times New Roman" w:ascii="Times New Roman"/>
          <w:sz w:val="24"/>
          <w:szCs w:val="24"/>
        </w:rPr>
        <w:t xml:space="preserve"> vjerovnik </w:t>
      </w:r>
      <w:proofErr w:type="spellStart"/>
      <w:r w:rsidRPr="001E101D">
        <w:rPr>
          <w:rFonts w:cs="Times New Roman" w:hAnsi="Times New Roman" w:ascii="Times New Roman"/>
          <w:sz w:val="24"/>
          <w:szCs w:val="24"/>
        </w:rPr>
        <w:t>Geotehna</w:t>
      </w:r>
      <w:proofErr w:type="spellEnd"/>
      <w:r w:rsidRPr="001E101D">
        <w:rPr>
          <w:rFonts w:cs="Times New Roman" w:hAnsi="Times New Roman" w:ascii="Times New Roman"/>
          <w:sz w:val="24"/>
          <w:szCs w:val="24"/>
        </w:rPr>
        <w:t xml:space="preserve"> Varaždin d.o.o. Turčin 42204, F. </w:t>
      </w:r>
      <w:proofErr w:type="spellStart"/>
      <w:r w:rsidRPr="001E101D">
        <w:rPr>
          <w:rFonts w:cs="Times New Roman" w:hAnsi="Times New Roman" w:ascii="Times New Roman"/>
          <w:sz w:val="24"/>
          <w:szCs w:val="24"/>
        </w:rPr>
        <w:t>Bužanića</w:t>
      </w:r>
      <w:proofErr w:type="spellEnd"/>
      <w:r w:rsidRPr="001E101D">
        <w:rPr>
          <w:rFonts w:cs="Times New Roman" w:hAnsi="Times New Roman" w:ascii="Times New Roman"/>
          <w:sz w:val="24"/>
          <w:szCs w:val="24"/>
        </w:rPr>
        <w:t xml:space="preserve"> 3, pokrenuo ovrhu prije otvaranja stečajnog postupka, radi prodaje  i namirenja.</w:t>
      </w:r>
    </w:p>
    <w:p w:rsidRDefault="00296637" w:rsidP="00296637" w:rsidR="00296637" w:rsidRPr="001E101D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sz w:val="24"/>
          <w:szCs w:val="24"/>
        </w:rPr>
      </w:pPr>
      <w:r w:rsidRPr="001E101D">
        <w:rPr>
          <w:rFonts w:cs="Times New Roman" w:hAnsi="Times New Roman" w:ascii="Times New Roman"/>
          <w:sz w:val="24"/>
          <w:szCs w:val="24"/>
        </w:rPr>
        <w:t xml:space="preserve">Rješenjem Općinskog suda u Zlataru, Stalna služba u Zaboku 17s: </w:t>
      </w:r>
      <w:proofErr w:type="spellStart"/>
      <w:r w:rsidRPr="001E101D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Pr="001E101D">
        <w:rPr>
          <w:rFonts w:cs="Times New Roman" w:hAnsi="Times New Roman" w:ascii="Times New Roman"/>
          <w:sz w:val="24"/>
          <w:szCs w:val="24"/>
        </w:rPr>
        <w:t xml:space="preserve">-815/2015 od 17. Lipnja, 2015.g. pozvani smo preuzeti postupak koji je bio prekinut rješenjem </w:t>
      </w:r>
      <w:proofErr w:type="spellStart"/>
      <w:r w:rsidRPr="001E101D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Pr="001E101D">
        <w:rPr>
          <w:rFonts w:cs="Times New Roman" w:hAnsi="Times New Roman" w:ascii="Times New Roman"/>
          <w:sz w:val="24"/>
          <w:szCs w:val="24"/>
        </w:rPr>
        <w:t xml:space="preserve"> -815/2015 od 07. svibnja 2015.g., što smo i učinili.</w:t>
      </w:r>
    </w:p>
    <w:p w:rsidRDefault="00296637" w:rsidP="00296637" w:rsidR="00296637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od dana 30.11.2015.g. Općinski sud u Zlataru proglasio se stvarno nenadležnim te je ovaj predmet dostavio stvarno nadležnom Trgovačkom sudu u Zagrebu.</w:t>
      </w:r>
    </w:p>
    <w:p w:rsidRDefault="00296637" w:rsidP="00296637" w:rsidR="00296637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28.01.2016.g. održano je Posebno ispitno ročište, na kojem je utvrđena naknadno pristigla tražbina.</w:t>
      </w:r>
    </w:p>
    <w:p w:rsidRDefault="00F83052" w:rsidP="00296637" w:rsidR="00296637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 13.06.2017.g. održano je ročište radi utvrđivanja vrijednosti nekretnine </w:t>
      </w:r>
      <w:proofErr w:type="spellStart"/>
      <w:r>
        <w:rPr>
          <w:rFonts w:cs="Times New Roman" w:hAnsi="Times New Roman" w:ascii="Times New Roman"/>
          <w:sz w:val="24"/>
          <w:szCs w:val="24"/>
        </w:rPr>
        <w:t>ovršenika</w:t>
      </w:r>
      <w:proofErr w:type="spellEnd"/>
      <w:r>
        <w:rPr>
          <w:rFonts w:cs="Times New Roman" w:hAnsi="Times New Roman" w:ascii="Times New Roman"/>
          <w:sz w:val="24"/>
          <w:szCs w:val="24"/>
        </w:rPr>
        <w:t>. Utvrđena vrijednost predmetne nekretnine iznosi 750.000,00 kn, što je ujedno početna cijena za javnu dražbu.</w:t>
      </w:r>
    </w:p>
    <w:p w:rsidRDefault="00296637" w:rsidP="00296637" w:rsidR="00296637" w:rsidRPr="00FA44C6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A44C6">
        <w:rPr>
          <w:rFonts w:cs="Times New Roman" w:hAnsi="Times New Roman" w:ascii="Times New Roman"/>
          <w:b/>
          <w:sz w:val="24"/>
          <w:szCs w:val="24"/>
        </w:rPr>
        <w:t>Predračun troškova – Račun prihoda i</w:t>
      </w:r>
      <w:r>
        <w:rPr>
          <w:rFonts w:cs="Times New Roman" w:hAnsi="Times New Roman" w:ascii="Times New Roman"/>
          <w:b/>
          <w:sz w:val="24"/>
          <w:szCs w:val="24"/>
        </w:rPr>
        <w:t xml:space="preserve"> r</w:t>
      </w:r>
      <w:r w:rsidR="009A78AE">
        <w:rPr>
          <w:rFonts w:cs="Times New Roman" w:hAnsi="Times New Roman" w:ascii="Times New Roman"/>
          <w:b/>
          <w:sz w:val="24"/>
          <w:szCs w:val="24"/>
        </w:rPr>
        <w:t>ashoda za period 19.01.2015 - 30.06</w:t>
      </w:r>
      <w:r>
        <w:rPr>
          <w:rFonts w:cs="Times New Roman" w:hAnsi="Times New Roman" w:ascii="Times New Roman"/>
          <w:b/>
          <w:sz w:val="24"/>
          <w:szCs w:val="24"/>
        </w:rPr>
        <w:t>.2017</w:t>
      </w:r>
      <w:r w:rsidRPr="00FA44C6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9A78AE" w:rsidP="009A78AE" w:rsidR="009A78AE" w:rsidRPr="009A78AE">
      <w:pPr>
        <w:spacing w:lineRule="auto" w:line="240" w:after="0"/>
        <w:rPr>
          <w:b/>
          <w:u w:val="single"/>
        </w:rPr>
      </w:pPr>
      <w:r w:rsidRPr="009A78AE">
        <w:rPr>
          <w:b/>
          <w:u w:val="single"/>
        </w:rPr>
        <w:t xml:space="preserve">Prihodi:                                  </w:t>
      </w:r>
    </w:p>
    <w:p w:rsidRDefault="009A78AE" w:rsidP="009A78AE" w:rsidR="009A78AE">
      <w:pPr>
        <w:spacing w:lineRule="auto" w:line="240" w:after="0"/>
        <w:rPr>
          <w:b/>
        </w:rPr>
      </w:pPr>
    </w:p>
    <w:p w:rsidRDefault="009A78AE" w:rsidP="009A78AE" w:rsidR="009A78AE">
      <w:pPr>
        <w:spacing w:lineRule="auto" w:line="240" w:after="0"/>
      </w:pPr>
      <w:r>
        <w:t xml:space="preserve">Prihod od prodaje opreme                                                    133.193,00 kn       </w:t>
      </w:r>
    </w:p>
    <w:p w:rsidRDefault="009A78AE" w:rsidP="009A78AE" w:rsidR="009A78AE">
      <w:pPr>
        <w:pBdr>
          <w:bottom w:space="1" w:sz="12" w:color="auto" w:val="single"/>
        </w:pBdr>
        <w:spacing w:lineRule="auto" w:line="240" w:after="0"/>
      </w:pPr>
      <w:r>
        <w:t xml:space="preserve">Prihodi od kamata                                                                       121,52 kn  </w:t>
      </w:r>
    </w:p>
    <w:p w:rsidRDefault="009A78AE" w:rsidP="009A78AE" w:rsidR="009A78AE">
      <w:pPr>
        <w:pBdr>
          <w:bottom w:space="1" w:sz="12" w:color="auto" w:val="single"/>
        </w:pBdr>
        <w:spacing w:lineRule="auto" w:line="240" w:after="0"/>
      </w:pPr>
    </w:p>
    <w:p w:rsidRDefault="009A78AE" w:rsidP="009A78AE" w:rsidR="009A78AE" w:rsidRPr="00F83052">
      <w:pPr>
        <w:spacing w:lineRule="auto" w:line="240" w:after="0"/>
        <w:rPr>
          <w:b/>
        </w:rPr>
      </w:pPr>
      <w:r>
        <w:rPr>
          <w:b/>
        </w:rPr>
        <w:t>Ukupno</w:t>
      </w:r>
      <w:r w:rsidRPr="00F83052">
        <w:rPr>
          <w:b/>
        </w:rPr>
        <w:t xml:space="preserve">:                                                                            133.314,52 kn                   </w:t>
      </w:r>
    </w:p>
    <w:p w:rsidRDefault="009A78AE" w:rsidP="009A78AE" w:rsidR="009A78AE">
      <w:pPr>
        <w:spacing w:lineRule="auto" w:line="240" w:after="0"/>
      </w:pPr>
    </w:p>
    <w:p w:rsidRDefault="009A78AE" w:rsidP="009A78AE" w:rsidR="009A78AE">
      <w:pPr>
        <w:spacing w:lineRule="auto" w:line="240" w:after="0"/>
        <w:rPr>
          <w:b/>
          <w:u w:val="single"/>
        </w:rPr>
      </w:pPr>
      <w:r w:rsidRPr="009A78AE">
        <w:rPr>
          <w:b/>
          <w:u w:val="single"/>
        </w:rPr>
        <w:lastRenderedPageBreak/>
        <w:t>Troškovi:</w:t>
      </w:r>
    </w:p>
    <w:p w:rsidRDefault="009A78AE" w:rsidP="009A78AE" w:rsidR="009A78AE" w:rsidRPr="009A78AE">
      <w:pPr>
        <w:spacing w:lineRule="auto" w:line="240" w:after="0"/>
        <w:rPr>
          <w:b/>
          <w:u w:val="single"/>
        </w:rPr>
      </w:pPr>
    </w:p>
    <w:p w:rsidRDefault="009A78AE" w:rsidP="009A78AE" w:rsidR="009A78AE">
      <w:pPr>
        <w:spacing w:lineRule="auto" w:line="240" w:after="0"/>
      </w:pPr>
      <w:r>
        <w:t>Troškovi knjigovodstva (1.000,00 kn</w:t>
      </w:r>
      <w:r w:rsidR="003B68B2">
        <w:t xml:space="preserve"> </w:t>
      </w:r>
      <w:proofErr w:type="spellStart"/>
      <w:r w:rsidR="003B68B2">
        <w:t>mj.neto</w:t>
      </w:r>
      <w:proofErr w:type="spellEnd"/>
      <w:r w:rsidR="003B68B2">
        <w:t xml:space="preserve">  )                   30</w:t>
      </w:r>
      <w:r>
        <w:t>.000,00   kn</w:t>
      </w:r>
    </w:p>
    <w:p w:rsidRDefault="009A78AE" w:rsidP="009A78AE" w:rsidR="009A78AE">
      <w:pPr>
        <w:spacing w:lineRule="auto" w:line="240" w:after="0"/>
      </w:pPr>
      <w:r>
        <w:t xml:space="preserve">Troškovi poreza i prireza na dohodak     </w:t>
      </w:r>
      <w:r w:rsidR="003B68B2">
        <w:t xml:space="preserve">                              14</w:t>
      </w:r>
      <w:r>
        <w:t>.04</w:t>
      </w:r>
      <w:r w:rsidR="003B68B2">
        <w:t>0,38</w:t>
      </w:r>
      <w:r>
        <w:t xml:space="preserve">   kn     </w:t>
      </w:r>
    </w:p>
    <w:p w:rsidRDefault="009A78AE" w:rsidP="009A78AE" w:rsidR="009A78AE">
      <w:pPr>
        <w:spacing w:after="0"/>
      </w:pPr>
      <w:r>
        <w:t xml:space="preserve">Troškovi platnog prometa                                                        </w:t>
      </w:r>
      <w:r w:rsidR="003B68B2">
        <w:t xml:space="preserve"> </w:t>
      </w:r>
      <w:r>
        <w:t xml:space="preserve">  371,80   kn</w:t>
      </w:r>
    </w:p>
    <w:p w:rsidRDefault="009A78AE" w:rsidP="009A78AE" w:rsidR="009A78AE">
      <w:pPr>
        <w:spacing w:lineRule="auto" w:line="240" w:after="0"/>
      </w:pPr>
      <w:r>
        <w:t xml:space="preserve">Troškovi stečajnog upravitelja (tel.mob.putni i </w:t>
      </w:r>
      <w:proofErr w:type="spellStart"/>
      <w:r>
        <w:t>dr</w:t>
      </w:r>
      <w:proofErr w:type="spellEnd"/>
      <w:r>
        <w:t>)               24.000,00   kn</w:t>
      </w:r>
    </w:p>
    <w:p w:rsidRDefault="009A78AE" w:rsidP="009A78AE" w:rsidR="009A78AE">
      <w:pPr>
        <w:spacing w:lineRule="auto" w:line="240" w:after="0"/>
      </w:pPr>
      <w:proofErr w:type="spellStart"/>
      <w:r>
        <w:t>Pdv</w:t>
      </w:r>
      <w:proofErr w:type="spellEnd"/>
      <w:r>
        <w:t xml:space="preserve">                                                                                           6.000,00   kn</w:t>
      </w:r>
    </w:p>
    <w:p w:rsidRDefault="009A78AE" w:rsidP="009A78AE" w:rsidR="009A78AE">
      <w:pPr>
        <w:spacing w:lineRule="auto" w:line="240" w:after="0"/>
      </w:pPr>
      <w:r>
        <w:t xml:space="preserve">Komunalna naknada                                                                9.117,20   kn                 </w:t>
      </w:r>
    </w:p>
    <w:p w:rsidRDefault="009A78AE" w:rsidP="009A78AE" w:rsidR="009A78AE">
      <w:pPr>
        <w:spacing w:lineRule="auto" w:line="240" w:after="0"/>
      </w:pPr>
      <w:r>
        <w:t xml:space="preserve">Troškovi javne objave                                                                460,00   kn  </w:t>
      </w:r>
    </w:p>
    <w:p w:rsidRDefault="009A78AE" w:rsidP="009A78AE" w:rsidR="009A78AE">
      <w:pPr>
        <w:spacing w:lineRule="auto" w:line="240" w:after="0"/>
      </w:pPr>
      <w:r>
        <w:t>__________________________________________________________________________________</w:t>
      </w:r>
    </w:p>
    <w:p w:rsidRDefault="009A78AE" w:rsidP="009A78AE" w:rsidR="009A78AE" w:rsidRPr="009A78AE">
      <w:pPr>
        <w:spacing w:lineRule="auto" w:line="240" w:after="0"/>
        <w:rPr>
          <w:b/>
        </w:rPr>
      </w:pPr>
      <w:r>
        <w:rPr>
          <w:b/>
        </w:rPr>
        <w:t>Ukupno</w:t>
      </w:r>
      <w:r w:rsidRPr="009A78AE">
        <w:rPr>
          <w:b/>
        </w:rPr>
        <w:t xml:space="preserve">:                                                      </w:t>
      </w:r>
      <w:r w:rsidR="003B68B2">
        <w:rPr>
          <w:b/>
        </w:rPr>
        <w:t xml:space="preserve">                          83.989,38</w:t>
      </w:r>
      <w:r w:rsidRPr="009A78AE">
        <w:rPr>
          <w:b/>
        </w:rPr>
        <w:t xml:space="preserve">   kn </w:t>
      </w:r>
    </w:p>
    <w:p w:rsidRDefault="009A78AE" w:rsidP="009A78AE" w:rsidR="009A78AE"/>
    <w:p w:rsidRDefault="003B68B2" w:rsidP="009A78AE" w:rsidR="009A78AE">
      <w:proofErr w:type="spellStart"/>
      <w:r>
        <w:t>So</w:t>
      </w:r>
      <w:proofErr w:type="spellEnd"/>
      <w:r>
        <w:t xml:space="preserve"> 29.06. 2017.    49.325,14</w:t>
      </w:r>
      <w:r w:rsidR="009A78AE">
        <w:t xml:space="preserve">  kn</w:t>
      </w:r>
    </w:p>
    <w:p w:rsidRDefault="00296637" w:rsidP="00296637" w:rsidR="002966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96637" w:rsidP="00296637" w:rsidR="00296637">
      <w:pPr>
        <w:pStyle w:val="Tijeloteksta"/>
        <w:rPr>
          <w:szCs w:val="24"/>
        </w:rPr>
      </w:pPr>
    </w:p>
    <w:p w:rsidRDefault="00296637" w:rsidP="00296637" w:rsidR="00296637" w:rsidRPr="001E101D">
      <w:pPr>
        <w:pStyle w:val="Tijeloteksta"/>
        <w:rPr>
          <w:szCs w:val="24"/>
        </w:rPr>
      </w:pPr>
    </w:p>
    <w:p w:rsidRDefault="00296637" w:rsidP="00296637" w:rsidR="00296637" w:rsidRPr="001E101D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left="1440"/>
        <w:jc w:val="both"/>
        <w:rPr>
          <w:rFonts w:cs="Times New Roman" w:hAnsi="Times New Roman" w:ascii="Times New Roman"/>
          <w:sz w:val="24"/>
          <w:szCs w:val="24"/>
        </w:rPr>
      </w:pPr>
      <w:r w:rsidRPr="001E101D">
        <w:rPr>
          <w:rFonts w:cs="Times New Roman" w:eastAsia="Times New Roman" w:hAnsi="Times New Roman" w:ascii="Times New Roman"/>
          <w:sz w:val="24"/>
          <w:szCs w:val="24"/>
          <w:lang w:val="de-DE"/>
        </w:rPr>
        <w:tab/>
      </w:r>
    </w:p>
    <w:p w:rsidRDefault="00296637" w:rsidP="00296637" w:rsidR="00296637" w:rsidRPr="001E101D">
      <w:pPr>
        <w:jc w:val="right"/>
        <w:rPr>
          <w:rFonts w:cs="Times New Roman" w:hAnsi="Times New Roman" w:ascii="Times New Roman"/>
          <w:b/>
          <w:sz w:val="24"/>
          <w:szCs w:val="24"/>
        </w:rPr>
      </w:pP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  <w:t>Stečajni upravitelj</w:t>
      </w:r>
    </w:p>
    <w:p w:rsidRDefault="00296637" w:rsidP="00296637" w:rsidR="00296637">
      <w:pPr>
        <w:ind w:left="360"/>
        <w:jc w:val="right"/>
        <w:rPr>
          <w:rFonts w:cs="Times New Roman" w:hAnsi="Times New Roman" w:ascii="Times New Roman"/>
          <w:sz w:val="24"/>
          <w:szCs w:val="24"/>
        </w:rPr>
      </w:pP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  <w:t>Jure Marušić</w:t>
      </w:r>
    </w:p>
    <w:p w:rsidRDefault="00296637" w:rsidP="00296637" w:rsidR="00296637" w:rsidRPr="00662C0A">
      <w:pPr>
        <w:ind w:left="360"/>
        <w:rPr>
          <w:rFonts w:cs="Times New Roman" w:hAnsi="Times New Roman" w:ascii="Times New Roman"/>
          <w:sz w:val="24"/>
          <w:szCs w:val="24"/>
          <w:u w:val="single"/>
        </w:rPr>
      </w:pPr>
      <w:r w:rsidRPr="00662C0A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296637" w:rsidP="00296637" w:rsidR="00296637" w:rsidRPr="001E101D">
      <w:pPr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-arhiva stečajnog dužnika</w:t>
      </w:r>
    </w:p>
    <w:p w:rsidRDefault="00296637" w:rsidP="00296637" w:rsidR="00296637"/>
    <w:p w:rsidRDefault="00F83052" w:rsidP="00F83052" w:rsidR="00F83052"/>
    <w:p w:rsidRDefault="00296637" w:rsidP="00296637" w:rsidR="00296637"/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6637"/>
    <w:rsid w:val="0002228D"/>
    <w:rsid w:val="00154A21"/>
    <w:rsid w:val="00222955"/>
    <w:rsid w:val="00296637"/>
    <w:rsid w:val="002D1869"/>
    <w:rsid w:val="003B68B2"/>
    <w:rsid w:val="00575E94"/>
    <w:rsid w:val="00605E6E"/>
    <w:rsid w:val="006478CB"/>
    <w:rsid w:val="006B614B"/>
    <w:rsid w:val="007920A9"/>
    <w:rsid w:val="00955216"/>
    <w:rsid w:val="009A78AE"/>
    <w:rsid w:val="00AF199D"/>
    <w:rsid w:val="00CA1E34"/>
    <w:rsid w:val="00F83052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nhideWhenUsed/>
    <w:qFormat/>
    <w:rsid w:val="00296637"/>
    <w:pPr>
      <w:keepNext/>
      <w:spacing w:lineRule="auto" w:line="240" w:after="0"/>
      <w:jc w:val="right"/>
      <w:outlineLvl w:val="1"/>
    </w:pPr>
    <w:rPr>
      <w:rFonts w:cs="Times New Roman" w:eastAsia="Times New Roman" w:hAnsi="Times New Roman" w:ascii="Times New Roman"/>
      <w:b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296637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296637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296637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792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0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0A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0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0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nhideWhenUsed/>
    <w:qFormat/>
    <w:rsid w:val="00296637"/>
    <w:pPr>
      <w:keepNext/>
      <w:spacing w:after="0" w:line="240" w:lineRule="auto"/>
      <w:jc w:val="right"/>
      <w:outlineLvl w:val="1"/>
    </w:pPr>
    <w:rPr>
      <w:rFonts w:ascii="Times New Roman" w:cs="Times New Roman" w:eastAsia="Times New Roman" w:hAnsi="Times New Roman"/>
      <w:b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296637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296637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val="en-US"/>
    </w:rPr>
  </w:style>
  <w:style w:customStyle="1" w:styleId="TijelotekstaChar" w:type="character">
    <w:name w:val="Tijelo teksta Char"/>
    <w:basedOn w:val="Zadanifontodlomka"/>
    <w:link w:val="Tijeloteksta"/>
    <w:rsid w:val="00296637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792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0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0A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0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0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St-932/2014-65</izvorni_sadrzaj>
    <derivirana_varijabla naziv="DomainObject.Oznaka_1">St-932/2014-65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St-932/2014</izvorni_sadrzaj>
    <derivirana_varijabla naziv="DomainObject.Predmet.OznakaBroj_1">St-932/2014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RENOVA KAMENOLOM d.o.o.</izvorni_sadrzaj>
    <derivirana_varijabla naziv="DomainObject.Predmet.ProtustrankaFormated_1">  RENOVA KAMENOLOM d.o.o.</derivirana_varijabla>
  </DomainObject.Predmet.ProtustrankaFormated>
  <DomainObject.Predmet.ProtustrankaFormatedOIB>
    <izvorni_sadrzaj>  RENOVA KAMENOLOM d.o.o., OIB 52249011600</izvorni_sadrzaj>
    <derivirana_varijabla naziv="DomainObject.Predmet.ProtustrankaFormatedOIB_1">  RENOVA KAMENOLOM d.o.o., OIB 52249011600</derivirana_varijabla>
  </DomainObject.Predmet.ProtustrankaFormatedOIB>
  <DomainObject.Predmet.ProtustrankaFormatedWithAdress>
    <izvorni_sadrzaj> RENOVA KAMENOLOM d.o.o., Vojnić breg/bb, 49221 Bedekovčina</izvorni_sadrzaj>
    <derivirana_varijabla naziv="DomainObject.Predmet.ProtustrankaFormatedWithAdress_1"> RENOVA KAMENOLOM d.o.o., Vojnić breg/bb, 49221 Bedekovčina</derivirana_varijabla>
  </DomainObject.Predmet.ProtustrankaFormatedWithAdress>
  <DomainObject.Predmet.ProtustrankaFormatedWithAdressOIB>
    <izvorni_sadrzaj> RENOVA KAMENOLOM d.o.o., OIB 52249011600, Vojnić breg/bb, 49221 Bedekovčina</izvorni_sadrzaj>
    <derivirana_varijabla naziv="DomainObject.Predmet.ProtustrankaFormatedWithAdressOIB_1"> RENOVA KAMENOLOM d.o.o., OIB 52249011600, Vojnić breg/bb, 49221 Bedekovčina</derivirana_varijabla>
  </DomainObject.Predmet.ProtustrankaFormatedWithAdressOIB>
  <DomainObject.Predmet.ProtustrankaWithAdress>
    <izvorni_sadrzaj>RENOVA KAMENOLOM d.o.o. Vojnić breg/bb, 49221 Bedekovčina</izvorni_sadrzaj>
    <derivirana_varijabla naziv="DomainObject.Predmet.ProtustrankaWithAdress_1">RENOVA KAMENOLOM d.o.o. Vojnić breg/bb, 49221 Bedekovčina</derivirana_varijabla>
  </DomainObject.Predmet.ProtustrankaWithAdress>
  <DomainObject.Predmet.ProtustrankaWithAdressOIB>
    <izvorni_sadrzaj>RENOVA KAMENOLOM d.o.o., OIB 52249011600, Vojnić breg/bb, 49221 Bedekovčina</izvorni_sadrzaj>
    <derivirana_varijabla naziv="DomainObject.Predmet.ProtustrankaWithAdressOIB_1">RENOVA KAMENOLOM d.o.o., OIB 52249011600, Vojnić breg/bb, 49221 Bedekovčina</derivirana_varijabla>
  </DomainObject.Predmet.ProtustrankaWithAdressOIB>
  <DomainObject.Predmet.ProtustrankaNazivFormated>
    <izvorni_sadrzaj>RENOVA KAMENOLOM d.o.o.</izvorni_sadrzaj>
    <derivirana_varijabla naziv="DomainObject.Predmet.ProtustrankaNazivFormated_1">RENOVA KAMENOLOM d.o.o.</derivirana_varijabla>
  </DomainObject.Predmet.ProtustrankaNazivFormated>
  <DomainObject.Predmet.ProtustrankaNazivFormatedOIB>
    <izvorni_sadrzaj>RENOVA KAMENOLOM d.o.o., OIB 52249011600</izvorni_sadrzaj>
    <derivirana_varijabla naziv="DomainObject.Predmet.ProtustrankaNazivFormatedOIB_1">RENOVA KAMENOLOM d.o.o., OIB 52249011600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zastupanog po punomoćniku Boris Anišić</izvorni_sadrzaj>
    <derivirana_varijabla naziv="DomainObject.Predmet.StrankaFormated_1">  RÖFIX d.o.o. zastupanog po punomoćniku Boris Anišić</derivirana_varijabla>
  </DomainObject.Predmet.StrankaFormated>
  <DomainObject.Predmet.StrankaFormatedOIB>
    <izvorni_sadrzaj>  RÖFIX d.o.o., OIB 18346522436 zastupanog po punomoćniku Boris Anišić</izvorni_sadrzaj>
    <derivirana_varijabla naziv="DomainObject.Predmet.StrankaFormatedOIB_1">  RÖFIX d.o.o., OIB 18346522436 zastupanog po punomoćniku Boris Anišić</derivirana_varijabla>
  </DomainObject.Predmet.StrankaFormatedOIB>
  <DomainObject.Predmet.StrankaFormatedWithAdress>
    <izvorni_sadrzaj> RÖFIX d.o.o., Pojatno, Ulica Lusci 3, 10290 Donja Pušća zastupanog po punomoćniku Boris Anišić</izvorni_sadrzaj>
    <derivirana_varijabla naziv="DomainObject.Predmet.StrankaFormatedWithAdress_1"> RÖFIX d.o.o., Pojatno, Ulica Lusci 3, 10290 Donja Pušća zastupanog po punomoćniku Boris Anišić</derivirana_varijabla>
  </DomainObject.Predmet.StrankaFormatedWithAdress>
  <DomainObject.Predmet.StrankaFormatedWithAdressOIB>
    <izvorni_sadrzaj> RÖFIX d.o.o., OIB 18346522436, Pojatno, Ulica Lusci 3, 10290 Donja Pušća zastupanog po punomoćniku Boris Anišić</izvorni_sadrzaj>
    <derivirana_varijabla naziv="DomainObject.Predmet.StrankaFormatedWithAdressOIB_1"> RÖFIX d.o.o., OIB 18346522436, Pojatno, Ulica Lusci 3, 10290 Donja Pušća zastupanog po punomoćniku Boris Anišić</derivirana_varijabla>
  </DomainObject.Predmet.StrankaFormatedWithAdressOIB>
  <DomainObject.Predmet.StrankaWithAdress>
    <izvorni_sadrzaj>RÖFIX d.o.o. Pojatno, Ulica Lusci 3,10290 Donja Pušća</izvorni_sadrzaj>
    <derivirana_varijabla naziv="DomainObject.Predmet.StrankaWithAdress_1">RÖFIX d.o.o. Pojatno, Ulica Lusci 3,10290 Donja Pušća</derivirana_varijabla>
  </DomainObject.Predmet.StrankaWithAdress>
  <DomainObject.Predmet.StrankaWithAdressOIB>
    <izvorni_sadrzaj>RÖFIX d.o.o., OIB 18346522436, Pojatno, Ulica Lusci 3,10290 Donja Pušća</izvorni_sadrzaj>
    <derivirana_varijabla naziv="DomainObject.Predmet.StrankaWithAdressOIB_1">RÖFIX d.o.o., OIB 18346522436, Pojatno, Ulica Lusci 3,10290 Donja Pušća</derivirana_varijabla>
  </DomainObject.Predmet.StrankaWithAdressOIB>
  <DomainObject.Predmet.StrankaNazivFormated>
    <izvorni_sadrzaj>RÖFIX d.o.o.</izvorni_sadrzaj>
    <derivirana_varijabla naziv="DomainObject.Predmet.StrankaNazivFormated_1">RÖFIX d.o.o.</derivirana_varijabla>
  </DomainObject.Predmet.StrankaNazivFormated>
  <DomainObject.Predmet.StrankaNazivFormatedOIB>
    <izvorni_sadrzaj>RÖFIX d.o.o., OIB 18346522436</izvorni_sadrzaj>
    <derivirana_varijabla naziv="DomainObject.Predmet.StrankaNazivFormatedOIB_1">RÖFIX d.o.o., OIB 18346522436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RÖFIX d.o.o. zastupanog po punomoćniku Boris Anišić</item>
    </izvorni_sadrzaj>
    <derivirana_varijabla naziv="DomainObject.Predmet.StrankaListFormated_1">
      <item>RÖFIX d.o.o. zastupanog po punomoćniku Boris Anišić</item>
    </derivirana_varijabla>
  </DomainObject.Predmet.StrankaListFormated>
  <DomainObject.Predmet.StrankaListFormatedOIB>
    <izvorni_sadrzaj>
      <item>RÖFIX d.o.o., OIB 18346522436 zastupanog po punomoćniku Boris Anišić</item>
    </izvorni_sadrzaj>
    <derivirana_varijabla naziv="DomainObject.Predmet.StrankaListFormatedOIB_1">
      <item>RÖFIX d.o.o., OIB 18346522436 zastupanog po punomoćniku Boris Anišić</item>
    </derivirana_varijabla>
  </DomainObject.Predmet.StrankaListFormatedOIB>
  <DomainObject.Predmet.StrankaListFormatedWithAdress>
    <izvorni_sadrzaj>
      <item>RÖFIX d.o.o., Pojatno, Ulica Lusci 3, 10290 Donja Pušća zastupanog po punomoćniku Boris Anišić</item>
    </izvorni_sadrzaj>
    <derivirana_varijabla naziv="DomainObject.Predmet.StrankaListFormatedWithAdress_1">
      <item>RÖFIX d.o.o., Pojatno, Ulica Lusci 3, 10290 Donja Pušća zastupanog po punomoćniku Boris Anišić</item>
    </derivirana_varijabla>
  </DomainObject.Predmet.StrankaListFormatedWithAdress>
  <DomainObject.Predmet.StrankaListFormatedWithAdressOIB>
    <izvorni_sadrzaj>
      <item>RÖFIX d.o.o., OIB 18346522436, Pojatno, Ulica Lusci 3, 10290 Donja Pušća zastupanog po punomoćniku Boris Anišić</item>
    </izvorni_sadrzaj>
    <derivirana_varijabla naziv="DomainObject.Predmet.StrankaListFormatedWithAdressOIB_1">
      <item>RÖFIX d.o.o., OIB 18346522436, Pojatno, Ulica Lusci 3, 10290 Donja Pušća zastupanog po punomoćniku Boris Anišić</item>
    </derivirana_varijabla>
  </DomainObject.Predmet.StrankaListFormatedWithAdressOIB>
  <DomainObject.Predmet.StrankaListNazivFormated>
    <izvorni_sadrzaj>
      <item>RÖFIX d.o.o.</item>
    </izvorni_sadrzaj>
    <derivirana_varijabla naziv="DomainObject.Predmet.StrankaListNazivFormated_1">
      <item>RÖFIX d.o.o.</item>
    </derivirana_varijabla>
  </DomainObject.Predmet.StrankaListNazivFormated>
  <DomainObject.Predmet.StrankaListNazivFormatedOIB>
    <izvorni_sadrzaj>
      <item>RÖFIX d.o.o., OIB 18346522436</item>
    </izvorni_sadrzaj>
    <derivirana_varijabla naziv="DomainObject.Predmet.StrankaListNazivFormatedOIB_1">
      <item>RÖFIX d.o.o., OIB 18346522436</item>
    </derivirana_varijabla>
  </DomainObject.Predmet.StrankaListNazivFormatedOIB>
  <DomainObject.Predmet.ProtuStrankaListFormated>
    <izvorni_sadrzaj>
      <item>RENOVA KAMENOLOM d.o.o.</item>
    </izvorni_sadrzaj>
    <derivirana_varijabla naziv="DomainObject.Predmet.ProtuStrankaListFormated_1">
      <item>RENOVA KAMENOLOM d.o.o.</item>
    </derivirana_varijabla>
  </DomainObject.Predmet.ProtuStrankaListFormated>
  <DomainObject.Predmet.ProtuStrankaListFormatedOIB>
    <izvorni_sadrzaj>
      <item>RENOVA KAMENOLOM d.o.o., OIB 52249011600</item>
    </izvorni_sadrzaj>
    <derivirana_varijabla naziv="DomainObject.Predmet.ProtuStrankaListFormatedOIB_1">
      <item>RENOVA KAMENOLOM d.o.o., OIB 52249011600</item>
    </derivirana_varijabla>
  </DomainObject.Predmet.ProtuStrankaListFormatedOIB>
  <DomainObject.Predmet.ProtuStrankaListFormatedWithAdress>
    <izvorni_sadrzaj>
      <item>RENOVA KAMENOLOM d.o.o., Vojnić breg/bb, 49221 Bedekovčina</item>
    </izvorni_sadrzaj>
    <derivirana_varijabla naziv="DomainObject.Predmet.ProtuStrankaListFormatedWithAdress_1">
      <item>RENOVA KAMENOLOM d.o.o., Vojnić breg/bb, 49221 Bedekovčina</item>
    </derivirana_varijabla>
  </DomainObject.Predmet.ProtuStrankaListFormatedWithAdress>
  <DomainObject.Predmet.ProtuStrankaListFormatedWithAdressOIB>
    <izvorni_sadrzaj>
      <item>RENOVA KAMENOLOM d.o.o., OIB 52249011600, Vojnić breg/bb, 49221 Bedekovčina</item>
    </izvorni_sadrzaj>
    <derivirana_varijabla naziv="DomainObject.Predmet.ProtuStrankaListFormatedWithAdressOIB_1">
      <item>RENOVA KAMENOLOM d.o.o., OIB 52249011600, Vojnić breg/bb, 49221 Bedekovčina</item>
    </derivirana_varijabla>
  </DomainObject.Predmet.ProtuStrankaListFormatedWithAdressOIB>
  <DomainObject.Predmet.ProtuStrankaListNazivFormated>
    <izvorni_sadrzaj>
      <item>RENOVA KAMENOLOM d.o.o.</item>
    </izvorni_sadrzaj>
    <derivirana_varijabla naziv="DomainObject.Predmet.ProtuStrankaListNazivFormated_1">
      <item>RENOVA KAMENOLOM d.o.o.</item>
    </derivirana_varijabla>
  </DomainObject.Predmet.ProtuStrankaListNazivFormated>
  <DomainObject.Predmet.ProtuStrankaListNazivFormatedOIB>
    <izvorni_sadrzaj>
      <item>RENOVA KAMENOLOM d.o.o., OIB 52249011600</item>
    </izvorni_sadrzaj>
    <derivirana_varijabla naziv="DomainObject.Predmet.ProtuStrankaListNazivFormatedOIB_1">
      <item>RENOVA KAMENOLOM d.o.o., OIB 52249011600</item>
    </derivirana_varijabla>
  </DomainObject.Predmet.ProtuStrankaListNazivFormatedOIB>
  <DomainObject.Predmet.OstaliListFormated>
    <izvorni_sadrzaj>
      <item>Boris Anišić punomoćnik sudionika u postupku RÖFIX d.o.o.</item>
      <item>Franz Rozman</item>
      <item>Ferid Sinanović</item>
      <item>Petar Piletić</item>
      <item>Jure Marušić</item>
    </izvorni_sadrzaj>
    <derivirana_varijabla naziv="DomainObject.Predmet.OstaliListFormated_1">
      <item>Boris Anišić punomoćnik sudionika u postupku RÖFIX d.o.o.</item>
      <item>Franz Rozman</item>
      <item>Ferid Sinanović</item>
      <item>Petar Piletić</item>
      <item>Jure Marušić</item>
    </derivirana_varijabla>
  </DomainObject.Predmet.OstaliListFormated>
  <DomainObject.Predmet.OstaliListFormatedOIB>
    <izvorni_sadrzaj>
      <item>Boris Anišić, OIB 87537034116 punomoćnik sudionika u postupku RÖFIX d.o.o.</item>
      <item>Franz Rozman</item>
      <item>Ferid Sinanović, OIB 26509651448</item>
      <item>Petar Piletić, OIB 53468362093</item>
      <item>Jure Marušić, OIB 52703189678</item>
    </izvorni_sadrzaj>
    <derivirana_varijabla naziv="DomainObject.Predmet.OstaliListFormatedOIB_1">
      <item>Boris Anišić, OIB 87537034116 punomoćnik sudionika u postupku RÖFIX d.o.o.</item>
      <item>Franz Rozman</item>
      <item>Ferid Sinanović, OIB 26509651448</item>
      <item>Petar Piletić, OIB 53468362093</item>
      <item>Jure Marušić, OIB 52703189678</item>
    </derivirana_varijabla>
  </DomainObject.Predmet.OstaliListFormatedOIB>
  <DomainObject.Predmet.OstaliListFormatedWithAdress>
    <izvorni_sadrzaj>
      <item>Boris Anišić, Ilica 191 b, 10000 Zagreb punomoćnik sudionika u postupku RÖFIX d.o.o.</item>
      <item>Franz Rozman, Vojnić breg b.b., 49221 Bedekovčina</item>
      <item>Ferid Sinanović, Granična Ulica 30, Zagreb</item>
      <item>Petar Piletić, Nadinska 2, 10000 Zagreb</item>
      <item>Jure Marušić, Bleiweisova 21, 10000 Zagreb</item>
    </izvorni_sadrzaj>
    <derivirana_varijabla naziv="DomainObject.Predmet.OstaliListFormatedWithAdress_1">
      <item>Boris Anišić, Ilica 191 b, 10000 Zagreb punomoćnik sudionika u postupku RÖFIX d.o.o.</item>
      <item>Franz Rozman, Vojnić breg b.b., 49221 Bedekovčina</item>
      <item>Ferid Sinanović, Granična Ulica 30, Zagreb</item>
      <item>Petar Piletić, Nadinska 2, 10000 Zagreb</item>
      <item>Jure Marušić, Bleiweisova 21, 10000 Zagreb</item>
    </derivirana_varijabla>
  </DomainObject.Predmet.OstaliListFormatedWithAdress>
  <DomainObject.Predmet.OstaliListFormatedWithAdressOIB>
    <izvorni_sadrzaj>
      <item>Boris Anišić, OIB 87537034116, Ilica 191 b, 10000 Zagreb punomoćnik sudionika u postupku RÖFIX d.o.o.</item>
      <item>Franz Rozman, Vojnić breg b.b., 49221 Bedekovčina</item>
      <item>Ferid Sinanović, OIB 26509651448, Granična Ulica 30, Zagreb</item>
      <item>Petar Piletić, OIB 53468362093, Nadinska 2, 10000 Zagreb</item>
      <item>Jure Marušić, OIB 52703189678, Bleiweisova 21, 10000 Zagreb</item>
    </izvorni_sadrzaj>
    <derivirana_varijabla naziv="DomainObject.Predmet.OstaliListFormatedWithAdressOIB_1">
      <item>Boris Anišić, OIB 87537034116, Ilica 191 b, 10000 Zagreb punomoćnik sudionika u postupku RÖFIX d.o.o.</item>
      <item>Franz Rozman, Vojnić breg b.b., 49221 Bedekovčina</item>
      <item>Ferid Sinanović, OIB 26509651448, Granična Ulica 30, Zagreb</item>
      <item>Petar Piletić, OIB 53468362093, Nadinska 2, 10000 Zagreb</item>
      <item>Jure Marušić, OIB 52703189678, Bleiweisova 21, 10000 Zagreb</item>
    </derivirana_varijabla>
  </DomainObject.Predmet.OstaliListFormatedWithAdressOIB>
  <DomainObject.Predmet.OstaliListNazivFormated>
    <izvorni_sadrzaj>
      <item>Boris Anišić</item>
      <item>Franz Rozman</item>
      <item>Ferid Sinanović</item>
      <item>Petar Piletić</item>
      <item>Jure Marušić</item>
    </izvorni_sadrzaj>
    <derivirana_varijabla naziv="DomainObject.Predmet.OstaliListNazivFormated_1">
      <item>Boris Anišić</item>
      <item>Franz Rozman</item>
      <item>Ferid Sinanović</item>
      <item>Petar Piletić</item>
      <item>Jure Marušić</item>
    </derivirana_varijabla>
  </DomainObject.Predmet.OstaliListNazivFormated>
  <DomainObject.Predmet.OstaliListNazivFormatedOIB>
    <izvorni_sadrzaj>
      <item>Boris Anišić, OIB 87537034116</item>
      <item>Franz Rozman</item>
      <item>Ferid Sinanović, OIB 26509651448</item>
      <item>Petar Piletić, OIB 53468362093</item>
      <item>Jure Marušić, OIB 52703189678</item>
    </izvorni_sadrzaj>
    <derivirana_varijabla naziv="DomainObject.Predmet.OstaliListNazivFormatedOIB_1">
      <item>Boris Anišić, OIB 87537034116</item>
      <item>Franz Rozman</item>
      <item>Ferid Sinanović, OIB 26509651448</item>
      <item>Petar Piletić, OIB 53468362093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</izvorni_sadrzaj>
    <derivirana_varijabla naziv="DomainObject.Predmet.StrankaIDrugi_1">RÖFIX d.o.o.</derivirana_varijabla>
  </DomainObject.Predmet.StrankaIDrugi>
  <DomainObject.Predmet.ProtustrankaIDrugi>
    <izvorni_sadrzaj>RENOVA KAMENOLOM d.o.o.</izvorni_sadrzaj>
    <derivirana_varijabla naziv="DomainObject.Predmet.ProtustrankaIDrugi_1">RENOVA KAMENOLOM d.o.o.</derivirana_varijabla>
  </DomainObject.Predmet.ProtustrankaIDrugi>
  <DomainObject.Predmet.StrankaIDrugiAdressOIB>
    <izvorni_sadrzaj>RÖFIX d.o.o., OIB 18346522436, Pojatno, Ulica Lusci 3, 10290 Donja Pušća</izvorni_sadrzaj>
    <derivirana_varijabla naziv="DomainObject.Predmet.StrankaIDrugiAdressOIB_1">RÖFIX d.o.o., OIB 18346522436, Pojatno, Ulica Lusci 3, 10290 Donja Pušća</derivirana_varijabla>
  </DomainObject.Predmet.StrankaIDrugiAdressOIB>
  <DomainObject.Predmet.ProtustrankaIDrugiAdressOIB>
    <izvorni_sadrzaj>RENOVA KAMENOLOM d.o.o., OIB 52249011600, Vojnić breg/bb, 49221 Bedekovčina</izvorni_sadrzaj>
    <derivirana_varijabla naziv="DomainObject.Predmet.ProtustrankaIDrugiAdressOIB_1">RENOVA KAMENOLOM d.o.o., OIB 52249011600, Vojnić breg/bb,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RÖFIX d.o.o.</item>
      <item>RENOVA KAMENOLOM d.o.o.</item>
      <item>Boris Anišić</item>
      <item>Franz Rozman</item>
      <item>Ferid Sinanović</item>
      <item>Petar Piletić</item>
      <item>Jure Marušić</item>
    </izvorni_sadrzaj>
    <derivirana_varijabla naziv="DomainObject.Predmet.SudioniciListNaziv_1">
      <item>RÖFIX d.o.o.</item>
      <item>RENOVA KAMENOLOM d.o.o.</item>
      <item>Boris Anišić</item>
      <item>Franz Rozman</item>
      <item>Ferid Sinanović</item>
      <item>Petar Piletić</item>
      <item>Jure Marušić</item>
    </derivirana_varijabla>
  </DomainObject.Predmet.SudioniciListNaziv>
  <DomainObject.Predmet.SudioniciListAdressOIB>
    <izvorni_sadrzaj>
      <item>RÖFIX d.o.o., OIB 18346522436, Pojatno, Ulica Lusci 3,10290 Donja Pušća</item>
      <item>RENOVA KAMENOLOM d.o.o., OIB 52249011600, Vojnić breg/bb,49221 Bedekovčina</item>
      <item>Boris Anišić, OIB 87537034116, Ilica 191 b,10000 Zagreb</item>
      <item>Franz Rozman, Vojnić breg b.b.,49221 Bedekovčina</item>
      <item>Ferid Sinanović, OIB 26509651448, Granična Ulica 30,Zagreb</item>
      <item>Petar Piletić, OIB 53468362093, Nadinska 2,10000 Zagreb</item>
      <item>Jure Marušić, OIB 52703189678, Bleiweisova 21,10000 Zagreb</item>
    </izvorni_sadrzaj>
    <derivirana_varijabla naziv="DomainObject.Predmet.SudioniciListAdressOIB_1">
      <item>RÖFIX d.o.o., OIB 18346522436, Pojatno, Ulica Lusci 3,10290 Donja Pušća</item>
      <item>RENOVA KAMENOLOM d.o.o., OIB 52249011600, Vojnić breg/bb,49221 Bedekovčina</item>
      <item>Boris Anišić, OIB 87537034116, Ilica 191 b,10000 Zagreb</item>
      <item>Franz Rozman, Vojnić breg b.b.,49221 Bedekovčina</item>
      <item>Ferid Sinanović, OIB 26509651448, Granična Ulica 30,Zagreb</item>
      <item>Petar Piletić, OIB 53468362093, Nadinska 2,10000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18346522436</item>
      <item>, OIB 52249011600</item>
      <item>, OIB 87537034116</item>
      <item>, OIB null</item>
      <item>, OIB 26509651448</item>
      <item>, OIB 53468362093</item>
      <item>, OIB 52703189678</item>
    </izvorni_sadrzaj>
    <derivirana_varijabla naziv="DomainObject.Predmet.SudioniciListNazivOIB_1">
      <item>, OIB 18346522436</item>
      <item>, OIB 52249011600</item>
      <item>, OIB 87537034116</item>
      <item>, OIB null</item>
      <item>, OIB 26509651448</item>
      <item>, OIB 53468362093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2066</properties:Characters>
  <properties:Lines>67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2017-07-04T13:34:00Z</dcterms:created>
  <dc:creator>Jure</dc:creator>
  <cp:lastModifiedBy>Katica Franjić</cp:lastModifiedBy>
  <cp:lastPrinted>2017-06-28T08:43:00Z</cp:lastPrinted>
  <dcterms:modified xmlns:xsi="http://www.w3.org/2001/XMLSchema-instance" xsi:type="dcterms:W3CDTF">2017-07-04T13:44:00Z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St-932/2014-65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