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d856" w14:paraId="6e7d856" w:rsidRDefault="007E0BD8" w:rsidP="007E0BD8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0BD8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1D1F85">
        <w:t>2233</w:t>
      </w:r>
      <w:r w:rsidR="00044787">
        <w:t>/18</w:t>
      </w:r>
      <w:r w:rsidR="007E0BD8">
        <w:t>-11</w:t>
      </w:r>
    </w:p>
    <w:p w:rsidRDefault="007E0BD8" w:rsidP="002D60CE" w:rsidR="002D60CE" w:rsidRPr="00B9015B">
      <w:pPr>
        <w:jc w:val="both"/>
      </w:pPr>
      <w:r>
        <w:t xml:space="preserve">            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AD6DF5" w:rsidP="00C40A44" w:rsidR="000B22E7" w:rsidRPr="00B9015B">
      <w:pPr>
        <w:ind w:firstLine="708"/>
        <w:jc w:val="both"/>
      </w:pPr>
      <w:r w:rsidRPr="00AD6DF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D6DF5">
        <w:t>85821130368</w:t>
      </w:r>
      <w:r w:rsidRPr="00AD6DF5">
        <w:rPr>
          <w:lang w:val="pt-BR"/>
        </w:rPr>
        <w:t>, za otvaranje stečajnog postupka nad dužnikom SISTEM DIREKT d.o.o., Zagreb, Jurjevska 44, OIB: 75602799106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12. listopada</w:t>
      </w:r>
      <w:r w:rsidR="00044787"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AD6DF5" w:rsidRPr="00AD6DF5">
        <w:rPr>
          <w:lang w:val="pt-BR"/>
        </w:rPr>
        <w:t>SISTEM DIREKT d.o.o., Zagreb, Jurjevska 44, OIB: 75602799106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81DBD">
        <w:t>7.5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1F85">
        <w:t>2233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1D1F85" w:rsidRPr="001D1F85">
        <w:rPr>
          <w:lang w:val="pt-BR"/>
        </w:rPr>
        <w:t>SISTEM DIREKT d.o.o., Zagreb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4E6CA4" w:rsidP="004E6CA4" w:rsidR="002501DA" w:rsidRPr="002501DA">
      <w:pPr>
        <w:pStyle w:val="Tijeloteksta"/>
        <w:ind w:firstLine="708"/>
        <w:rPr>
          <w:lang w:val="en-GB"/>
        </w:rPr>
      </w:pPr>
      <w:r w:rsidRPr="004E6CA4">
        <w:t xml:space="preserve">Financijska agencija, kao predlagatelj, navela je u prijedlogu za otvaranje stečajnog postupka kako dužnik na dan 4. lipnja 2018. u Očevidniku redoslijeda osnova za plaćanje ima evidentirane neizvršene osnove za plaćanje u neprekinutom razdoblju od 120 dana, u ukupnom iznosu od 5.388,40 kn, kao i da dužnik ima 2 zaposlena. </w:t>
      </w:r>
      <w:r w:rsidRPr="004E6CA4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2501DA" w:rsidRPr="002501DA">
        <w:rPr>
          <w:lang w:val="en-GB"/>
        </w:rPr>
        <w:t xml:space="preserve">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1D1F85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501DA">
        <w:t>Zastupnik</w:t>
      </w:r>
      <w:r w:rsidR="00225E5C">
        <w:t xml:space="preserve"> po zakonu </w:t>
      </w:r>
      <w:r w:rsidR="007A38D3">
        <w:t>dužnika</w:t>
      </w:r>
      <w:r w:rsidR="00650D44">
        <w:t xml:space="preserve"> </w:t>
      </w:r>
      <w:r w:rsidR="001D1F85">
        <w:t>ni</w:t>
      </w:r>
      <w:r w:rsidR="00650D44">
        <w:t>je</w:t>
      </w:r>
      <w:r w:rsidR="002501DA">
        <w:t xml:space="preserve"> </w:t>
      </w:r>
      <w:r w:rsidR="001D1F85">
        <w:t xml:space="preserve">pristupio na </w:t>
      </w:r>
      <w:r w:rsidR="001D1F85">
        <w:lastRenderedPageBreak/>
        <w:t>navedeno ročište ali je sudu prije ročišta dostavio podnesak</w:t>
      </w:r>
      <w:r w:rsidR="0032727C">
        <w:t xml:space="preserve"> od 9. listopada 2018.</w:t>
      </w:r>
      <w:r w:rsidR="001D1F85">
        <w:t xml:space="preserve"> iz čijeg sadržaja </w:t>
      </w:r>
      <w:r w:rsidR="0032727C">
        <w:t>proizlazi kako dužnik nema imovinu.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32727C">
        <w:t>20. rujna</w:t>
      </w:r>
      <w:r w:rsidR="006B5D8C">
        <w:t xml:space="preserve"> 2018</w:t>
      </w:r>
      <w:r w:rsidR="00FD5550">
        <w:t>. (list 7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6B5D8C">
        <w:t xml:space="preserve">4. </w:t>
      </w:r>
      <w:r w:rsidR="0032727C">
        <w:t>rujna</w:t>
      </w:r>
      <w:r w:rsidR="006B5D8C">
        <w:t xml:space="preserve"> 2018</w:t>
      </w:r>
      <w:r w:rsidR="00B01E1E" w:rsidRPr="00B01E1E">
        <w:t xml:space="preserve">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9D459D">
        <w:t xml:space="preserve"> Nadalje,</w:t>
      </w:r>
      <w:r w:rsidR="006B5D8C">
        <w:t xml:space="preserve"> </w:t>
      </w:r>
      <w:r w:rsidR="009D459D">
        <w:t>i</w:t>
      </w:r>
      <w:r w:rsidR="00E97767">
        <w:t xml:space="preserve">z Očevidnika redoslijeda osnova za plaćanje na dan </w:t>
      </w:r>
      <w:r w:rsidR="00C21966">
        <w:t>9</w:t>
      </w:r>
      <w:r w:rsidR="00E97767">
        <w:t xml:space="preserve">. </w:t>
      </w:r>
      <w:r w:rsidR="009D459D">
        <w:t>listopada</w:t>
      </w:r>
      <w:r w:rsidR="00E97767">
        <w:t xml:space="preserve"> 2018. proizlazi kako ukupan iznos obveza po svim ne</w:t>
      </w:r>
      <w:r w:rsidR="00ED7831">
        <w:t>izvršenim osnov</w:t>
      </w:r>
      <w:r w:rsidR="00E97767">
        <w:t xml:space="preserve">ama za plaćanje </w:t>
      </w:r>
      <w:r w:rsidR="00F61007">
        <w:t xml:space="preserve">s kamatom iznosi </w:t>
      </w:r>
      <w:r w:rsidR="00C21966">
        <w:t>36.175,23 kn</w:t>
      </w:r>
      <w:r w:rsidR="00F61007">
        <w:t>.</w:t>
      </w:r>
      <w:r w:rsidR="002501DA">
        <w:t xml:space="preserve"> Zastupnik</w:t>
      </w:r>
      <w:r w:rsidR="00FD5550">
        <w:t xml:space="preserve"> po za</w:t>
      </w:r>
      <w:r w:rsidR="002501DA">
        <w:t>konu dužnika nije osporio</w:t>
      </w:r>
      <w:r w:rsidR="00FD5550">
        <w:t xml:space="preserve"> navode Financijske agencije</w:t>
      </w:r>
      <w:r w:rsidR="00C21966">
        <w:t xml:space="preserve"> ni podatke iz Očevidnika </w:t>
      </w:r>
      <w:r w:rsidR="00C21966" w:rsidRPr="00C21966">
        <w:t>redoslijeda osnova za plaćanje</w:t>
      </w:r>
      <w:r w:rsidR="005D0E7F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37C4F">
        <w:t>og postupka u ukupnom iznosu  7.5</w:t>
      </w:r>
      <w:r w:rsidR="009B1748" w:rsidRPr="00134F3A">
        <w:t>00,00 kn i to za: troško</w:t>
      </w:r>
      <w:r w:rsidR="009B1748">
        <w:t xml:space="preserve">ve knjigovodstva mjesečno </w:t>
      </w:r>
      <w:r w:rsidR="00537C4F">
        <w:t>750</w:t>
      </w:r>
      <w:r w:rsidR="009B1748" w:rsidRPr="00134F3A">
        <w:t xml:space="preserve">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37C4F">
        <w:t>12. listopada</w:t>
      </w:r>
      <w:r w:rsidR="00247586">
        <w:t xml:space="preserve"> 2018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757A50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757A50" w:rsidR="00065B42"/>
    <w:p w:rsidRDefault="00757A50" w:rsidP="00757A50" w:rsidR="00757A50"/>
    <w:p w:rsidRDefault="00757A50" w:rsidP="00400817" w:rsidR="00757A5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57A50" w:rsidP="00400817" w:rsidR="00757A50" w:rsidRPr="00400817">
      <w:pPr>
        <w:ind w:left="5664"/>
      </w:pPr>
      <w:r w:rsidRPr="00400817">
        <w:t xml:space="preserve">        Dijana Hadžić</w:t>
      </w:r>
    </w:p>
    <w:p w:rsidRDefault="00757A50" w:rsidP="00757A50" w:rsidR="00757A50"/>
    <w:p w:rsidRDefault="00757A50" w:rsidP="00757A50" w:rsidR="00757A50" w:rsidRPr="00B9015B"/>
    <w:sectPr w:rsidSect="00CC1DE7" w:rsidR="00757A50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C390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1D1F85">
          <w:rPr>
            <w:sz w:val="24"/>
          </w:rPr>
          <w:t>St-2233</w:t>
        </w:r>
        <w:r w:rsidR="004E6CA4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1C390A"/>
    <w:rsid w:val="001D1F85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727C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37C4F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82CD1"/>
    <w:rsid w:val="006B5D8C"/>
    <w:rsid w:val="00704DD0"/>
    <w:rsid w:val="007150E9"/>
    <w:rsid w:val="00754CF2"/>
    <w:rsid w:val="00757A50"/>
    <w:rsid w:val="0079202A"/>
    <w:rsid w:val="007A38D3"/>
    <w:rsid w:val="007B068E"/>
    <w:rsid w:val="007E0BD8"/>
    <w:rsid w:val="007E6A6F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9D459D"/>
    <w:rsid w:val="00A0793E"/>
    <w:rsid w:val="00A6064D"/>
    <w:rsid w:val="00A75EA1"/>
    <w:rsid w:val="00A75F17"/>
    <w:rsid w:val="00A851A3"/>
    <w:rsid w:val="00AD13D9"/>
    <w:rsid w:val="00AD6DF5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1966"/>
    <w:rsid w:val="00C23ADD"/>
    <w:rsid w:val="00C40A44"/>
    <w:rsid w:val="00C90682"/>
    <w:rsid w:val="00CC1DE7"/>
    <w:rsid w:val="00D24310"/>
    <w:rsid w:val="00D677F7"/>
    <w:rsid w:val="00D803A5"/>
    <w:rsid w:val="00D81DBD"/>
    <w:rsid w:val="00DE0F86"/>
    <w:rsid w:val="00E0682D"/>
    <w:rsid w:val="00E24B5E"/>
    <w:rsid w:val="00E5592A"/>
    <w:rsid w:val="00E97767"/>
    <w:rsid w:val="00ED7831"/>
    <w:rsid w:val="00EF3D26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A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A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A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A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A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A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A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A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St-2233/2018-11</izvorni_sadrzaj>
    <derivirana_varijabla naziv="DomainObject.Oznaka_1">St-2233/2018-11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St-2233/2018</izvorni_sadrzaj>
    <derivirana_varijabla naziv="DomainObject.Predmet.OznakaBroj_1">St-2233/2018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DIREKT d.o.o. zastupanog po punomoćniku Milan Vukadinović</izvorni_sadrzaj>
    <derivirana_varijabla naziv="DomainObject.Predmet.ProtustrankaFormated_1">  SISTEM DIREKT d.o.o. zastupanog po punomoćniku Milan Vukadinović</derivirana_varijabla>
  </DomainObject.Predmet.ProtustrankaFormated>
  <DomainObject.Predmet.ProtustrankaFormatedOIB>
    <izvorni_sadrzaj>  SISTEM DIREKT d.o.o., OIB 75602799106 zastupanog po punomoćniku Milan Vukadinović</izvorni_sadrzaj>
    <derivirana_varijabla naziv="DomainObject.Predmet.ProtustrankaFormatedOIB_1">  SISTEM DIREKT d.o.o., OIB 75602799106 zastupanog po punomoćniku Milan Vukadinović</derivirana_varijabla>
  </DomainObject.Predmet.ProtustrankaFormatedOIB>
  <DomainObject.Predmet.ProtustrankaFormatedWithAdress>
    <izvorni_sadrzaj> SISTEM DIREKT d.o.o., Jurjevska 44, 10000 Zagreb zastupanog po punomoćniku Milan Vukadinović</izvorni_sadrzaj>
    <derivirana_varijabla naziv="DomainObject.Predmet.ProtustrankaFormatedWithAdress_1"> SISTEM DIREKT d.o.o., Jurjevska 44, 10000 Zagreb zastupanog po punomoćniku Milan Vukadinović</derivirana_varijabla>
  </DomainObject.Predmet.ProtustrankaFormatedWithAdress>
  <DomainObject.Predmet.ProtustrankaFormatedWithAdressOIB>
    <izvorni_sadrzaj> SISTEM DIREKT d.o.o., OIB 75602799106, Jurjevska 44, 10000 Zagreb zastupanog po punomoćniku Milan Vukadinović</izvorni_sadrzaj>
    <derivirana_varijabla naziv="DomainObject.Predmet.ProtustrankaFormatedWithAdressOIB_1"> SISTEM DIREKT d.o.o., OIB 75602799106, Jurjevska 44, 10000 Zagreb zastupanog po punomoćniku Milan Vukadinović</derivirana_varijabla>
  </DomainObject.Predmet.ProtustrankaFormatedWithAdressOIB>
  <DomainObject.Predmet.ProtustrankaWithAdress>
    <izvorni_sadrzaj>SISTEM DIREKT d.o.o. Jurjevska 44, 10000 Zagreb</izvorni_sadrzaj>
    <derivirana_varijabla naziv="DomainObject.Predmet.ProtustrankaWithAdress_1">SISTEM DIREKT d.o.o. Jurjevska 44, 10000 Zagreb</derivirana_varijabla>
  </DomainObject.Predmet.ProtustrankaWithAdress>
  <DomainObject.Predmet.ProtustrankaWithAdressOIB>
    <izvorni_sadrzaj>SISTEM DIREKT d.o.o., OIB 75602799106, Jurjevska 44, 10000 Zagreb</izvorni_sadrzaj>
    <derivirana_varijabla naziv="DomainObject.Predmet.ProtustrankaWithAdressOIB_1">SISTEM DIREKT d.o.o., OIB 75602799106, Jurjevska 44, 10000 Zagreb</derivirana_varijabla>
  </DomainObject.Predmet.ProtustrankaWithAdressOIB>
  <DomainObject.Predmet.ProtustrankaNazivFormated>
    <izvorni_sadrzaj>SISTEM DIREKT d.o.o.</izvorni_sadrzaj>
    <derivirana_varijabla naziv="DomainObject.Predmet.ProtustrankaNazivFormated_1">SISTEM DIREKT d.o.o.</derivirana_varijabla>
  </DomainObject.Predmet.ProtustrankaNazivFormated>
  <DomainObject.Predmet.ProtustrankaNazivFormatedOIB>
    <izvorni_sadrzaj>SISTEM DIREKT d.o.o., OIB 75602799106</izvorni_sadrzaj>
    <derivirana_varijabla naziv="DomainObject.Predmet.ProtustrankaNazivFormatedOIB_1">SISTEM DIREKT d.o.o., OIB 75602799106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Vukadinović</izvorni_sadrzaj>
    <derivirana_varijabla naziv="DomainObject.Predmet.StrankaFormated_1">  FINA Regionalni centar Zagreb; Milan Vukadinović</derivirana_varijabla>
  </DomainObject.Predmet.StrankaFormated>
  <DomainObject.Predmet.StrankaFormatedOIB>
    <izvorni_sadrzaj>  FINA Regionalni centar Zagreb, OIB 85821130368; Milan Vukadinović</izvorni_sadrzaj>
    <derivirana_varijabla naziv="DomainObject.Predmet.StrankaFormatedOIB_1">  FINA Regionalni centar Zagreb, OIB 85821130368; Milan Vukadinović</derivirana_varijabla>
  </DomainObject.Predmet.StrankaFormatedOIB>
  <DomainObject.Predmet.StrankaFormatedWithAdress>
    <izvorni_sadrzaj> FINA Regionalni centar Zagreb, Trg svibanjskih žrtava 1995. 1, 10000 Zagreb; Milan Vukadinović, Jujevska ulica 44, 10000 Zagreb</izvorni_sadrzaj>
    <derivirana_varijabla naziv="DomainObject.Predmet.StrankaFormatedWithAdress_1"> FINA Regionalni centar Zagreb, Trg svibanjskih žrtava 1995. 1, 10000 Zagreb; Milan Vukadinović, Jujevska ulica 44, 10000 Zagreb</derivirana_varijabla>
  </DomainObject.Predmet.StrankaFormatedWithAdress>
  <DomainObject.Predmet.StrankaFormatedWithAdressOIB>
    <izvorni_sadrzaj> FINA Regionalni centar Zagreb, OIB 85821130368, Trg svibanjskih žrtava 1995. 1, 10000 Zagreb; Milan Vukadinović, Jujevska ulica 44, 10000 Zagreb</izvorni_sadrzaj>
    <derivirana_varijabla naziv="DomainObject.Predmet.StrankaFormatedWithAdressOIB_1"> FINA Regionalni centar Zagreb, OIB 85821130368, Trg svibanjskih žrtava 1995. 1, 10000 Zagreb; Milan Vukadinović, Jujevska ulica 44, 10000 Zagreb</derivirana_varijabla>
  </DomainObject.Predmet.StrankaFormatedWithAdressOIB>
  <DomainObject.Predmet.StrankaWithAdress>
    <izvorni_sadrzaj>FINA Regionalni centar Zagreb Trg svibanjskih žrtava 1995. 1,10000 Zagreb,Milan Vukadinović Jujevska ulica 44,10000 Zagreb</izvorni_sadrzaj>
    <derivirana_varijabla naziv="DomainObject.Predmet.StrankaWithAdress_1">FINA Regionalni centar Zagreb Trg svibanjskih žrtava 1995. 1,10000 Zagreb,Milan Vukadinović Jujevska ulica 44,10000 Zagreb</derivirana_varijabla>
  </DomainObject.Predmet.StrankaWithAdress>
  <DomainObject.Predmet.StrankaWithAdressOIB>
    <izvorni_sadrzaj>FINA Regionalni centar Zagreb, OIB 85821130368, Trg svibanjskih žrtava 1995. 1,10000 Zagreb,Milan Vukadinović, Jujevska ulica 44,10000 Zagreb</izvorni_sadrzaj>
    <derivirana_varijabla naziv="DomainObject.Predmet.StrankaWithAdressOIB_1">FINA Regionalni centar Zagreb, OIB 85821130368, Trg svibanjskih žrtava 1995. 1,10000 Zagreb,Milan Vukadinović, Jujevska ulica 44,10000 Zagreb</derivirana_varijabla>
  </DomainObject.Predmet.StrankaWithAdressOIB>
  <DomainObject.Predmet.StrankaNazivFormated>
    <izvorni_sadrzaj>FINA Regionalni centar Zagreb,Milan Vukadinović</izvorni_sadrzaj>
    <derivirana_varijabla naziv="DomainObject.Predmet.StrankaNazivFormated_1">FINA Regionalni centar Zagreb,Milan Vukadinović</derivirana_varijabla>
  </DomainObject.Predmet.StrankaNazivFormated>
  <DomainObject.Predmet.StrankaNazivFormatedOIB>
    <izvorni_sadrzaj>FINA Regionalni centar Zagreb, OIB 85821130368,Milan Vukadinović</izvorni_sadrzaj>
    <derivirana_varijabla naziv="DomainObject.Predmet.StrankaNazivFormatedOIB_1">FINA Regionalni centar Zagreb, OIB 85821130368,Milan Vukadinović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Milan Vukadinović</item>
    </izvorni_sadrzaj>
    <derivirana_varijabla naziv="DomainObject.Predmet.StrankaListFormated_1">
      <item>FINA Regionalni centar Zagreb</item>
      <item>Milan Vukadinović</item>
    </derivirana_varijabla>
  </DomainObject.Predmet.StrankaListFormated>
  <DomainObject.Predmet.StrankaListFormatedOIB>
    <izvorni_sadrzaj>
      <item>FINA Regionalni centar Zagreb, OIB 85821130368</item>
      <item>Milan Vukadinović</item>
    </izvorni_sadrzaj>
    <derivirana_varijabla naziv="DomainObject.Predmet.StrankaListFormatedOIB_1">
      <item>FINA Regionalni centar Zagreb, OIB 85821130368</item>
      <item>Milan Vukadinović</item>
    </derivirana_varijabla>
  </DomainObject.Predmet.StrankaListFormatedOIB>
  <DomainObject.Predmet.StrankaListFormatedWithAdress>
    <izvorni_sadrzaj>
      <item>FINA Regionalni centar Zagreb, Trg svibanjskih žrtava 1995. 1, 10000 Zagreb</item>
      <item>Milan Vukadinović, Jujevska ulica 44, 10000 Zagreb</item>
    </izvorni_sadrzaj>
    <derivirana_varijabla naziv="DomainObject.Predmet.StrankaListFormatedWithAdress_1">
      <item>FINA Regionalni centar Zagreb, Trg svibanjskih žrtava 1995. 1, 10000 Zagreb</item>
      <item>Milan Vukadinović, Jujevska ulica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Vukadinović, Jujevska ulica 44, 10000 Zagreb</item>
    </izvorni_sadrzaj>
    <derivirana_varijabla naziv="DomainObject.Predmet.StrankaListFormatedWithAdressOIB_1">
      <item>FINA Regionalni centar Zagreb, OIB 85821130368, Trg svibanjskih žrtava 1995. 1, 10000 Zagreb</item>
      <item>Milan Vukadinović, Jujevska ulica 44, 10000 Zagreb</item>
    </derivirana_varijabla>
  </DomainObject.Predmet.StrankaListFormatedWithAdressOIB>
  <DomainObject.Predmet.StrankaListNazivFormated>
    <izvorni_sadrzaj>
      <item>FINA Regionalni centar Zagreb</item>
      <item>Milan Vukadinović</item>
    </izvorni_sadrzaj>
    <derivirana_varijabla naziv="DomainObject.Predmet.StrankaListNazivFormated_1">
      <item>FINA Regionalni centar Zagreb</item>
      <item>Milan Vukadinović</item>
    </derivirana_varijabla>
  </DomainObject.Predmet.StrankaListNazivFormated>
  <DomainObject.Predmet.StrankaListNazivFormatedOIB>
    <izvorni_sadrzaj>
      <item>FINA Regionalni centar Zagreb, OIB 85821130368</item>
      <item>Milan Vukadinović</item>
    </izvorni_sadrzaj>
    <derivirana_varijabla naziv="DomainObject.Predmet.StrankaListNazivFormatedOIB_1">
      <item>FINA Regionalni centar Zagreb, OIB 85821130368</item>
      <item>Milan Vukadinović</item>
    </derivirana_varijabla>
  </DomainObject.Predmet.StrankaListNazivFormatedOIB>
  <DomainObject.Predmet.ProtuStrankaListFormated>
    <izvorni_sadrzaj>
      <item>SISTEM DIREKT d.o.o. zastupanog po punomoćniku Milan Vukadinović</item>
    </izvorni_sadrzaj>
    <derivirana_varijabla naziv="DomainObject.Predmet.ProtuStrankaListFormated_1">
      <item>SISTEM DIREKT d.o.o. zastupanog po punomoćniku Milan Vukadinović</item>
    </derivirana_varijabla>
  </DomainObject.Predmet.ProtuStrankaListFormated>
  <DomainObject.Predmet.ProtuStrankaListFormatedOIB>
    <izvorni_sadrzaj>
      <item>SISTEM DIREKT d.o.o., OIB 75602799106 zastupanog po punomoćniku Milan Vukadinović</item>
    </izvorni_sadrzaj>
    <derivirana_varijabla naziv="DomainObject.Predmet.ProtuStrankaListFormatedOIB_1">
      <item>SISTEM DIREKT d.o.o., OIB 75602799106 zastupanog po punomoćniku Milan Vukadinović</item>
    </derivirana_varijabla>
  </DomainObject.Predmet.ProtuStrankaListFormatedOIB>
  <DomainObject.Predmet.ProtuStrankaListFormatedWithAdress>
    <izvorni_sadrzaj>
      <item>SISTEM DIREKT d.o.o., Jurjevska 44, 10000 Zagreb zastupanog po punomoćniku Milan Vukadinović</item>
    </izvorni_sadrzaj>
    <derivirana_varijabla naziv="DomainObject.Predmet.ProtuStrankaListFormatedWithAdress_1">
      <item>SISTEM DIREKT d.o.o., Jurjevska 44, 10000 Zagreb zastupanog po punomoćniku Milan Vukadinović</item>
    </derivirana_varijabla>
  </DomainObject.Predmet.ProtuStrankaListFormatedWithAdress>
  <DomainObject.Predmet.ProtuStrankaListFormatedWithAdressOIB>
    <izvorni_sadrzaj>
      <item>SISTEM DIREKT d.o.o., OIB 75602799106, Jurjevska 44, 10000 Zagreb zastupanog po punomoćniku Milan Vukadinović</item>
    </izvorni_sadrzaj>
    <derivirana_varijabla naziv="DomainObject.Predmet.ProtuStrankaListFormatedWithAdressOIB_1">
      <item>SISTEM DIREKT d.o.o., OIB 75602799106, Jurjevska 44, 10000 Zagreb zastupanog po punomoćniku Milan Vukadinović</item>
    </derivirana_varijabla>
  </DomainObject.Predmet.ProtuStrankaListFormatedWithAdressOIB>
  <DomainObject.Predmet.ProtuStrankaListNazivFormated>
    <izvorni_sadrzaj>
      <item>SISTEM DIREKT d.o.o.</item>
    </izvorni_sadrzaj>
    <derivirana_varijabla naziv="DomainObject.Predmet.ProtuStrankaListNazivFormated_1">
      <item>SISTEM DIREKT d.o.o.</item>
    </derivirana_varijabla>
  </DomainObject.Predmet.ProtuStrankaListNazivFormated>
  <DomainObject.Predmet.ProtuStrankaListNazivFormatedOIB>
    <izvorni_sadrzaj>
      <item>SISTEM DIREKT d.o.o., OIB 75602799106</item>
    </izvorni_sadrzaj>
    <derivirana_varijabla naziv="DomainObject.Predmet.ProtuStrankaListNazivFormatedOIB_1">
      <item>SISTEM DIREKT d.o.o., OIB 75602799106</item>
    </derivirana_varijabla>
  </DomainObject.Predmet.ProtuStrankaListNazivFormatedOIB>
  <DomainObject.Predmet.OstaliListFormated>
    <izvorni_sadrzaj>
      <item>Milan Vukadinović punomoćnik sudionika u postupku SISTEM DIREKT d.o.o.</item>
      <item>Erste &amp; Steiermarkische bank d.d.</item>
      <item>Partner banka d.d.</item>
    </izvorni_sadrzaj>
    <derivirana_varijabla naziv="DomainObject.Predmet.OstaliListFormated_1">
      <item>Milan Vukadinović punomoćnik sudionika u postupku SISTEM DIREKT d.o.o.</item>
      <item>Erste &amp; Steiermarkische bank d.d.</item>
      <item>Partner banka d.d.</item>
    </derivirana_varijabla>
  </DomainObject.Predmet.OstaliListFormated>
  <DomainObject.Predmet.OstaliListFormatedOIB>
    <izvorni_sadrzaj>
      <item>Milan Vukadinović, OIB 95831442528 punomoćnik sudionika u postupku SISTEM DIREKT d.o.o.</item>
      <item>Erste &amp; Steiermarkische bank d.d.</item>
      <item>Partner banka d.d.</item>
    </izvorni_sadrzaj>
    <derivirana_varijabla naziv="DomainObject.Predmet.OstaliListFormatedOIB_1">
      <item>Milan Vukadinović, OIB 95831442528 punomoćnik sudionika u postupku SISTEM DIREKT d.o.o.</item>
      <item>Erste &amp; Steiermarkische bank d.d.</item>
      <item>Partner banka d.d.</item>
    </derivirana_varijabla>
  </DomainObject.Predmet.OstaliListFormatedOIB>
  <DomainObject.Predmet.OstaliListFormatedWithAdress>
    <izvorni_sadrzaj>
      <item>Milan Vukadinović, Jurjevska ulica 44, 10000 Zagreb punomoćnik sudionika u postupku SISTEM DIREKT d.o.o.</item>
      <item>Erste &amp; Steiermarkische bank d.d., I. Lučića 2, 10000 Zagreb</item>
      <item>Partner banka d.d., Vončinina 2, 10000 Zagreb</item>
    </izvorni_sadrzaj>
    <derivirana_varijabla naziv="DomainObject.Predmet.OstaliListFormatedWithAdress_1">
      <item>Milan Vukadinović, Jurjevska ulica 44, 10000 Zagreb punomoćnik sudionika u postupku SISTEM DIREKT d.o.o.</item>
      <item>Erste &amp; Steiermarkische bank d.d., I. Lučića 2, 10000 Zagreb</item>
      <item>Partner banka d.d., Vončinina 2, 10000 Zagreb</item>
    </derivirana_varijabla>
  </DomainObject.Predmet.OstaliListFormatedWithAdress>
  <DomainObject.Predmet.OstaliListFormatedWithAdressOIB>
    <izvorni_sadrzaj>
      <item>Milan Vukadinović, OIB 95831442528, Jurjevska ulica 44, 10000 Zagreb punomoćnik sudionika u postupku SISTEM DIREKT d.o.o.</item>
      <item>Erste &amp; Steiermarkische bank d.d., I. Lučića 2, 10000 Zagreb</item>
      <item>Partner banka d.d., Vončinina 2, 10000 Zagreb</item>
    </izvorni_sadrzaj>
    <derivirana_varijabla naziv="DomainObject.Predmet.OstaliListFormatedWithAdressOIB_1">
      <item>Milan Vukadinović, OIB 95831442528, Jurjevska ulica 44, 10000 Zagreb punomoćnik sudionika u postupku SISTEM DIREKT d.o.o.</item>
      <item>Erste &amp; Steiermarkische bank d.d., I. Lučića 2, 10000 Zagreb</item>
      <item>Partner banka d.d., Vončinina 2, 10000 Zagreb</item>
    </derivirana_varijabla>
  </DomainObject.Predmet.OstaliListFormatedWithAdressOIB>
  <DomainObject.Predmet.OstaliListNazivFormated>
    <izvorni_sadrzaj>
      <item>Milan Vukadinović</item>
      <item>Erste &amp; Steiermarkische bank d.d.</item>
      <item>Partner banka d.d.</item>
    </izvorni_sadrzaj>
    <derivirana_varijabla naziv="DomainObject.Predmet.OstaliListNazivFormated_1">
      <item>Milan Vukadinović</item>
      <item>Erste &amp; Steiermarkische bank d.d.</item>
      <item>Partner banka d.d.</item>
    </derivirana_varijabla>
  </DomainObject.Predmet.OstaliListNazivFormated>
  <DomainObject.Predmet.OstaliListNazivFormatedOIB>
    <izvorni_sadrzaj>
      <item>Milan Vukadinović, OIB 95831442528</item>
      <item>Erste &amp; Steiermarkische bank d.d.</item>
      <item>Partner banka d.d.</item>
    </izvorni_sadrzaj>
    <derivirana_varijabla naziv="DomainObject.Predmet.OstaliListNazivFormatedOIB_1">
      <item>Milan Vukadinović, OIB 95831442528</item>
      <item>Erste &amp; Steiermarkische bank d.d.</item>
      <item>Partner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St-2233/2018-11</izvorni_sadrzaj>
    <derivirana_varijabla naziv="DomainObject.PoslovniBrojDokumenta_1">St-2233/2018-11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SISTEM DIREKT d.o.o.</izvorni_sadrzaj>
    <derivirana_varijabla naziv="DomainObject.Predmet.ProtustrankaIDrugi_1">SISTEM DIREKT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SISTEM DIREKT d.o.o., OIB 75602799106, Jurjevska 44, 10000 Zagreb</izvorni_sadrzaj>
    <derivirana_varijabla naziv="DomainObject.Predmet.ProtustrankaIDrugiAdressOIB_1">SISTEM DIREKT d.o.o., OIB 75602799106, Jurjevska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 DIREKT d.o.o.</item>
      <item>Milan Vukadinović</item>
      <item>Erste &amp; Steiermarkische bank d.d.</item>
      <item>Partner banka d.d.</item>
      <item>Milan Vukadinović</item>
    </izvorni_sadrzaj>
    <derivirana_varijabla naziv="DomainObject.Predmet.SudioniciListNaziv_1">
      <item>FINA Regionalni centar Zagreb</item>
      <item>SISTEM DIREKT d.o.o.</item>
      <item>Milan Vukadinović</item>
      <item>Erste &amp; Steiermarkische bank d.d.</item>
      <item>Partner banka d.d.</item>
      <item>Milan Vukadinović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 DIREKT d.o.o., OIB 75602799106, Jurjevska 44,10000 Zagreb</item>
      <item>Milan Vukadinović, OIB 95831442528, Jurjevska ulica 44,10000 Zagreb</item>
      <item>Erste &amp; Steiermarkische bank d.d., I. Lučića 2,10000 Zagreb</item>
      <item>Partner banka d.d., Vončinina 2,10000 Zagreb</item>
      <item>Milan Vukadinović, Jujevska ulica 44,10000 Zagreb</item>
    </izvorni_sadrzaj>
    <derivirana_varijabla naziv="DomainObject.Predmet.SudioniciListAdressOIB_1">
      <item>FINA Regionalni centar Zagreb, OIB 85821130368, Trg svibanjskih žrtava 1995. 1,10000 Zagreb</item>
      <item>SISTEM DIREKT d.o.o., OIB 75602799106, Jurjevska 44,10000 Zagreb</item>
      <item>Milan Vukadinović, OIB 95831442528, Jurjevska ulica 44,10000 Zagreb</item>
      <item>Erste &amp; Steiermarkische bank d.d., I. Lučića 2,10000 Zagreb</item>
      <item>Partner banka d.d., Vončinina 2,10000 Zagreb</item>
      <item>Milan Vukadinović, Jujevska ulica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75602799106</item>
      <item>, OIB 95831442528</item>
      <item>, OIB null</item>
      <item>, OIB null</item>
      <item>, OIB null</item>
    </izvorni_sadrzaj>
    <derivirana_varijabla naziv="DomainObject.Predmet.SudioniciListNazivOIB_1">
      <item>, OIB 85821130368</item>
      <item>, OIB 75602799106</item>
      <item>, OIB 95831442528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St-2233/2018-3</izvorni_sadrzaj>
    <derivirana_varijabla naziv="DomainObject.PredzadnjaOdlukaIzPredmeta.Oznaka_1">St-2233/2018-3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0346C-3B6E-4CEE-8A9A-6A59EC4A8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4318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2018-10-12T09:28:00Z</dcterms:created>
  <dc:creator>gzubak</dc:creator>
  <cp:lastModifiedBy>Dijana Hadžić</cp:lastModifiedBy>
  <cp:lastPrinted>2018-10-12T09:41:00Z</cp:lastPrinted>
  <dcterms:modified xmlns:xsi="http://www.w3.org/2001/XMLSchema-instance" xsi:type="dcterms:W3CDTF">2018-10-12T09:41:00Z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St-2233/2018-11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