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838c" w14:paraId="647838c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ED1F10">
        <w:t>132/16-24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ED1F10" w:rsidP="00ED1F10" w:rsidR="00ED1F10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Vukovar i </w:t>
      </w:r>
      <w:r>
        <w:t xml:space="preserve">Zagrebačka pivovara d.o.o., Zagreb, Ilica 224 </w:t>
      </w:r>
      <w:r>
        <w:rPr>
          <w:bCs/>
        </w:rPr>
        <w:t xml:space="preserve">za otvaranje  stečajnog postupka nad dužnikom </w:t>
      </w:r>
      <w:r>
        <w:rPr>
          <w:color w:val="000000"/>
        </w:rPr>
        <w:t>MIŠKULIN COMPANY d.o.o. za ugostiteljstvo i usluge, Vinkovci, A. Stepinca 254, MBS 030114595, OIB 83391435422</w:t>
      </w:r>
      <w:r>
        <w:rPr>
          <w:bCs/>
        </w:rPr>
        <w:t xml:space="preserve">, dana 11. travnja 2017.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EF7939">
        <w:t xml:space="preserve"> </w:t>
      </w:r>
      <w:r w:rsidR="00ED1F10">
        <w:rPr>
          <w:color w:val="000000"/>
        </w:rPr>
        <w:t>MIŠKULIN COMPANY d.o.o. za ugostiteljstvo i usluge, Vinkovci, A. Stepinca 254, MBS 030114595, OIB 83391435422</w:t>
      </w:r>
      <w:r>
        <w:t>, da u roku od 15 dana solidarno uplate na sudski depozit ovog suda broj HR31 2390 0011 3000 0020 0 s pozivom na broj HR05 272-</w:t>
      </w:r>
      <w:r w:rsidR="00ED1F10">
        <w:t>132</w:t>
      </w:r>
      <w:r w:rsidR="00DA348A">
        <w:t>-2016</w:t>
      </w:r>
      <w:r>
        <w:t xml:space="preserve"> kod Hrva</w:t>
      </w:r>
      <w:r w:rsidR="00EF7939">
        <w:t>tske poštanske banke iznos od 2</w:t>
      </w:r>
      <w:r w:rsidR="00ED1F10">
        <w:t>0.4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ED1F10" w:rsidP="00ED1F10" w:rsidR="00ED1F10">
      <w:pPr>
        <w:ind w:firstLine="720"/>
        <w:jc w:val="both"/>
        <w:rPr>
          <w:lang w:val="en-US"/>
        </w:rPr>
      </w:pPr>
      <w:r>
        <w:rPr>
          <w:lang w:val="en-US"/>
        </w:rPr>
        <w:t>Dana 14. rujna 2015. zaprimljen je na ovome sudu zahtjev  FINE Regionalni centar Osijek  Podružnica Osijek, klasa: 110-07/15-01/04 Ur. broj 04-06-15-107 od 9. rujna 2015. godine, za provedbu skraćenog stečajnog postupka nad dužnikom  MIŠKULIN COMPANY d.o.o. za ugostiteljstvo i usluge Vinkovci, A. Stepinca 254, MBS 030114595, OIB 83391435422.</w:t>
      </w:r>
    </w:p>
    <w:p w:rsidRDefault="00FD1F08" w:rsidP="00EF7939" w:rsidR="00FD1F08">
      <w:pPr>
        <w:ind w:firstLine="708"/>
        <w:jc w:val="both"/>
      </w:pPr>
    </w:p>
    <w:p w:rsidRDefault="003F6867" w:rsidP="00EF7939" w:rsidR="003F6867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397F65" w:rsidP="00397F65" w:rsidR="00397F65">
      <w:pPr>
        <w:jc w:val="right"/>
      </w:pPr>
      <w:r>
        <w:t>13 St-</w:t>
      </w:r>
      <w:r w:rsidR="00ED1F10">
        <w:t>132/16-24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17017E" w:rsidP="00865CEE" w:rsidR="0017017E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postupka nad dužnikom, održanom  </w:t>
      </w:r>
      <w:r w:rsidR="004F52C7">
        <w:t>1</w:t>
      </w:r>
      <w:r>
        <w:t>1</w:t>
      </w:r>
      <w:r w:rsidR="004F52C7">
        <w:t xml:space="preserve">. travnja 2017., </w:t>
      </w:r>
      <w:r>
        <w:t xml:space="preserve">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>ocijeni ovog suda iznosili bi 2</w:t>
      </w:r>
      <w:r w:rsidR="004F52C7">
        <w:t>0.4</w:t>
      </w:r>
      <w:r w:rsidR="00865CEE">
        <w:t>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4F52C7">
        <w:t xml:space="preserve">1. travanj 2017.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4F52C7" w:rsidR="004F52C7">
      <w:pPr>
        <w:pStyle w:val="Odlomakpopisa"/>
        <w:numPr>
          <w:ilvl w:val="0"/>
          <w:numId w:val="11"/>
        </w:numPr>
      </w:pPr>
      <w:r>
        <w:t xml:space="preserve">Predlagatelj- </w:t>
      </w:r>
      <w:r w:rsidR="004F52C7">
        <w:t>RH MF po ŽDO Vukovar</w:t>
      </w:r>
    </w:p>
    <w:p w:rsidRDefault="004F52C7" w:rsidP="004F52C7" w:rsidR="004F52C7">
      <w:pPr>
        <w:pStyle w:val="Odlomakpopisa"/>
        <w:numPr>
          <w:ilvl w:val="0"/>
          <w:numId w:val="11"/>
        </w:numPr>
      </w:pPr>
      <w:r>
        <w:t>Predlagatelj – Zagrebačka pivovara d.o.o. Zagreb, Ilica 224</w:t>
      </w:r>
    </w:p>
    <w:p w:rsidRDefault="004F52C7" w:rsidP="004F52C7" w:rsidR="004F52C7">
      <w:pPr>
        <w:pStyle w:val="Odlomakpopisa"/>
        <w:numPr>
          <w:ilvl w:val="0"/>
          <w:numId w:val="11"/>
        </w:numPr>
      </w:pPr>
      <w:r>
        <w:t>Dužnik</w:t>
      </w:r>
    </w:p>
    <w:p w:rsidRDefault="004F52C7" w:rsidP="004F52C7" w:rsidR="004F52C7">
      <w:pPr>
        <w:pStyle w:val="Odlomakpopisa"/>
        <w:numPr>
          <w:ilvl w:val="0"/>
          <w:numId w:val="11"/>
        </w:numPr>
      </w:pPr>
      <w:r>
        <w:t>ZZ dužnika Jure Miškulin, Ivankovo, B. Radića 13</w:t>
      </w:r>
    </w:p>
    <w:p w:rsidRDefault="00A17C7F" w:rsidP="00397F65" w:rsidR="00A17C7F">
      <w:pPr>
        <w:pStyle w:val="Odlomakpopisa"/>
        <w:numPr>
          <w:ilvl w:val="0"/>
          <w:numId w:val="11"/>
        </w:numPr>
      </w:pPr>
      <w:r>
        <w:t xml:space="preserve">Privremeni stečajni upravitelj </w:t>
      </w:r>
      <w:r w:rsidR="0017017E">
        <w:t>Zvonko Tomljanović, Našice, J. Runjanina 7</w:t>
      </w:r>
    </w:p>
    <w:p w:rsidRDefault="00A17C7F" w:rsidP="00A17C7F" w:rsidR="0036623A">
      <w:pPr>
        <w:pStyle w:val="Odlomakpopisa"/>
        <w:numPr>
          <w:ilvl w:val="0"/>
          <w:numId w:val="11"/>
        </w:numPr>
      </w:pPr>
      <w:r>
        <w:t>e-oglasna ploča</w:t>
      </w:r>
    </w:p>
    <w:p w:rsidRDefault="0017017E" w:rsidP="00A17C7F" w:rsidR="0017017E">
      <w:pPr>
        <w:pStyle w:val="Odlomakpopisa"/>
        <w:numPr>
          <w:ilvl w:val="0"/>
          <w:numId w:val="11"/>
        </w:numPr>
      </w:pPr>
      <w:r>
        <w:t>kal. 8/5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4D787F"/>
    <w:multiLevelType w:val="hybridMultilevel"/>
    <w:tmpl w:val="302A28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E4C48"/>
    <w:rsid w:val="000F1D3A"/>
    <w:rsid w:val="00100156"/>
    <w:rsid w:val="0010048F"/>
    <w:rsid w:val="001244EE"/>
    <w:rsid w:val="00135F1F"/>
    <w:rsid w:val="001528E0"/>
    <w:rsid w:val="00161BD6"/>
    <w:rsid w:val="0017017E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3E1593"/>
    <w:rsid w:val="003F6867"/>
    <w:rsid w:val="00425914"/>
    <w:rsid w:val="00435401"/>
    <w:rsid w:val="004701F8"/>
    <w:rsid w:val="004804DD"/>
    <w:rsid w:val="004D091F"/>
    <w:rsid w:val="004F52C7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60101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D1F10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4F52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4F52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04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8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st-1083/2015</izvorni_sadrzaj>
    <derivirana_varijabla naziv="DomainObject.Predmet.PrimjedbaSuca_1">postoji 6 st-1083/2015</derivirana_varijabla>
  </DomainObject.Predmet.PrimjedbaSuca>
  <DomainObject.Predmet.ProtustrankaFormated>
    <izvorni_sadrzaj>  MIŠKULIN COMPANY d.o.o. za ugostiteljstvo i usluge</izvorni_sadrzaj>
    <derivirana_varijabla naziv="DomainObject.Predmet.ProtustrankaFormated_1">  MIŠKULIN COMPANY d.o.o. za ugostiteljstvo i usluge</derivirana_varijabla>
  </DomainObject.Predmet.ProtustrankaFormated>
  <DomainObject.Predmet.ProtustrankaFormatedOIB>
    <izvorni_sadrzaj>  MIŠKULIN COMPANY d.o.o. za ugostiteljstvo i usluge, OIB 83391435422</izvorni_sadrzaj>
    <derivirana_varijabla naziv="DomainObject.Predmet.ProtustrankaFormatedOIB_1">  MIŠKULIN COMPANY d.o.o. za ugostiteljstvo i usluge, OIB 83391435422</derivirana_varijabla>
  </DomainObject.Predmet.ProtustrankaFormatedOIB>
  <DomainObject.Predmet.ProtustrankaFormatedWithAdress>
    <izvorni_sadrzaj> MIŠKULIN COMPANY d.o.o. za ugostiteljstvo i usluge, A. Stepinca 254, 32100 Vinkovci</izvorni_sadrzaj>
    <derivirana_varijabla naziv="DomainObject.Predmet.ProtustrankaFormatedWithAdress_1"> MIŠKULIN COMPANY d.o.o. za ugostiteljstvo i usluge, A. Stepinca 254, 32100 Vinkovci</derivirana_varijabla>
  </DomainObject.Predmet.ProtustrankaFormatedWithAdress>
  <DomainObject.Predmet.ProtustrankaFormatedWithAdressOIB>
    <izvorni_sadrzaj> MIŠKULIN COMPANY d.o.o. za ugostiteljstvo i usluge, OIB 83391435422, A. Stepinca 254, 32100 Vinkovci</izvorni_sadrzaj>
    <derivirana_varijabla naziv="DomainObject.Predmet.ProtustrankaFormatedWithAdressOIB_1"> MIŠKULIN COMPANY d.o.o. za ugostiteljstvo i usluge, OIB 83391435422, A. Stepinca 254, 32100 Vinkovci</derivirana_varijabla>
  </DomainObject.Predmet.ProtustrankaFormatedWithAdressOIB>
  <DomainObject.Predmet.ProtustrankaWithAdress>
    <izvorni_sadrzaj>MIŠKULIN COMPANY d.o.o. za ugostiteljstvo i usluge A. Stepinca 254, 32100 Vinkovci</izvorni_sadrzaj>
    <derivirana_varijabla naziv="DomainObject.Predmet.ProtustrankaWithAdress_1">MIŠKULIN COMPANY d.o.o. za ugostiteljstvo i usluge A. Stepinca 254, 32100 Vinkovci</derivirana_varijabla>
  </DomainObject.Predmet.ProtustrankaWithAdress>
  <DomainObject.Predmet.ProtustrankaWithAdressOIB>
    <izvorni_sadrzaj>MIŠKULIN COMPANY d.o.o. za ugostiteljstvo i usluge, OIB 83391435422, A. Stepinca 254, 32100 Vinkovci</izvorni_sadrzaj>
    <derivirana_varijabla naziv="DomainObject.Predmet.ProtustrankaWithAdressOIB_1">MIŠKULIN COMPANY d.o.o. za ugostiteljstvo i usluge, OIB 83391435422, A. Stepinca 254, 32100 Vinkovci</derivirana_varijabla>
  </DomainObject.Predmet.ProtustrankaWithAdressOIB>
  <DomainObject.Predmet.ProtustrankaNazivFormated>
    <izvorni_sadrzaj>MIŠKULIN COMPANY d.o.o. za ugostiteljstvo i usluge</izvorni_sadrzaj>
    <derivirana_varijabla naziv="DomainObject.Predmet.ProtustrankaNazivFormated_1">MIŠKULIN COMPANY d.o.o. za ugostiteljstvo i usluge</derivirana_varijabla>
  </DomainObject.Predmet.ProtustrankaNazivFormated>
  <DomainObject.Predmet.ProtustrankaNazivFormatedOIB>
    <izvorni_sadrzaj>MIŠKULIN COMPANY d.o.o. za ugostiteljstvo i usluge, OIB 83391435422</izvorni_sadrzaj>
    <derivirana_varijabla naziv="DomainObject.Predmet.ProtustrankaNazivFormatedOIB_1">MIŠKULIN COMPANY d.o.o. za ugostiteljstvo i usluge, OIB 83391435422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PU VUKOVAR; ZAGREBAČKA PIVOVARA društvo s ograničenom odgovornošću za proizvodnju piva, alkoholnih i bezalkoholnih pića</izvorni_sadrzaj>
    <derivirana_varijabla naziv="DomainObject.Predmet.StrankaFormated_1">  RH MF POREZNA UPRAVA PU VUKOVAR; ZAGREBAČKA PIVOVARA društvo s ograničenom odgovornošću za proizvodnju piva, alkoholnih i bezalkoholnih pića</derivirana_varijabla>
  </DomainObject.Predmet.StrankaFormated>
  <DomainObject.Predmet.StrankaFormatedOIB>
    <izvorni_sadrzaj>  RH MF POREZNA UPRAVA PU VUKOVAR, OIB 18683136487; ZAGREBAČKA PIVOVARA društvo s ograničenom odgovornošću za proizvodnju piva, alkoholnih i bezalkoholnih pića, OIB 83771985821</izvorni_sadrzaj>
    <derivirana_varijabla naziv="DomainObject.Predmet.StrankaFormatedOIB_1">  RH MF POREZNA UPRAVA PU VUKOVAR, OIB 18683136487; ZAGREBAČKA PIVOVARA društvo s ograničenom odgovornošću za proizvodnju piva, alkoholnih i bezalkoholnih pića, OIB 83771985821</derivirana_varijabla>
  </DomainObject.Predmet.StrankaFormatedOIB>
  <DomainObject.Predmet.StrankaFormatedWithAdress>
    <izvorni_sadrzaj> RH MF POREZNA UPRAVA PU VUKOVAR; ZAGREBAČKA PIVOVARA društvo s ograničenom odgovornošću za proizvodnju piva, alkoholnih i bezalkoholnih pića, Ilica 224, 10000 Zagreb</izvorni_sadrzaj>
    <derivirana_varijabla naziv="DomainObject.Predmet.StrankaFormatedWithAdress_1"> RH MF POREZNA UPRAVA PU VUKOVAR; ZAGREBAČKA PIVOVARA društvo s ograničenom odgovornošću za proizvodnju piva, alkoholnih i bezalkoholnih pića, Ilica 224, 10000 Zagreb</derivirana_varijabla>
  </DomainObject.Predmet.StrankaFormatedWithAdress>
  <DomainObject.Predmet.StrankaFormatedWithAdressOIB>
    <izvorni_sadrzaj> RH MF POREZNA UPRAVA PU VUKOVAR, OIB 18683136487; ZAGREBAČKA PIVOVARA društvo s ograničenom odgovornošću za proizvodnju piva, alkoholnih i bezalkoholnih pića, OIB 83771985821, Ilica 224, 10000 Zagreb</izvorni_sadrzaj>
    <derivirana_varijabla naziv="DomainObject.Predmet.StrankaFormatedWithAdressOIB_1"> RH MF POREZNA UPRAVA PU VUKOVAR, OIB 18683136487; ZAGREBAČKA PIVOVARA društvo s ograničenom odgovornošću za proizvodnju piva, alkoholnih i bezalkoholnih pića, OIB 83771985821, Ilica 224, 10000 Zagreb</derivirana_varijabla>
  </DomainObject.Predmet.StrankaFormatedWithAdressOIB>
  <DomainObject.Predmet.StrankaWithAdress>
    <izvorni_sadrzaj>RH MF POREZNA UPRAVA PU VUKOVAR ,ZAGREBAČKA PIVOVARA društvo s ograničenom odgovornošću za proizvodnju piva, alkoholnih i bezalkoholnih pića Ilica 224,10000 Zagreb</izvorni_sadrzaj>
    <derivirana_varijabla naziv="DomainObject.Predmet.StrankaWithAdress_1">RH MF POREZNA UPRAVA PU VUKOVAR ,ZAGREBAČKA PIVOVARA društvo s ograničenom odgovornošću za proizvodnju piva, alkoholnih i bezalkoholnih pića Ilica 224,10000 Zagreb</derivirana_varijabla>
  </DomainObject.Predmet.StrankaWithAdress>
  <DomainObject.Predmet.StrankaWithAdressOIB>
    <izvorni_sadrzaj>RH MF POREZNA UPRAVA PU VUKOVAR, OIB 18683136487,ZAGREBAČKA PIVOVARA društvo s ograničenom odgovornošću za proizvodnju piva, alkoholnih i bezalkoholnih pića, OIB 83771985821, Ilica 224,10000 Zagreb</izvorni_sadrzaj>
    <derivirana_varijabla naziv="DomainObject.Predmet.StrankaWithAdressOIB_1">RH MF POREZNA UPRAVA PU VUKOVAR, OIB 18683136487,ZAGREBAČKA PIVOVARA društvo s ograničenom odgovornošću za proizvodnju piva, alkoholnih i bezalkoholnih pića, OIB 83771985821, Ilica 224,10000 Zagreb</derivirana_varijabla>
  </DomainObject.Predmet.StrankaWithAdressOIB>
  <DomainObject.Predmet.StrankaNazivFormated>
    <izvorni_sadrzaj>RH MF POREZNA UPRAVA PU VUKOVAR,ZAGREBAČKA PIVOVARA društvo s ograničenom odgovornošću za proizvodnju piva, alkoholnih i bezalkoholnih pića</izvorni_sadrzaj>
    <derivirana_varijabla naziv="DomainObject.Predmet.StrankaNazivFormated_1">RH MF POREZNA UPRAVA PU VUKOVAR,ZAGREBAČKA PIVOVARA društvo s ograničenom odgovornošću za proizvodnju piva, alkoholnih i bezalkoholnih pića</derivirana_varijabla>
  </DomainObject.Predmet.StrankaNazivFormated>
  <DomainObject.Predmet.StrankaNazivFormatedOIB>
    <izvorni_sadrzaj>RH MF POREZNA UPRAVA PU VUKOVAR, OIB 18683136487,ZAGREBAČKA PIVOVARA društvo s ograničenom odgovornošću za proizvodnju piva, alkoholnih i bezalkoholnih pića, OIB 83771985821</izvorni_sadrzaj>
    <derivirana_varijabla naziv="DomainObject.Predmet.StrankaNazivFormatedOIB_1">RH MF POREZNA UPRAVA PU VUKOVAR, OIB 18683136487,ZAGREBAČKA PIVOVARA društvo s ograničenom odgovornošću za proizvodnju piva, alkoholnih i bezalkoholnih pića, OIB 83771985821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PU VUKOVAR</item>
      <item>ZAGREBAČKA PIVOVARA društvo s ograničenom odgovornošću za proizvodnju piva, alkoholnih i bezalkoholnih pića</item>
    </izvorni_sadrzaj>
    <derivirana_varijabla naziv="DomainObject.Predmet.StrankaListFormated_1">
      <item>RH MF POREZNA UPRAVA PU VUKOVAR</item>
      <item>ZAGREBAČKA PIVOVARA društvo s ograničenom odgovornošću za proizvodnju piva, alkoholnih i bezalkoholnih pića</item>
    </derivirana_varijabla>
  </DomainObject.Predmet.StrankaListFormated>
  <DomainObject.Predmet.StrankaListFormatedOIB>
    <izvorni_sadrzaj>
      <item>RH MF POREZNA UPRAVA PU VUKOVAR, OIB 18683136487</item>
      <item>ZAGREBAČKA PIVOVARA društvo s ograničenom odgovornošću za proizvodnju piva, alkoholnih i bezalkoholnih pića, OIB 83771985821</item>
    </izvorni_sadrzaj>
    <derivirana_varijabla naziv="DomainObject.Predmet.StrankaListFormatedOIB_1">
      <item>RH MF POREZNA UPRAVA PU VUKOVAR, OIB 18683136487</item>
      <item>ZAGREBAČKA PIVOVARA društvo s ograničenom odgovornošću za proizvodnju piva, alkoholnih i bezalkoholnih pića, OIB 83771985821</item>
    </derivirana_varijabla>
  </DomainObject.Predmet.StrankaListFormatedOIB>
  <DomainObject.Predmet.StrankaListFormatedWithAdress>
    <izvorni_sadrzaj>
      <item>RH MF POREZNA UPRAVA PU VUKOVAR</item>
      <item>ZAGREBAČKA PIVOVARA društvo s ograničenom odgovornošću za proizvodnju piva, alkoholnih i bezalkoholnih pića, Ilica 224, 10000 Zagreb</item>
    </izvorni_sadrzaj>
    <derivirana_varijabla naziv="DomainObject.Predmet.StrankaListFormatedWithAdress_1">
      <item>RH MF POREZNA UPRAVA PU VUKOVAR</item>
      <item>ZAGREBAČKA PIVOVARA društvo s ograničenom odgovornošću za proizvodnju piva, alkoholnih i bezalkoholnih pića, Ilica 224, 10000 Zagreb</item>
    </derivirana_varijabla>
  </DomainObject.Predmet.StrankaListFormatedWithAdress>
  <DomainObject.Predmet.StrankaListFormatedWithAdressOIB>
    <izvorni_sadrzaj>
      <item>RH MF POREZNA UPRAVA PU VUKOVAR, OIB 18683136487</item>
      <item>ZAGREBAČKA PIVOVARA društvo s ograničenom odgovornošću za proizvodnju piva, alkoholnih i bezalkoholnih pića, OIB 83771985821, Ilica 224, 10000 Zagreb</item>
    </izvorni_sadrzaj>
    <derivirana_varijabla naziv="DomainObject.Predmet.StrankaListFormatedWithAdressOIB_1">
      <item>RH MF POREZNA UPRAVA PU VUKOVAR, OIB 18683136487</item>
      <item>ZAGREBAČKA PIVOVARA društvo s ograničenom odgovornošću za proizvodnju piva, alkoholnih i bezalkoholnih pića, OIB 83771985821, Ilica 224, 10000 Zagreb</item>
    </derivirana_varijabla>
  </DomainObject.Predmet.StrankaListFormatedWithAdressOIB>
  <DomainObject.Predmet.StrankaListNazivFormated>
    <izvorni_sadrzaj>
      <item>RH MF POREZNA UPRAVA PU VUKOVAR</item>
      <item>ZAGREBAČKA PIVOVARA društvo s ograničenom odgovornošću za proizvodnju piva, alkoholnih i bezalkoholnih pića</item>
    </izvorni_sadrzaj>
    <derivirana_varijabla naziv="DomainObject.Predmet.StrankaListNazivFormated_1">
      <item>RH MF POREZNA UPRAVA PU VUKOVAR</item>
      <item>ZAGREBAČKA PIVOVARA društvo s ograničenom odgovornošću za proizvodnju piva, alkoholnih i bezalkoholnih pića</item>
    </derivirana_varijabla>
  </DomainObject.Predmet.StrankaListNazivFormated>
  <DomainObject.Predmet.StrankaListNazivFormatedOIB>
    <izvorni_sadrzaj>
      <item>RH MF POREZNA UPRAVA PU VUKOVAR, OIB 18683136487</item>
      <item>ZAGREBAČKA PIVOVARA društvo s ograničenom odgovornošću za proizvodnju piva, alkoholnih i bezalkoholnih pića, OIB 83771985821</item>
    </izvorni_sadrzaj>
    <derivirana_varijabla naziv="DomainObject.Predmet.StrankaListNazivFormatedOIB_1">
      <item>RH MF POREZNA UPRAVA PU VUKOVAR, OIB 18683136487</item>
      <item>ZAGREBAČKA PIVOVARA društvo s ograničenom odgovornošću za proizvodnju piva, alkoholnih i bezalkoholnih pića, OIB 83771985821</item>
    </derivirana_varijabla>
  </DomainObject.Predmet.StrankaListNazivFormatedOIB>
  <DomainObject.Predmet.ProtuStrankaListFormated>
    <izvorni_sadrzaj>
      <item>MIŠKULIN COMPANY d.o.o. za ugostiteljstvo i usluge</item>
    </izvorni_sadrzaj>
    <derivirana_varijabla naziv="DomainObject.Predmet.ProtuStrankaListFormated_1">
      <item>MIŠKULIN COMPANY d.o.o. za ugostiteljstvo i usluge</item>
    </derivirana_varijabla>
  </DomainObject.Predmet.ProtuStrankaListFormated>
  <DomainObject.Predmet.ProtuStrankaListFormatedOIB>
    <izvorni_sadrzaj>
      <item>MIŠKULIN COMPANY d.o.o. za ugostiteljstvo i usluge, OIB 83391435422</item>
    </izvorni_sadrzaj>
    <derivirana_varijabla naziv="DomainObject.Predmet.ProtuStrankaListFormatedOIB_1">
      <item>MIŠKULIN COMPANY d.o.o. za ugostiteljstvo i usluge, OIB 83391435422</item>
    </derivirana_varijabla>
  </DomainObject.Predmet.ProtuStrankaListFormatedOIB>
  <DomainObject.Predmet.ProtuStrankaListFormatedWithAdress>
    <izvorni_sadrzaj>
      <item>MIŠKULIN COMPANY d.o.o. za ugostiteljstvo i usluge, A. Stepinca 254, 32100 Vinkovci</item>
    </izvorni_sadrzaj>
    <derivirana_varijabla naziv="DomainObject.Predmet.ProtuStrankaListFormatedWithAdress_1">
      <item>MIŠKULIN COMPANY d.o.o. za ugostiteljstvo i usluge, A. Stepinca 254, 32100 Vinkovci</item>
    </derivirana_varijabla>
  </DomainObject.Predmet.ProtuStrankaListFormatedWithAdress>
  <DomainObject.Predmet.ProtuStrankaListFormatedWithAdressOIB>
    <izvorni_sadrzaj>
      <item>MIŠKULIN COMPANY d.o.o. za ugostiteljstvo i usluge, OIB 83391435422, A. Stepinca 254, 32100 Vinkovci</item>
    </izvorni_sadrzaj>
    <derivirana_varijabla naziv="DomainObject.Predmet.ProtuStrankaListFormatedWithAdressOIB_1">
      <item>MIŠKULIN COMPANY d.o.o. za ugostiteljstvo i usluge, OIB 83391435422, A. Stepinca 254, 32100 Vinkovci</item>
    </derivirana_varijabla>
  </DomainObject.Predmet.ProtuStrankaListFormatedWithAdressOIB>
  <DomainObject.Predmet.ProtuStrankaListNazivFormated>
    <izvorni_sadrzaj>
      <item>MIŠKULIN COMPANY d.o.o. za ugostiteljstvo i usluge</item>
    </izvorni_sadrzaj>
    <derivirana_varijabla naziv="DomainObject.Predmet.ProtuStrankaListNazivFormated_1">
      <item>MIŠKULIN COMPANY d.o.o. za ugostiteljstvo i usluge</item>
    </derivirana_varijabla>
  </DomainObject.Predmet.ProtuStrankaListNazivFormated>
  <DomainObject.Predmet.ProtuStrankaListNazivFormatedOIB>
    <izvorni_sadrzaj>
      <item>MIŠKULIN COMPANY d.o.o. za ugostiteljstvo i usluge, OIB 83391435422</item>
    </izvorni_sadrzaj>
    <derivirana_varijabla naziv="DomainObject.Predmet.ProtuStrankaListNazivFormatedOIB_1">
      <item>MIŠKULIN COMPANY d.o.o. za ugostiteljstvo i usluge, OIB 83391435422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PU VUKOVAR i dr.</izvorni_sadrzaj>
    <derivirana_varijabla naziv="DomainObject.Predmet.StrankaIDrugi_1">RH MF POREZNA UPRAVA PU VUKOVAR i dr.</derivirana_varijabla>
  </DomainObject.Predmet.StrankaIDrugi>
  <DomainObject.Predmet.ProtustrankaIDrugi>
    <izvorni_sadrzaj>MIŠKULIN COMPANY d.o.o. za ugostiteljstvo i usluge</izvorni_sadrzaj>
    <derivirana_varijabla naziv="DomainObject.Predmet.ProtustrankaIDrugi_1">MIŠKULIN COMPANY d.o.o. za ugostiteljstvo i usluge</derivirana_varijabla>
  </DomainObject.Predmet.ProtustrankaIDrugi>
  <DomainObject.Predmet.StrankaIDrugiAdressOIB>
    <izvorni_sadrzaj>RH MF POREZNA UPRAVA PU VUKOVAR, OIB 18683136487 i dr.</izvorni_sadrzaj>
    <derivirana_varijabla naziv="DomainObject.Predmet.StrankaIDrugiAdressOIB_1">RH MF POREZNA UPRAVA PU VUKOVAR, OIB 18683136487 i dr.</derivirana_varijabla>
  </DomainObject.Predmet.StrankaIDrugiAdressOIB>
  <DomainObject.Predmet.ProtustrankaIDrugiAdressOIB>
    <izvorni_sadrzaj>MIŠKULIN COMPANY d.o.o. za ugostiteljstvo i usluge, OIB 83391435422, A. Stepinca 254, 32100 Vinkovci</izvorni_sadrzaj>
    <derivirana_varijabla naziv="DomainObject.Predmet.ProtustrankaIDrugiAdressOIB_1">MIŠKULIN COMPANY d.o.o. za ugostiteljstvo i usluge, OIB 83391435422, A. Stepinca 254,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MIŠKULIN COMPANY d.o.o. za ugostiteljstvo i usluge</item>
      <item>RH MF POREZNA UPRAVA PU VUKOVAR</item>
      <item>ZAGREBAČKA PIVOVARA društvo s ograničenom odgovornošću za proizvodnju piva, alkoholnih i bezalkoholnih pića</item>
    </izvorni_sadrzaj>
    <derivirana_varijabla naziv="DomainObject.Predmet.SudioniciListNaziv_1">
      <item>MIŠKULIN COMPANY d.o.o. za ugostiteljstvo i usluge</item>
      <item>RH MF POREZNA UPRAVA PU VUKOVAR</item>
      <item>ZAGREBAČKA PIVOVARA društvo s ograničenom odgovornošću za proizvodnju piva, alkoholnih i bezalkoholnih pića</item>
    </derivirana_varijabla>
  </DomainObject.Predmet.SudioniciListNaziv>
  <DomainObject.Predmet.SudioniciListAdressOIB>
    <izvorni_sadrzaj>
      <item>MIŠKULIN COMPANY d.o.o. za ugostiteljstvo i usluge, OIB 83391435422, A. Stepinca 254,32100 Vinkovci</item>
      <item>RH MF POREZNA UPRAVA PU VUKOVAR, OIB 18683136487</item>
      <item>ZAGREBAČKA PIVOVARA društvo s ograničenom odgovornošću za proizvodnju piva, alkoholnih i bezalkoholnih pića, OIB 83771985821, Ilica 224,10000 Zagreb</item>
    </izvorni_sadrzaj>
    <derivirana_varijabla naziv="DomainObject.Predmet.SudioniciListAdressOIB_1">
      <item>MIŠKULIN COMPANY d.o.o. za ugostiteljstvo i usluge, OIB 83391435422, A. Stepinca 254,32100 Vinkovci</item>
      <item>RH MF POREZNA UPRAVA PU VUKOVAR, OIB 18683136487</item>
      <item>ZAGREBAČKA PIVOVARA društvo s ograničenom odgovornošću za proizvodnju piva, alkoholnih i bezalkoholnih pića, OIB 83771985821, Ilica 224,10000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83391435422</item>
      <item>, OIB 18683136487</item>
      <item>, OIB 83771985821</item>
    </izvorni_sadrzaj>
    <derivirana_varijabla naziv="DomainObject.Predmet.SudioniciListNazivOIB_1">
      <item>, OIB 83391435422</item>
      <item>, OIB 18683136487</item>
      <item>, OIB 83771985821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2792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2017-04-11T07:13:00Z</dcterms:created>
  <dc:creator>..</dc:creator>
  <cp:lastModifiedBy>Maja Kocijan</cp:lastModifiedBy>
  <cp:lastPrinted>2017-04-11T07:52:00Z</cp:lastPrinted>
  <dcterms:modified xmlns:xsi="http://www.w3.org/2001/XMLSchema-instance" xsi:type="dcterms:W3CDTF">2017-04-11T07:57:00Z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