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0759" w14:paraId="67b0759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D2685C">
        <w:rPr>
          <w:b w:val="false"/>
        </w:rPr>
        <w:t>34</w:t>
      </w:r>
      <w:r w:rsidR="003768A0">
        <w:rPr>
          <w:b w:val="false"/>
        </w:rPr>
        <w:t>2</w:t>
      </w:r>
      <w:r w:rsidRPr="00E151BF">
        <w:rPr>
          <w:b w:val="false"/>
        </w:rPr>
        <w:t>/1</w:t>
      </w:r>
      <w:r w:rsidR="00D2685C">
        <w:rPr>
          <w:b w:val="false"/>
        </w:rPr>
        <w:t>2</w:t>
      </w:r>
      <w:r w:rsidRPr="00E151BF">
        <w:rPr>
          <w:b w:val="false"/>
        </w:rPr>
        <w:t>-</w:t>
      </w:r>
      <w:r w:rsidR="00D2685C">
        <w:rPr>
          <w:b w:val="false"/>
        </w:rPr>
        <w:t>2</w:t>
      </w:r>
      <w:r w:rsidR="003768A0">
        <w:rPr>
          <w:b w:val="false"/>
        </w:rPr>
        <w:t>6</w:t>
      </w:r>
      <w:r w:rsidR="00D2685C">
        <w:rPr>
          <w:b w:val="false"/>
        </w:rPr>
        <w:t>5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dužnikom: </w:t>
      </w:r>
      <w:r w:rsidR="00D2685C" w:rsidRPr="00672789">
        <w:t>ZIDAR d.o.o. za izvođenje građevinskih radova u stečaju, Vinkovci, Zalužje 18, MBS 030003871, OIB 66504594542</w:t>
      </w:r>
      <w:r w:rsidR="00D2685C">
        <w:t>,</w:t>
      </w:r>
      <w:r w:rsidR="00D2685C" w:rsidRPr="00955826">
        <w:rPr>
          <w:b/>
        </w:rPr>
        <w:t xml:space="preserve"> </w:t>
      </w:r>
      <w:r w:rsidR="00D2685C" w:rsidRPr="00955826">
        <w:t xml:space="preserve">dana </w:t>
      </w:r>
      <w:r w:rsidR="00D2685C">
        <w:t>20</w:t>
      </w:r>
      <w:r w:rsidR="00D2685C" w:rsidRPr="00955826">
        <w:t xml:space="preserve">. </w:t>
      </w:r>
      <w:r w:rsidR="00D2685C">
        <w:t>veljače</w:t>
      </w:r>
      <w:r w:rsidRPr="008B7863">
        <w:t xml:space="preserve">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C32DCF" w:rsidP="00C12C09" w:rsidR="00C12C09">
      <w:pPr>
        <w:jc w:val="center"/>
        <w:rPr>
          <w:bCs/>
        </w:rPr>
      </w:pPr>
      <w:r>
        <w:rPr>
          <w:bCs/>
        </w:rPr>
        <w:t>16</w:t>
      </w:r>
      <w:r w:rsidR="008E27A9" w:rsidRPr="0004279F">
        <w:rPr>
          <w:bCs/>
        </w:rPr>
        <w:t xml:space="preserve">. </w:t>
      </w:r>
      <w:r>
        <w:rPr>
          <w:bCs/>
        </w:rPr>
        <w:t>ožujka</w:t>
      </w:r>
      <w:r w:rsidR="008E27A9" w:rsidRPr="0004279F">
        <w:rPr>
          <w:bCs/>
        </w:rPr>
        <w:t xml:space="preserve"> 201</w:t>
      </w:r>
      <w:r w:rsidR="00C12C09">
        <w:rPr>
          <w:bCs/>
        </w:rPr>
        <w:t>7</w:t>
      </w:r>
      <w:r w:rsidR="008E27A9" w:rsidRPr="0004279F">
        <w:rPr>
          <w:bCs/>
        </w:rPr>
        <w:t xml:space="preserve">. godine u </w:t>
      </w:r>
      <w:r>
        <w:rPr>
          <w:bCs/>
        </w:rPr>
        <w:t>9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C32DCF">
        <w:t>og</w:t>
      </w:r>
      <w:r>
        <w:t xml:space="preserve"> upravitelj</w:t>
      </w:r>
      <w:r w:rsidR="00C32DCF">
        <w:t>a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0D117D" w:rsidP="00FD7E19" w:rsidR="000D117D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2A77EC">
        <w:t>16</w:t>
      </w:r>
      <w:r w:rsidR="00A06D6D">
        <w:t>.</w:t>
      </w:r>
      <w:r w:rsidR="005A425E">
        <w:t>0</w:t>
      </w:r>
      <w:r w:rsidR="002A77EC">
        <w:t>2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8D2D3C">
        <w:t>2</w:t>
      </w:r>
      <w:r w:rsidR="002A77EC">
        <w:t>0</w:t>
      </w:r>
      <w:r>
        <w:t xml:space="preserve">. </w:t>
      </w:r>
      <w:r w:rsidR="002A77EC">
        <w:t>veljače</w:t>
      </w:r>
      <w:r>
        <w:t xml:space="preserve"> 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2A77EC">
        <w:t>i</w:t>
      </w:r>
      <w:r>
        <w:t xml:space="preserve"> upravitelj</w:t>
      </w:r>
      <w:r w:rsidR="0024008B">
        <w:t xml:space="preserve"> </w:t>
      </w:r>
      <w:r w:rsidR="002A77EC">
        <w:t>Zoran Subotić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C32DCF" w:rsidRPr="00C32DCF">
      <w:rPr>
        <w:b w:val="false"/>
      </w:rPr>
      <w:t>14 St-342/12-265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D7E06"/>
    <w:rsid w:val="002151C0"/>
    <w:rsid w:val="0024008B"/>
    <w:rsid w:val="002559DE"/>
    <w:rsid w:val="00282F94"/>
    <w:rsid w:val="002A77EC"/>
    <w:rsid w:val="002B098B"/>
    <w:rsid w:val="002B41A4"/>
    <w:rsid w:val="002D50B3"/>
    <w:rsid w:val="002F3940"/>
    <w:rsid w:val="00331306"/>
    <w:rsid w:val="003768A0"/>
    <w:rsid w:val="003B3762"/>
    <w:rsid w:val="003C4BD6"/>
    <w:rsid w:val="003F6369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81D3B"/>
    <w:rsid w:val="008A3CDF"/>
    <w:rsid w:val="008D2D3C"/>
    <w:rsid w:val="008E27A9"/>
    <w:rsid w:val="00940ABA"/>
    <w:rsid w:val="0094275F"/>
    <w:rsid w:val="009B05D9"/>
    <w:rsid w:val="00A06D6D"/>
    <w:rsid w:val="00AB69AD"/>
    <w:rsid w:val="00AD301E"/>
    <w:rsid w:val="00B30FB4"/>
    <w:rsid w:val="00C12C09"/>
    <w:rsid w:val="00C201C9"/>
    <w:rsid w:val="00C32DCF"/>
    <w:rsid w:val="00CB3B82"/>
    <w:rsid w:val="00D00484"/>
    <w:rsid w:val="00D2685C"/>
    <w:rsid w:val="00D4083E"/>
    <w:rsid w:val="00D74CEA"/>
    <w:rsid w:val="00D761B5"/>
    <w:rsid w:val="00D81805"/>
    <w:rsid w:val="00DE53D9"/>
    <w:rsid w:val="00E05CDC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05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05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220</properties:Words>
  <properties:Characters>1136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2015-10-26T07:15:00Z</cp:lastPrinted>
  <dcterms:modified xmlns:xsi="http://www.w3.org/2001/XMLSchema-instance" xsi:type="dcterms:W3CDTF">2017-02-20T08:16:00Z</dcterms:modified>
  <cp:revision>4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