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0477f" w14:paraId="d00477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905565">
        <w:t xml:space="preserve"> pod poslovnim brojem St-3444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C463D">
        <w:t>12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05565" w:rsidR="001E2EC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C87B40">
        <w:t xml:space="preserve"> </w:t>
      </w:r>
      <w:r w:rsidR="00905565" w:rsidRPr="00905565">
        <w:t>TENISKI KLUB MAKSIMIR - ALPE JADRAN OIB: 40057181653 iz Zagreba, Gorjanovićeva 44</w:t>
      </w:r>
      <w:r w:rsidR="00C87B40">
        <w:t>.</w:t>
      </w:r>
    </w:p>
    <w:p w:rsidRDefault="00907FC2" w:rsidP="00907FC2" w:rsidR="00907FC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905565">
        <w:t xml:space="preserve">22.932,10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C463D">
        <w:t>12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55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A60F3"/>
    <w:rsid w:val="001E2EC8"/>
    <w:rsid w:val="001E50FB"/>
    <w:rsid w:val="001F6933"/>
    <w:rsid w:val="00230A63"/>
    <w:rsid w:val="00263D6D"/>
    <w:rsid w:val="00264D19"/>
    <w:rsid w:val="00272D8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C463D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05565"/>
    <w:rsid w:val="00907FC2"/>
    <w:rsid w:val="00920CA0"/>
    <w:rsid w:val="009419D8"/>
    <w:rsid w:val="00A71431"/>
    <w:rsid w:val="00AB60FD"/>
    <w:rsid w:val="00AC4528"/>
    <w:rsid w:val="00AD027A"/>
    <w:rsid w:val="00B82F18"/>
    <w:rsid w:val="00C836B9"/>
    <w:rsid w:val="00C87B40"/>
    <w:rsid w:val="00C958E9"/>
    <w:rsid w:val="00CB1E05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2D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D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D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D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D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2D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D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D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D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D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3444</izvorni_sadrzaj>
    <derivirana_varijabla naziv="DomainObject.Predmet.Broj_1">3444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St-3444/2015</izvorni_sadrzaj>
    <derivirana_varijabla naziv="DomainObject.Predmet.OznakaBroj_1">St-3444/2015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MAKSIMIR - ALPE JADRAN</izvorni_sadrzaj>
    <derivirana_varijabla naziv="DomainObject.Predmet.ProtustrankaFormated_1">  TENISKI KLUB MAKSIMIR - ALPE JADRAN</derivirana_varijabla>
  </DomainObject.Predmet.ProtustrankaFormated>
  <DomainObject.Predmet.ProtustrankaFormatedOIB>
    <izvorni_sadrzaj>  TENISKI KLUB MAKSIMIR - ALPE JADRAN, OIB 40057181653</izvorni_sadrzaj>
    <derivirana_varijabla naziv="DomainObject.Predmet.ProtustrankaFormatedOIB_1">  TENISKI KLUB MAKSIMIR - ALPE JADRAN, OIB 40057181653</derivirana_varijabla>
  </DomainObject.Predmet.ProtustrankaFormatedOIB>
  <DomainObject.Predmet.ProtustrankaFormatedWithAdress>
    <izvorni_sadrzaj> TENISKI KLUB MAKSIMIR - ALPE JADRAN, Gorjanovićeva 44, 10000 Zagreb</izvorni_sadrzaj>
    <derivirana_varijabla naziv="DomainObject.Predmet.ProtustrankaFormatedWithAdress_1"> TENISKI KLUB MAKSIMIR - ALPE JADRAN, Gorjanovićeva 44, 10000 Zagreb</derivirana_varijabla>
  </DomainObject.Predmet.ProtustrankaFormatedWithAdress>
  <DomainObject.Predmet.ProtustrankaFormatedWithAdressOIB>
    <izvorni_sadrzaj> TENISKI KLUB MAKSIMIR - ALPE JADRAN, OIB 40057181653, Gorjanovićeva 44, 10000 Zagreb</izvorni_sadrzaj>
    <derivirana_varijabla naziv="DomainObject.Predmet.ProtustrankaFormatedWithAdressOIB_1"> TENISKI KLUB MAKSIMIR - ALPE JADRAN, OIB 40057181653, Gorjanovićeva 44, 10000 Zagreb</derivirana_varijabla>
  </DomainObject.Predmet.ProtustrankaFormatedWithAdressOIB>
  <DomainObject.Predmet.ProtustrankaWithAdress>
    <izvorni_sadrzaj>TENISKI KLUB MAKSIMIR - ALPE JADRAN Gorjanovićeva 44, 10000 Zagreb</izvorni_sadrzaj>
    <derivirana_varijabla naziv="DomainObject.Predmet.ProtustrankaWithAdress_1">TENISKI KLUB MAKSIMIR - ALPE JADRAN Gorjanovićeva 44, 10000 Zagreb</derivirana_varijabla>
  </DomainObject.Predmet.ProtustrankaWithAdress>
  <DomainObject.Predmet.ProtustrankaWithAdressOIB>
    <izvorni_sadrzaj>TENISKI KLUB MAKSIMIR - ALPE JADRAN, OIB 40057181653, Gorjanovićeva 44, 10000 Zagreb</izvorni_sadrzaj>
    <derivirana_varijabla naziv="DomainObject.Predmet.ProtustrankaWithAdressOIB_1">TENISKI KLUB MAKSIMIR - ALPE JADRAN, OIB 40057181653, Gorjanovićeva 44, 10000 Zagreb</derivirana_varijabla>
  </DomainObject.Predmet.ProtustrankaWithAdressOIB>
  <DomainObject.Predmet.ProtustrankaNazivFormated>
    <izvorni_sadrzaj>TENISKI KLUB MAKSIMIR - ALPE JADRAN</izvorni_sadrzaj>
    <derivirana_varijabla naziv="DomainObject.Predmet.ProtustrankaNazivFormated_1">TENISKI KLUB MAKSIMIR - ALPE JADRAN</derivirana_varijabla>
  </DomainObject.Predmet.ProtustrankaNazivFormated>
  <DomainObject.Predmet.ProtustrankaNazivFormatedOIB>
    <izvorni_sadrzaj>TENISKI KLUB MAKSIMIR - ALPE JADRAN, OIB 40057181653</izvorni_sadrzaj>
    <derivirana_varijabla naziv="DomainObject.Predmet.ProtustrankaNazivFormatedOIB_1">TENISKI KLUB MAKSIMIR - ALPE JADRAN, OIB 40057181653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MAKSIMIR - ALPE JADRAN</item>
    </izvorni_sadrzaj>
    <derivirana_varijabla naziv="DomainObject.Predmet.ProtuStrankaListFormated_1">
      <item>TENISKI KLUB MAKSIMIR - ALPE JADRAN</item>
    </derivirana_varijabla>
  </DomainObject.Predmet.ProtuStrankaListFormated>
  <DomainObject.Predmet.ProtuStrankaListFormatedOIB>
    <izvorni_sadrzaj>
      <item>TENISKI KLUB MAKSIMIR - ALPE JADRAN, OIB 40057181653</item>
    </izvorni_sadrzaj>
    <derivirana_varijabla naziv="DomainObject.Predmet.ProtuStrankaListFormatedOIB_1">
      <item>TENISKI KLUB MAKSIMIR - ALPE JADRAN, OIB 40057181653</item>
    </derivirana_varijabla>
  </DomainObject.Predmet.ProtuStrankaListFormatedOIB>
  <DomainObject.Predmet.ProtuStrankaListFormatedWithAdress>
    <izvorni_sadrzaj>
      <item>TENISKI KLUB MAKSIMIR - ALPE JADRAN, Gorjanovićeva 44, 10000 Zagreb</item>
    </izvorni_sadrzaj>
    <derivirana_varijabla naziv="DomainObject.Predmet.ProtuStrankaListFormatedWithAdress_1">
      <item>TENISKI KLUB MAKSIMIR - ALPE JADRAN, Gorjanovićeva 44, 10000 Zagreb</item>
    </derivirana_varijabla>
  </DomainObject.Predmet.ProtuStrankaListFormatedWithAdress>
  <DomainObject.Predmet.ProtuStrankaListFormatedWithAdressOIB>
    <izvorni_sadrzaj>
      <item>TENISKI KLUB MAKSIMIR - ALPE JADRAN, OIB 40057181653, Gorjanovićeva 44, 10000 Zagreb</item>
    </izvorni_sadrzaj>
    <derivirana_varijabla naziv="DomainObject.Predmet.ProtuStrankaListFormatedWithAdressOIB_1">
      <item>TENISKI KLUB MAKSIMIR - ALPE JADRAN, OIB 40057181653, Gorjanovićeva 44, 10000 Zagreb</item>
    </derivirana_varijabla>
  </DomainObject.Predmet.ProtuStrankaListFormatedWithAdressOIB>
  <DomainObject.Predmet.ProtuStrankaListNazivFormated>
    <izvorni_sadrzaj>
      <item>TENISKI KLUB MAKSIMIR - ALPE JADRAN</item>
    </izvorni_sadrzaj>
    <derivirana_varijabla naziv="DomainObject.Predmet.ProtuStrankaListNazivFormated_1">
      <item>TENISKI KLUB MAKSIMIR - ALPE JADRAN</item>
    </derivirana_varijabla>
  </DomainObject.Predmet.ProtuStrankaListNazivFormated>
  <DomainObject.Predmet.ProtuStrankaListNazivFormatedOIB>
    <izvorni_sadrzaj>
      <item>TENISKI KLUB MAKSIMIR - ALPE JADRAN, OIB 40057181653</item>
    </izvorni_sadrzaj>
    <derivirana_varijabla naziv="DomainObject.Predmet.ProtuStrankaListNazivFormatedOIB_1">
      <item>TENISKI KLUB MAKSIMIR - ALPE JADRAN, OIB 40057181653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MAKSIMIR - ALPE JADRAN</izvorni_sadrzaj>
    <derivirana_varijabla naziv="DomainObject.Predmet.ProtustrankaIDrugi_1">TENISKI KLUB MAKSIMIR - ALPE JADRAN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TENISKI KLUB MAKSIMIR - ALPE JADRAN, OIB 40057181653, Gorjanovićeva 44, 10000 Zagreb</izvorni_sadrzaj>
    <derivirana_varijabla naziv="DomainObject.Predmet.ProtustrankaIDrugiAdressOIB_1">TENISKI KLUB MAKSIMIR - ALPE JADRAN, OIB 40057181653, Gorjanovićeva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TENISKI KLUB MAKSIMIR - ALPE JADRAN</item>
      <item>FINA Regionalni centar Zagreb</item>
    </izvorni_sadrzaj>
    <derivirana_varijabla naziv="DomainObject.Predmet.SudioniciListNaziv_1">
      <item>TENISKI KLUB MAKSIMIR - ALPE JADRAN</item>
      <item>FINA Regionalni centar Zagreb</item>
    </derivirana_varijabla>
  </DomainObject.Predmet.SudioniciListNaziv>
  <DomainObject.Predmet.SudioniciListAdressOIB>
    <izvorni_sadrzaj>
      <item>TENISKI KLUB MAKSIMIR - ALPE JADRAN, OIB 40057181653, Gorjanovićeva 44,10000 Zagreb</item>
      <item>FINA Regionalni centar Zagreb, OIB 85821130368, Trg svibanjskih žrtava 1995. 1,10000 Zagreb</item>
    </izvorni_sadrzaj>
    <derivirana_varijabla naziv="DomainObject.Predmet.SudioniciListAdressOIB_1">
      <item>TENISKI KLUB MAKSIMIR - ALPE JADRAN, OIB 40057181653, Gorjanovićeva 44,10000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40057181653</item>
      <item>, OIB 85821130368</item>
    </izvorni_sadrzaj>
    <derivirana_varijabla naziv="DomainObject.Predmet.SudioniciListNazivOIB_1">
      <item>, OIB 40057181653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1309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2015-11-12T06:19:00Z</dcterms:created>
  <dc:creator>ilukac</dc:creator>
  <cp:lastModifiedBy>Zlatka Plivelić</cp:lastModifiedBy>
  <cp:lastPrinted>2015-11-12T06:18:00Z</cp:lastPrinted>
  <dcterms:modified xmlns:xsi="http://www.w3.org/2001/XMLSchema-instance" xsi:type="dcterms:W3CDTF">2015-11-12T13:38:00Z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