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a249" w14:paraId="ffaa249" w:rsidRDefault="00E45EF2" w:rsidR="002C5A29" w:rsidRPr="001F729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797E" w:rsidRPr="001F729B">
        <w:t xml:space="preserve"> </w:t>
      </w:r>
      <w:r w:rsidR="000547DB">
        <w:t xml:space="preserve">          </w:t>
      </w:r>
      <w:r w:rsidR="005F3D61" w:rsidRPr="001F729B">
        <w:t>2</w:t>
      </w:r>
      <w:r w:rsidR="00206FEF" w:rsidRPr="001F729B">
        <w:t xml:space="preserve"> </w:t>
      </w:r>
      <w:r w:rsidR="00BD0446" w:rsidRPr="001F729B">
        <w:t>Stpn-</w:t>
      </w:r>
      <w:r w:rsidR="00645F79" w:rsidRPr="001F729B">
        <w:t xml:space="preserve"> </w:t>
      </w:r>
      <w:r w:rsidR="00C27C1D" w:rsidRPr="001F729B">
        <w:t>122</w:t>
      </w:r>
      <w:r w:rsidR="00BD0446" w:rsidRPr="001F729B">
        <w:t>/1</w:t>
      </w:r>
      <w:r w:rsidR="00B42AFF" w:rsidRPr="001F729B">
        <w:t>5</w:t>
      </w:r>
      <w:r w:rsidR="00DE797E" w:rsidRPr="001F729B">
        <w:t>-</w:t>
      </w:r>
      <w:r w:rsidR="008A2179">
        <w:t>5</w:t>
      </w:r>
    </w:p>
    <w:p w:rsidRDefault="00C7322E" w:rsidR="00C7322E" w:rsidRPr="001F729B"/>
    <w:p w:rsidRDefault="002C5A29" w:rsidR="002C5A29" w:rsidRPr="001F729B"/>
    <w:p w:rsidRDefault="00DE797E" w:rsidR="002C5A29" w:rsidRPr="001F729B">
      <w:r w:rsidRPr="001F72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1F729B"/>
    <w:p w:rsidRDefault="00664D91" w:rsidR="002C5A29" w:rsidRPr="001F729B">
      <w:r w:rsidRPr="001F729B">
        <w:t>REPUBLIKA HRVATSKA</w:t>
      </w:r>
    </w:p>
    <w:p w:rsidRDefault="00664D91" w:rsidR="00664D91" w:rsidRPr="001F729B"/>
    <w:p w:rsidRDefault="00664D91" w:rsidR="00664D91" w:rsidRPr="001F729B">
      <w:r w:rsidRPr="001F729B">
        <w:t>TRGOVAČKI SUD U ZAGREBU</w:t>
      </w:r>
    </w:p>
    <w:p w:rsidRDefault="00664D91" w:rsidR="002C5A29" w:rsidRPr="001F729B">
      <w:r w:rsidRPr="001F729B">
        <w:t xml:space="preserve">STALNA SLUŽBA </w:t>
      </w:r>
    </w:p>
    <w:p w:rsidRDefault="008E2E7A" w:rsidR="005566C8" w:rsidRPr="001F729B">
      <w:r w:rsidRPr="001F729B">
        <w:t>KARLOVAC, Ljudevita Šestića 4</w:t>
      </w:r>
    </w:p>
    <w:p w:rsidRDefault="005566C8" w:rsidR="005566C8" w:rsidRPr="001F729B"/>
    <w:p w:rsidRDefault="005566C8" w:rsidP="005566C8" w:rsidR="005566C8" w:rsidRPr="001F729B">
      <w:pPr>
        <w:jc w:val="center"/>
      </w:pPr>
      <w:r w:rsidRPr="001F729B">
        <w:t>R</w:t>
      </w:r>
      <w:r w:rsidR="008A2179">
        <w:t xml:space="preserve"> </w:t>
      </w:r>
      <w:r w:rsidRPr="001F729B">
        <w:t>E</w:t>
      </w:r>
      <w:r w:rsidR="008A2179">
        <w:t xml:space="preserve"> </w:t>
      </w:r>
      <w:r w:rsidRPr="001F729B">
        <w:t>P</w:t>
      </w:r>
      <w:r w:rsidR="008A2179">
        <w:t xml:space="preserve"> </w:t>
      </w:r>
      <w:r w:rsidRPr="001F729B">
        <w:t>U</w:t>
      </w:r>
      <w:r w:rsidR="008A2179">
        <w:t xml:space="preserve"> </w:t>
      </w:r>
      <w:r w:rsidRPr="001F729B">
        <w:t>B</w:t>
      </w:r>
      <w:r w:rsidR="008A2179">
        <w:t xml:space="preserve"> </w:t>
      </w:r>
      <w:r w:rsidRPr="001F729B">
        <w:t>L</w:t>
      </w:r>
      <w:r w:rsidR="008A2179">
        <w:t xml:space="preserve"> </w:t>
      </w:r>
      <w:r w:rsidRPr="001F729B">
        <w:t>I</w:t>
      </w:r>
      <w:r w:rsidR="008A2179">
        <w:t xml:space="preserve"> </w:t>
      </w:r>
      <w:r w:rsidRPr="001F729B">
        <w:t>K</w:t>
      </w:r>
      <w:r w:rsidR="008A2179">
        <w:t xml:space="preserve"> </w:t>
      </w:r>
      <w:r w:rsidRPr="001F729B">
        <w:t>A</w:t>
      </w:r>
      <w:r w:rsidR="008A2179">
        <w:t xml:space="preserve">  </w:t>
      </w:r>
      <w:r w:rsidRPr="001F729B">
        <w:t xml:space="preserve"> H</w:t>
      </w:r>
      <w:r w:rsidR="008A2179">
        <w:t xml:space="preserve"> </w:t>
      </w:r>
      <w:r w:rsidRPr="001F729B">
        <w:t>R</w:t>
      </w:r>
      <w:r w:rsidR="008A2179">
        <w:t xml:space="preserve"> </w:t>
      </w:r>
      <w:r w:rsidRPr="001F729B">
        <w:t>V</w:t>
      </w:r>
      <w:r w:rsidR="008A2179">
        <w:t xml:space="preserve"> </w:t>
      </w:r>
      <w:r w:rsidRPr="001F729B">
        <w:t>A</w:t>
      </w:r>
      <w:r w:rsidR="008A2179">
        <w:t xml:space="preserve"> </w:t>
      </w:r>
      <w:r w:rsidRPr="001F729B">
        <w:t>T</w:t>
      </w:r>
      <w:r w:rsidR="008A2179">
        <w:t xml:space="preserve"> </w:t>
      </w:r>
      <w:r w:rsidRPr="001F729B">
        <w:t>S</w:t>
      </w:r>
      <w:r w:rsidR="008A2179">
        <w:t xml:space="preserve"> </w:t>
      </w:r>
      <w:r w:rsidRPr="001F729B">
        <w:t>K</w:t>
      </w:r>
      <w:r w:rsidR="008A2179">
        <w:t xml:space="preserve"> </w:t>
      </w:r>
      <w:r w:rsidRPr="001F729B">
        <w:t>A</w:t>
      </w:r>
    </w:p>
    <w:p w:rsidRDefault="002C5A29" w:rsidP="005566C8" w:rsidR="002C5A29" w:rsidRPr="001F729B">
      <w:pPr>
        <w:tabs>
          <w:tab w:pos="4050" w:val="left"/>
        </w:tabs>
        <w:jc w:val="center"/>
      </w:pPr>
      <w:r w:rsidRPr="001F729B">
        <w:t>R J E Š E N J E</w:t>
      </w:r>
    </w:p>
    <w:p w:rsidRDefault="002C5A29" w:rsidR="002C5A29" w:rsidRPr="001F729B"/>
    <w:p w:rsidRDefault="002C5A29" w:rsidP="004A11D9" w:rsidR="00204A95" w:rsidRPr="001F729B">
      <w:pPr>
        <w:ind w:left="705"/>
        <w:jc w:val="both"/>
      </w:pPr>
      <w:r w:rsidRPr="001F729B">
        <w:t xml:space="preserve">TRGOVAČKI SUD U </w:t>
      </w:r>
      <w:r w:rsidR="00C7322E" w:rsidRPr="001F729B">
        <w:t>ZAGREBU, Stalna služba u Karlovcu,</w:t>
      </w:r>
      <w:r w:rsidRPr="001F729B">
        <w:t xml:space="preserve"> po </w:t>
      </w:r>
      <w:r w:rsidR="00126B0A" w:rsidRPr="001F729B">
        <w:t>s</w:t>
      </w:r>
      <w:r w:rsidRPr="001F729B">
        <w:t xml:space="preserve">ucu </w:t>
      </w:r>
      <w:r w:rsidR="005F3D61" w:rsidRPr="001F729B">
        <w:t>Suzani Ivanović</w:t>
      </w:r>
      <w:r w:rsidRPr="001F729B">
        <w:t xml:space="preserve">, kao stečajnom sucu, </w:t>
      </w:r>
      <w:r w:rsidR="00BD0446" w:rsidRPr="001F729B">
        <w:t>povodom prijedloga dužnika</w:t>
      </w:r>
      <w:r w:rsidR="004A11D9" w:rsidRPr="001F729B">
        <w:t xml:space="preserve"> </w:t>
      </w:r>
      <w:r w:rsidR="008E2E7A" w:rsidRPr="001F729B">
        <w:t>HOSPITALIJA TRGOVINA</w:t>
      </w:r>
      <w:r w:rsidR="00B42AFF" w:rsidRPr="001F729B">
        <w:t xml:space="preserve"> d.o.o. </w:t>
      </w:r>
      <w:r w:rsidR="008E2E7A" w:rsidRPr="001F729B">
        <w:t xml:space="preserve">Novaki, Vojvodići 25, </w:t>
      </w:r>
      <w:r w:rsidR="00B42AFF" w:rsidRPr="001F729B">
        <w:t>OIB:</w:t>
      </w:r>
      <w:r w:rsidR="008E2E7A" w:rsidRPr="001F729B">
        <w:t>40457591383</w:t>
      </w:r>
      <w:r w:rsidR="00B42AFF" w:rsidRPr="001F729B">
        <w:t>,</w:t>
      </w:r>
      <w:r w:rsidR="00BD0446" w:rsidRPr="001F729B">
        <w:t xml:space="preserve"> za sklapanje predstečajne nagodbe</w:t>
      </w:r>
      <w:r w:rsidR="00E01512" w:rsidRPr="001F729B">
        <w:t xml:space="preserve">, </w:t>
      </w:r>
      <w:r w:rsidR="00E45EF2" w:rsidRPr="001F729B">
        <w:t xml:space="preserve">dana </w:t>
      </w:r>
      <w:r w:rsidR="00DE797E" w:rsidRPr="001F729B">
        <w:t>6</w:t>
      </w:r>
      <w:r w:rsidR="00CA6AA6" w:rsidRPr="001F729B">
        <w:t xml:space="preserve">. </w:t>
      </w:r>
      <w:r w:rsidR="008E2E7A" w:rsidRPr="001F729B">
        <w:t>studenog</w:t>
      </w:r>
      <w:r w:rsidR="00A83C0C" w:rsidRPr="001F729B">
        <w:t xml:space="preserve"> 201</w:t>
      </w:r>
      <w:r w:rsidR="004A11D9" w:rsidRPr="001F729B">
        <w:t>5.g.</w:t>
      </w:r>
    </w:p>
    <w:p w:rsidRDefault="00396039" w:rsidR="00396039" w:rsidRPr="001F729B"/>
    <w:p w:rsidRDefault="002C5A29" w:rsidP="002C5A29" w:rsidR="002C5A29" w:rsidRPr="001F729B">
      <w:pPr>
        <w:jc w:val="center"/>
      </w:pPr>
      <w:r w:rsidRPr="001F729B">
        <w:t>r i j e š i o   j e</w:t>
      </w:r>
    </w:p>
    <w:p w:rsidRDefault="002C5A29" w:rsidP="00085D86" w:rsidR="002C5A29" w:rsidRPr="001F729B"/>
    <w:p w:rsidRDefault="00BD0446" w:rsidP="005F3D61" w:rsidR="0049309C" w:rsidRPr="001F729B">
      <w:pPr>
        <w:jc w:val="both"/>
      </w:pPr>
      <w:r w:rsidRPr="001F729B">
        <w:t xml:space="preserve">1. </w:t>
      </w:r>
      <w:r w:rsidR="00194A82" w:rsidRPr="001F729B">
        <w:t xml:space="preserve">Određuje se ročište radi sklapanja predstečajne nagodbe nad dužnikom </w:t>
      </w:r>
      <w:r w:rsidR="005F3D61" w:rsidRPr="001F729B">
        <w:t xml:space="preserve"> </w:t>
      </w:r>
      <w:r w:rsidR="00A17791" w:rsidRPr="001F729B">
        <w:t>HOSPITALIJA TRGOVINA d.o.o. Novaki, Vojvodići 25, OIB:40457591383</w:t>
      </w:r>
      <w:r w:rsidR="00B42AFF" w:rsidRPr="001F729B">
        <w:t>,</w:t>
      </w:r>
      <w:r w:rsidR="00126B0A" w:rsidRPr="001F729B">
        <w:t xml:space="preserve"> </w:t>
      </w:r>
      <w:r w:rsidR="00194A82" w:rsidRPr="001F729B">
        <w:t xml:space="preserve">za dan </w:t>
      </w:r>
      <w:r w:rsidR="00DE797E" w:rsidRPr="001F729B">
        <w:t>9. prosinac</w:t>
      </w:r>
      <w:r w:rsidR="00194A82" w:rsidRPr="001F729B">
        <w:t xml:space="preserve"> 201</w:t>
      </w:r>
      <w:r w:rsidR="004A11D9" w:rsidRPr="001F729B">
        <w:t>5</w:t>
      </w:r>
      <w:r w:rsidR="00194A82" w:rsidRPr="001F729B">
        <w:t xml:space="preserve">. godine u </w:t>
      </w:r>
      <w:r w:rsidR="005F3D61" w:rsidRPr="001F729B">
        <w:t>1</w:t>
      </w:r>
      <w:r w:rsidR="00CA6AA6" w:rsidRPr="001F729B">
        <w:t>3</w:t>
      </w:r>
      <w:r w:rsidR="001B3293" w:rsidRPr="001F729B">
        <w:t>,</w:t>
      </w:r>
      <w:r w:rsidR="00B42AFF" w:rsidRPr="001F729B">
        <w:t>15</w:t>
      </w:r>
      <w:r w:rsidR="00126B0A" w:rsidRPr="001F729B">
        <w:t xml:space="preserve"> </w:t>
      </w:r>
      <w:r w:rsidR="00194A82" w:rsidRPr="001F729B">
        <w:t xml:space="preserve">sati, u zgradi Trgovačkog suda u Zagrebu, Stalna služba u Karlovcu, </w:t>
      </w:r>
      <w:r w:rsidR="00A17791" w:rsidRPr="001F729B">
        <w:t>Ljudevita Šestića 4</w:t>
      </w:r>
      <w:r w:rsidR="00194A82" w:rsidRPr="001F729B">
        <w:t xml:space="preserve">, </w:t>
      </w:r>
      <w:r w:rsidR="00A17791" w:rsidRPr="001F729B">
        <w:t xml:space="preserve">prizemlje, </w:t>
      </w:r>
      <w:r w:rsidR="00194A82" w:rsidRPr="001F729B">
        <w:t xml:space="preserve">soba br. </w:t>
      </w:r>
      <w:r w:rsidR="00A17791" w:rsidRPr="001F729B">
        <w:t>7</w:t>
      </w:r>
      <w:r w:rsidR="00194A82" w:rsidRPr="001F729B">
        <w:t xml:space="preserve">. </w:t>
      </w:r>
      <w:r w:rsidR="00204A95" w:rsidRPr="001F729B">
        <w:t xml:space="preserve"> </w:t>
      </w:r>
    </w:p>
    <w:p w:rsidRDefault="00204A95" w:rsidP="00BD0446" w:rsidR="00204A95" w:rsidRPr="001F729B">
      <w:pPr>
        <w:ind w:firstLine="720"/>
        <w:jc w:val="both"/>
      </w:pPr>
    </w:p>
    <w:p w:rsidRDefault="00204A95" w:rsidP="00BD0446" w:rsidR="00204A95" w:rsidRPr="001F729B">
      <w:pPr>
        <w:ind w:firstLine="720"/>
        <w:jc w:val="both"/>
      </w:pPr>
      <w:r w:rsidRPr="001F729B">
        <w:t xml:space="preserve">2. </w:t>
      </w:r>
      <w:r w:rsidR="00194A82" w:rsidRPr="001F729B">
        <w:t>Na ročište se pozivaju:</w:t>
      </w:r>
    </w:p>
    <w:p w:rsidRDefault="00194A82" w:rsidP="00BD0446" w:rsidR="00194A82" w:rsidRPr="001F729B">
      <w:pPr>
        <w:ind w:firstLine="720"/>
        <w:jc w:val="both"/>
      </w:pPr>
      <w:r w:rsidRPr="001F729B">
        <w:t>- dužnik</w:t>
      </w:r>
    </w:p>
    <w:p w:rsidRDefault="00194A82" w:rsidP="00BD0446" w:rsidR="00194A82" w:rsidRPr="001F729B">
      <w:pPr>
        <w:ind w:firstLine="720"/>
        <w:jc w:val="both"/>
      </w:pPr>
      <w:r w:rsidRPr="001F729B">
        <w:t>- vjerovnici</w:t>
      </w:r>
    </w:p>
    <w:p w:rsidRDefault="00204A95" w:rsidP="00BD0446" w:rsidR="00204A95" w:rsidRPr="001F729B">
      <w:pPr>
        <w:ind w:firstLine="720"/>
        <w:jc w:val="both"/>
      </w:pPr>
    </w:p>
    <w:p w:rsidRDefault="002C5A29" w:rsidP="0049309C" w:rsidR="002C5A29" w:rsidRPr="001F729B">
      <w:pPr>
        <w:jc w:val="center"/>
      </w:pPr>
      <w:r w:rsidRPr="001F729B">
        <w:t>U Karlovcu</w:t>
      </w:r>
      <w:r w:rsidR="00E307C2" w:rsidRPr="001F729B">
        <w:t xml:space="preserve"> </w:t>
      </w:r>
      <w:r w:rsidR="00DE797E" w:rsidRPr="001F729B">
        <w:t>6</w:t>
      </w:r>
      <w:r w:rsidR="003A1F56" w:rsidRPr="001F729B">
        <w:t>. studenog</w:t>
      </w:r>
      <w:r w:rsidR="00204A95" w:rsidRPr="001F729B">
        <w:t xml:space="preserve"> 2</w:t>
      </w:r>
      <w:r w:rsidR="005F3D61" w:rsidRPr="001F729B">
        <w:t>0</w:t>
      </w:r>
      <w:r w:rsidR="00204A95" w:rsidRPr="001F729B">
        <w:t>1</w:t>
      </w:r>
      <w:r w:rsidR="004A11D9" w:rsidRPr="001F729B">
        <w:t>5</w:t>
      </w:r>
      <w:r w:rsidRPr="001F729B">
        <w:t>. godine</w:t>
      </w:r>
    </w:p>
    <w:p w:rsidRDefault="00204A95" w:rsidP="00204A95" w:rsidR="00204A95" w:rsidRPr="001F729B">
      <w:pPr>
        <w:jc w:val="both"/>
      </w:pPr>
    </w:p>
    <w:p w:rsidRDefault="00204A95" w:rsidP="00204A95" w:rsidR="00204A95" w:rsidRPr="001F729B">
      <w:pPr>
        <w:jc w:val="both"/>
      </w:pPr>
    </w:p>
    <w:p w:rsidRDefault="00204A95" w:rsidP="00204A95" w:rsidR="002C5A29" w:rsidRPr="001F729B">
      <w:pPr>
        <w:jc w:val="both"/>
      </w:pPr>
      <w:r w:rsidRPr="001F729B">
        <w:t xml:space="preserve">Pouka o pravnom lijeku:                                         </w:t>
      </w:r>
      <w:r w:rsidR="001F729B">
        <w:tab/>
      </w:r>
      <w:r w:rsidR="001F729B">
        <w:tab/>
      </w:r>
      <w:r w:rsidR="001F729B">
        <w:tab/>
      </w:r>
      <w:r w:rsidR="0070272B" w:rsidRPr="001F729B">
        <w:tab/>
      </w:r>
      <w:r w:rsidR="002C5A29" w:rsidRPr="001F729B">
        <w:t>Stečajni sudac:</w:t>
      </w:r>
      <w:r w:rsidR="001B6B8D" w:rsidRPr="001F729B">
        <w:t xml:space="preserve">                                                                                  </w:t>
      </w:r>
      <w:r w:rsidR="0049309C" w:rsidRPr="001F729B">
        <w:t xml:space="preserve">                               </w:t>
      </w:r>
    </w:p>
    <w:p w:rsidRDefault="00204A95" w:rsidP="00204A95" w:rsidR="00204A95" w:rsidRPr="001F729B">
      <w:r w:rsidRPr="001F729B">
        <w:t xml:space="preserve">Protiv ovog rješenja nije dopuštena      </w:t>
      </w:r>
      <w:r w:rsidR="007829C4" w:rsidRPr="001F729B">
        <w:t xml:space="preserve">   </w:t>
      </w:r>
      <w:r w:rsidR="0099371A" w:rsidRPr="001F729B">
        <w:t xml:space="preserve"> </w:t>
      </w:r>
      <w:r w:rsidR="00E52FE7" w:rsidRPr="001F729B">
        <w:t xml:space="preserve">       </w:t>
      </w:r>
      <w:r w:rsidR="00DE797E" w:rsidRPr="001F729B">
        <w:tab/>
      </w:r>
      <w:r w:rsidR="0070272B" w:rsidRPr="001F729B">
        <w:tab/>
      </w:r>
      <w:r w:rsidR="001F729B">
        <w:tab/>
      </w:r>
      <w:r w:rsidR="001F729B">
        <w:tab/>
      </w:r>
      <w:r w:rsidR="006F7EDB" w:rsidRPr="001F729B">
        <w:t>Suzana Ivanović</w:t>
      </w:r>
    </w:p>
    <w:p w:rsidRDefault="00204A95" w:rsidP="004722CB" w:rsidR="003A364F" w:rsidRPr="001F729B">
      <w:r w:rsidRPr="001F729B"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1F729B">
          <w:t>278. st</w:t>
        </w:r>
      </w:smartTag>
      <w:r w:rsidRPr="001F729B">
        <w:t xml:space="preserve">. 1. i 2. ZPP-a). </w:t>
      </w:r>
    </w:p>
    <w:p w:rsidRDefault="000B4109" w:rsidP="000B4109" w:rsidR="000B4109" w:rsidRPr="001F729B">
      <w:pPr>
        <w:jc w:val="right"/>
      </w:pPr>
      <w:r w:rsidRPr="001F729B">
        <w:t xml:space="preserve">                         </w:t>
      </w:r>
    </w:p>
    <w:p w:rsidRDefault="001F729B" w:rsidP="000547DB" w:rsidR="001F729B" w:rsidRPr="001F729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272B" w:rsidR="0070272B" w:rsidRPr="001F729B"/>
    <w:p w:rsidRDefault="002C5A29" w:rsidR="002C5A29" w:rsidRPr="001F729B">
      <w:r w:rsidRPr="001F729B">
        <w:t>Dna:</w:t>
      </w:r>
      <w:r w:rsidR="001D4BA1" w:rsidRPr="001F729B">
        <w:t xml:space="preserve">                                                                   </w:t>
      </w:r>
    </w:p>
    <w:p w:rsidRDefault="003A1F56" w:rsidP="00396039" w:rsidR="00194A82" w:rsidRPr="001F729B">
      <w:pPr>
        <w:numPr>
          <w:ilvl w:val="0"/>
          <w:numId w:val="6"/>
        </w:numPr>
      </w:pPr>
      <w:r w:rsidRPr="001F729B">
        <w:t>E-Oglasna ploča sudova</w:t>
      </w:r>
    </w:p>
    <w:p w:rsidRDefault="00194A82" w:rsidP="00396039" w:rsidR="00194A82" w:rsidRPr="001F729B">
      <w:pPr>
        <w:numPr>
          <w:ilvl w:val="0"/>
          <w:numId w:val="6"/>
        </w:numPr>
      </w:pPr>
      <w:r w:rsidRPr="001F729B">
        <w:t>Dužnik</w:t>
      </w:r>
    </w:p>
    <w:p w:rsidRDefault="00194A82" w:rsidP="00396039" w:rsidR="00194A82" w:rsidRPr="001F729B">
      <w:pPr>
        <w:numPr>
          <w:ilvl w:val="0"/>
          <w:numId w:val="6"/>
        </w:numPr>
      </w:pPr>
      <w:r w:rsidRPr="001F729B">
        <w:t xml:space="preserve">web stranica FINA-e, faksom i poštom </w:t>
      </w:r>
    </w:p>
    <w:p w:rsidRDefault="00664D91" w:rsidP="00BB728A" w:rsidR="00694155" w:rsidRPr="001F729B">
      <w:pPr>
        <w:numPr>
          <w:ilvl w:val="0"/>
          <w:numId w:val="6"/>
        </w:numPr>
      </w:pPr>
      <w:r w:rsidRPr="001F729B">
        <w:t>Spis</w:t>
      </w:r>
    </w:p>
    <w:sectPr w:rsidSect="0058326B" w:rsidR="00694155" w:rsidRPr="001F729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3D1" w:rsidR="00BD13D1">
      <w:r>
        <w:separator/>
      </w:r>
    </w:p>
  </w:endnote>
  <w:endnote w:id="0" w:type="continuationSeparator">
    <w:p w:rsidRDefault="00BD13D1" w:rsidR="00BD1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3D1" w:rsidR="00BD13D1">
      <w:r>
        <w:separator/>
      </w:r>
    </w:p>
  </w:footnote>
  <w:footnote w:id="0" w:type="continuationSeparator">
    <w:p w:rsidRDefault="00BD13D1" w:rsidR="00BD1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97" w:rsidP="00511110" w:rsidR="00DD13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1397" w:rsidR="00DD13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97" w:rsidP="00511110" w:rsidR="00DD13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2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1397" w:rsidR="00DD13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1624"/>
    <w:rsid w:val="000547DB"/>
    <w:rsid w:val="00055E4C"/>
    <w:rsid w:val="00085D86"/>
    <w:rsid w:val="000B4109"/>
    <w:rsid w:val="000C21F3"/>
    <w:rsid w:val="000D12E0"/>
    <w:rsid w:val="00126B0A"/>
    <w:rsid w:val="00171704"/>
    <w:rsid w:val="00194A82"/>
    <w:rsid w:val="001A01C3"/>
    <w:rsid w:val="001B3293"/>
    <w:rsid w:val="001B391E"/>
    <w:rsid w:val="001B6B8D"/>
    <w:rsid w:val="001C2D4E"/>
    <w:rsid w:val="001D4BA1"/>
    <w:rsid w:val="001D59B0"/>
    <w:rsid w:val="001F729B"/>
    <w:rsid w:val="00204A95"/>
    <w:rsid w:val="00206FEF"/>
    <w:rsid w:val="002221EB"/>
    <w:rsid w:val="002269F0"/>
    <w:rsid w:val="002B2E87"/>
    <w:rsid w:val="002C5A29"/>
    <w:rsid w:val="002D5905"/>
    <w:rsid w:val="00324B87"/>
    <w:rsid w:val="00384992"/>
    <w:rsid w:val="00385B86"/>
    <w:rsid w:val="00396039"/>
    <w:rsid w:val="003A1F56"/>
    <w:rsid w:val="003A364F"/>
    <w:rsid w:val="003C0F69"/>
    <w:rsid w:val="003D2959"/>
    <w:rsid w:val="003F59EF"/>
    <w:rsid w:val="004722CB"/>
    <w:rsid w:val="0049309C"/>
    <w:rsid w:val="004A11D9"/>
    <w:rsid w:val="004D1659"/>
    <w:rsid w:val="00511110"/>
    <w:rsid w:val="005566C8"/>
    <w:rsid w:val="0058326B"/>
    <w:rsid w:val="00583CB5"/>
    <w:rsid w:val="005D06CE"/>
    <w:rsid w:val="005D1392"/>
    <w:rsid w:val="005F3D61"/>
    <w:rsid w:val="005F7658"/>
    <w:rsid w:val="0060621B"/>
    <w:rsid w:val="00626A45"/>
    <w:rsid w:val="006319EC"/>
    <w:rsid w:val="00645F79"/>
    <w:rsid w:val="00664005"/>
    <w:rsid w:val="00664D91"/>
    <w:rsid w:val="00675DD0"/>
    <w:rsid w:val="00694155"/>
    <w:rsid w:val="006A3517"/>
    <w:rsid w:val="006C5E5A"/>
    <w:rsid w:val="006E27A3"/>
    <w:rsid w:val="006F1C64"/>
    <w:rsid w:val="006F327E"/>
    <w:rsid w:val="006F7EDB"/>
    <w:rsid w:val="0070272B"/>
    <w:rsid w:val="00712BB3"/>
    <w:rsid w:val="007441B1"/>
    <w:rsid w:val="00764D42"/>
    <w:rsid w:val="007829C4"/>
    <w:rsid w:val="007B49F3"/>
    <w:rsid w:val="007B6344"/>
    <w:rsid w:val="007E55BA"/>
    <w:rsid w:val="007F63DB"/>
    <w:rsid w:val="00801E8F"/>
    <w:rsid w:val="00823645"/>
    <w:rsid w:val="008264FC"/>
    <w:rsid w:val="00842446"/>
    <w:rsid w:val="00867D6E"/>
    <w:rsid w:val="00877FAD"/>
    <w:rsid w:val="00891E8E"/>
    <w:rsid w:val="008A2179"/>
    <w:rsid w:val="008E2E7A"/>
    <w:rsid w:val="009068DA"/>
    <w:rsid w:val="00912C87"/>
    <w:rsid w:val="0091326A"/>
    <w:rsid w:val="00954BFC"/>
    <w:rsid w:val="009708CB"/>
    <w:rsid w:val="00990979"/>
    <w:rsid w:val="0099371A"/>
    <w:rsid w:val="009B3B93"/>
    <w:rsid w:val="00A14C72"/>
    <w:rsid w:val="00A17791"/>
    <w:rsid w:val="00A27CCC"/>
    <w:rsid w:val="00A45B49"/>
    <w:rsid w:val="00A63147"/>
    <w:rsid w:val="00A65C14"/>
    <w:rsid w:val="00A80BE9"/>
    <w:rsid w:val="00A83C0C"/>
    <w:rsid w:val="00B00C49"/>
    <w:rsid w:val="00B42AFF"/>
    <w:rsid w:val="00B72A42"/>
    <w:rsid w:val="00B8067A"/>
    <w:rsid w:val="00B815E8"/>
    <w:rsid w:val="00B918B5"/>
    <w:rsid w:val="00B938B2"/>
    <w:rsid w:val="00BB0BB8"/>
    <w:rsid w:val="00BB728A"/>
    <w:rsid w:val="00BD0446"/>
    <w:rsid w:val="00BD13D1"/>
    <w:rsid w:val="00BE5950"/>
    <w:rsid w:val="00BF1F6B"/>
    <w:rsid w:val="00BF40BD"/>
    <w:rsid w:val="00C10E22"/>
    <w:rsid w:val="00C26053"/>
    <w:rsid w:val="00C26C63"/>
    <w:rsid w:val="00C27C1D"/>
    <w:rsid w:val="00C27C3A"/>
    <w:rsid w:val="00C55FC6"/>
    <w:rsid w:val="00C6524B"/>
    <w:rsid w:val="00C700B0"/>
    <w:rsid w:val="00C7322E"/>
    <w:rsid w:val="00CA6AA6"/>
    <w:rsid w:val="00CB462D"/>
    <w:rsid w:val="00CE2C4C"/>
    <w:rsid w:val="00CE7537"/>
    <w:rsid w:val="00D119E2"/>
    <w:rsid w:val="00D2088D"/>
    <w:rsid w:val="00D818EC"/>
    <w:rsid w:val="00D92F58"/>
    <w:rsid w:val="00DC3D66"/>
    <w:rsid w:val="00DD1397"/>
    <w:rsid w:val="00DD42DD"/>
    <w:rsid w:val="00DE797E"/>
    <w:rsid w:val="00E01512"/>
    <w:rsid w:val="00E15211"/>
    <w:rsid w:val="00E307C2"/>
    <w:rsid w:val="00E45EF2"/>
    <w:rsid w:val="00E52FE7"/>
    <w:rsid w:val="00E80B4A"/>
    <w:rsid w:val="00EC0BCA"/>
    <w:rsid w:val="00F028E6"/>
    <w:rsid w:val="00F11440"/>
    <w:rsid w:val="00F134E9"/>
    <w:rsid w:val="00F20831"/>
    <w:rsid w:val="00F76FDF"/>
    <w:rsid w:val="00FA71A9"/>
    <w:rsid w:val="00FB72EA"/>
    <w:rsid w:val="00FD19D8"/>
    <w:rsid w:val="00FD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Stpn-122/2015-5</izvorni_sadrzaj>
    <derivirana_varijabla naziv="DomainObject.Oznaka_1">Stpn-122/2015-5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Stpn-122/2015</izvorni_sadrzaj>
    <derivirana_varijabla naziv="DomainObject.Predmet.OznakaBroj_1">Stpn-122/2015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HOSPITALIJA TRGOVINA d.o.o. zastupanog po punomoćniku Branko Skerlev</izvorni_sadrzaj>
    <derivirana_varijabla naziv="DomainObject.Predmet.ProtustrankaFormated_1">  HOSPITALIJA TRGOVINA d.o.o. zastupanog po punomoćniku Branko Skerlev</derivirana_varijabla>
  </DomainObject.Predmet.ProtustrankaFormated>
  <DomainObject.Predmet.ProtustrankaFormatedOIB>
    <izvorni_sadrzaj>  HOSPITALIJA TRGOVINA d.o.o., OIB 40457591383 zastupanog po punomoćniku Branko Skerlev</izvorni_sadrzaj>
    <derivirana_varijabla naziv="DomainObject.Predmet.ProtustrankaFormatedOIB_1">  HOSPITALIJA TRGOVINA d.o.o., OIB 40457591383 zastupanog po punomoćniku Branko Skerlev</derivirana_varijabla>
  </DomainObject.Predmet.ProtustrankaFormatedOIB>
  <DomainObject.Predmet.ProtustrankaFormatedWithAdress>
    <izvorni_sadrzaj> HOSPITALIJA TRGOVINA d.o.o., Novaki, Vojvodići 25, 10431 Sveta Nedelja zastupanog po punomoćniku Branko Skerlev</izvorni_sadrzaj>
    <derivirana_varijabla naziv="DomainObject.Predmet.ProtustrankaFormatedWithAdress_1"> HOSPITALIJA TRGOVINA d.o.o., Novaki, Vojvodići 25, 10431 Sveta Nedelja zastupanog po punomoćniku Branko Skerlev</derivirana_varijabla>
  </DomainObject.Predmet.ProtustrankaFormatedWithAdress>
  <DomainObject.Predmet.ProtustrankaFormatedWithAdressOIB>
    <izvorni_sadrzaj> HOSPITALIJA TRGOVINA d.o.o., OIB 40457591383, Novaki, Vojvodići 25, 10431 Sveta Nedelja zastupanog po punomoćniku Branko Skerlev</izvorni_sadrzaj>
    <derivirana_varijabla naziv="DomainObject.Predmet.ProtustrankaFormatedWithAdressOIB_1"> HOSPITALIJA TRGOVINA d.o.o., OIB 40457591383, Novaki, Vojvodići 25, 10431 Sveta Nedelja zastupanog po punomoćniku Branko Skerlev</derivirana_varijabla>
  </DomainObject.Predmet.ProtustrankaFormatedWithAdressOIB>
  <DomainObject.Predmet.ProtustrankaWithAdress>
    <izvorni_sadrzaj>HOSPITALIJA TRGOVINA d.o.o. Novaki, Vojvodići 25, 10431 Sveta Nedelja</izvorni_sadrzaj>
    <derivirana_varijabla naziv="DomainObject.Predmet.ProtustrankaWithAdress_1">HOSPITALIJA TRGOVINA d.o.o. Novaki, Vojvodići 25, 10431 Sveta Nedelja</derivirana_varijabla>
  </DomainObject.Predmet.ProtustrankaWithAdress>
  <DomainObject.Predmet.ProtustrankaWithAdressOIB>
    <izvorni_sadrzaj>HOSPITALIJA TRGOVINA d.o.o., OIB 40457591383, Novaki, Vojvodići 25, 10431 Sveta Nedelja</izvorni_sadrzaj>
    <derivirana_varijabla naziv="DomainObject.Predmet.ProtustrankaWithAdressOIB_1">HOSPITALIJA TRGOVINA d.o.o., OIB 40457591383, Novaki, Vojvodići 25, 10431 Sveta Nedelja</derivirana_varijabla>
  </DomainObject.Predmet.ProtustrankaWithAdressOIB>
  <DomainObject.Predmet.ProtustrankaNazivFormated>
    <izvorni_sadrzaj>HOSPITALIJA TRGOVINA d.o.o.</izvorni_sadrzaj>
    <derivirana_varijabla naziv="DomainObject.Predmet.ProtustrankaNazivFormated_1">HOSPITALIJA TRGOVINA d.o.o.</derivirana_varijabla>
  </DomainObject.Predmet.ProtustrankaNazivFormated>
  <DomainObject.Predmet.ProtustrankaNazivFormatedOIB>
    <izvorni_sadrzaj>HOSPITALIJA TRGOVINA d.o.o., OIB 40457591383</izvorni_sadrzaj>
    <derivirana_varijabla naziv="DomainObject.Predmet.ProtustrankaNazivFormatedOIB_1">HOSPITALIJA TRGOVINA d.o.o., OIB 40457591383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HOSPITALIJA TRGOVINA d.o.o.</izvorni_sadrzaj>
    <derivirana_varijabla naziv="DomainObject.Predmet.StrankaFormated_1">  HOSPITALIJA TRGOVINA d.o.o.</derivirana_varijabla>
  </DomainObject.Predmet.StrankaFormated>
  <DomainObject.Predmet.StrankaFormatedOIB>
    <izvorni_sadrzaj>  HOSPITALIJA TRGOVINA d.o.o., OIB 40457591383</izvorni_sadrzaj>
    <derivirana_varijabla naziv="DomainObject.Predmet.StrankaFormatedOIB_1">  HOSPITALIJA TRGOVINA d.o.o., OIB 40457591383</derivirana_varijabla>
  </DomainObject.Predmet.StrankaFormatedOIB>
  <DomainObject.Predmet.StrankaFormatedWithAdress>
    <izvorni_sadrzaj> HOSPITALIJA TRGOVINA d.o.o., Vojvodići 25, 40320 Novaki</izvorni_sadrzaj>
    <derivirana_varijabla naziv="DomainObject.Predmet.StrankaFormatedWithAdress_1"> HOSPITALIJA TRGOVINA d.o.o., Vojvodići 25, 40320 Novaki</derivirana_varijabla>
  </DomainObject.Predmet.StrankaFormatedWithAdress>
  <DomainObject.Predmet.StrankaFormatedWithAdressOIB>
    <izvorni_sadrzaj> HOSPITALIJA TRGOVINA d.o.o., OIB 40457591383, Vojvodići 25, 40320 Novaki</izvorni_sadrzaj>
    <derivirana_varijabla naziv="DomainObject.Predmet.StrankaFormatedWithAdressOIB_1"> HOSPITALIJA TRGOVINA d.o.o., OIB 40457591383, Vojvodići 25, 40320 Novaki</derivirana_varijabla>
  </DomainObject.Predmet.StrankaFormatedWithAdressOIB>
  <DomainObject.Predmet.StrankaWithAdress>
    <izvorni_sadrzaj>HOSPITALIJA TRGOVINA d.o.o. Vojvodići 25,40320 Novaki</izvorni_sadrzaj>
    <derivirana_varijabla naziv="DomainObject.Predmet.StrankaWithAdress_1">HOSPITALIJA TRGOVINA d.o.o. Vojvodići 25,40320 Novaki</derivirana_varijabla>
  </DomainObject.Predmet.StrankaWithAdress>
  <DomainObject.Predmet.StrankaWithAdressOIB>
    <izvorni_sadrzaj>HOSPITALIJA TRGOVINA d.o.o., OIB 40457591383, Vojvodići 25,40320 Novaki</izvorni_sadrzaj>
    <derivirana_varijabla naziv="DomainObject.Predmet.StrankaWithAdressOIB_1">HOSPITALIJA TRGOVINA d.o.o., OIB 40457591383, Vojvodići 25,40320 Novaki</derivirana_varijabla>
  </DomainObject.Predmet.StrankaWithAdressOIB>
  <DomainObject.Predmet.StrankaNazivFormated>
    <izvorni_sadrzaj>HOSPITALIJA TRGOVINA d.o.o.</izvorni_sadrzaj>
    <derivirana_varijabla naziv="DomainObject.Predmet.StrankaNazivFormated_1">HOSPITALIJA TRGOVINA d.o.o.</derivirana_varijabla>
  </DomainObject.Predmet.StrankaNazivFormated>
  <DomainObject.Predmet.StrankaNazivFormatedOIB>
    <izvorni_sadrzaj>HOSPITALIJA TRGOVINA d.o.o., OIB 40457591383</izvorni_sadrzaj>
    <derivirana_varijabla naziv="DomainObject.Predmet.StrankaNazivFormatedOIB_1">HOSPITALIJA TRGOVINA d.o.o., OIB 40457591383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HOSPITALIJA TRGOVINA d.o.o.</item>
    </izvorni_sadrzaj>
    <derivirana_varijabla naziv="DomainObject.Predmet.StrankaListFormated_1">
      <item>HOSPITALIJA TRGOVINA d.o.o.</item>
    </derivirana_varijabla>
  </DomainObject.Predmet.StrankaListFormated>
  <DomainObject.Predmet.StrankaListFormatedOIB>
    <izvorni_sadrzaj>
      <item>HOSPITALIJA TRGOVINA d.o.o., OIB 40457591383</item>
    </izvorni_sadrzaj>
    <derivirana_varijabla naziv="DomainObject.Predmet.StrankaListFormatedOIB_1">
      <item>HOSPITALIJA TRGOVINA d.o.o., OIB 40457591383</item>
    </derivirana_varijabla>
  </DomainObject.Predmet.StrankaListFormatedOIB>
  <DomainObject.Predmet.StrankaListFormatedWithAdress>
    <izvorni_sadrzaj>
      <item>HOSPITALIJA TRGOVINA d.o.o., Vojvodići 25, 40320 Novaki</item>
    </izvorni_sadrzaj>
    <derivirana_varijabla naziv="DomainObject.Predmet.StrankaListFormatedWithAdress_1">
      <item>HOSPITALIJA TRGOVINA d.o.o., Vojvodići 25, 40320 Novaki</item>
    </derivirana_varijabla>
  </DomainObject.Predmet.StrankaListFormatedWithAdress>
  <DomainObject.Predmet.StrankaListFormatedWithAdressOIB>
    <izvorni_sadrzaj>
      <item>HOSPITALIJA TRGOVINA d.o.o., OIB 40457591383, Vojvodići 25, 40320 Novaki</item>
    </izvorni_sadrzaj>
    <derivirana_varijabla naziv="DomainObject.Predmet.StrankaListFormatedWithAdressOIB_1">
      <item>HOSPITALIJA TRGOVINA d.o.o., OIB 40457591383, Vojvodići 25, 40320 Novaki</item>
    </derivirana_varijabla>
  </DomainObject.Predmet.StrankaListFormatedWithAdressOIB>
  <DomainObject.Predmet.StrankaListNazivFormated>
    <izvorni_sadrzaj>
      <item>HOSPITALIJA TRGOVINA d.o.o.</item>
    </izvorni_sadrzaj>
    <derivirana_varijabla naziv="DomainObject.Predmet.StrankaListNazivFormated_1">
      <item>HOSPITALIJA TRGOVINA d.o.o.</item>
    </derivirana_varijabla>
  </DomainObject.Predmet.StrankaListNazivFormated>
  <DomainObject.Predmet.StrankaListNazivFormatedOIB>
    <izvorni_sadrzaj>
      <item>HOSPITALIJA TRGOVINA d.o.o., OIB 40457591383</item>
    </izvorni_sadrzaj>
    <derivirana_varijabla naziv="DomainObject.Predmet.StrankaListNazivFormatedOIB_1">
      <item>HOSPITALIJA TRGOVINA d.o.o., OIB 40457591383</item>
    </derivirana_varijabla>
  </DomainObject.Predmet.StrankaListNazivFormatedOIB>
  <DomainObject.Predmet.ProtuStrankaListFormated>
    <izvorni_sadrzaj>
      <item>HOSPITALIJA TRGOVINA d.o.o. zastupanog po punomoćniku Branko Skerlev</item>
    </izvorni_sadrzaj>
    <derivirana_varijabla naziv="DomainObject.Predmet.ProtuStrankaListFormated_1">
      <item>HOSPITALIJA TRGOVINA d.o.o. zastupanog po punomoćniku Branko Skerlev</item>
    </derivirana_varijabla>
  </DomainObject.Predmet.ProtuStrankaListFormated>
  <DomainObject.Predmet.ProtuStrankaListFormatedOIB>
    <izvorni_sadrzaj>
      <item>HOSPITALIJA TRGOVINA d.o.o., OIB 40457591383 zastupanog po punomoćniku Branko Skerlev</item>
    </izvorni_sadrzaj>
    <derivirana_varijabla naziv="DomainObject.Predmet.ProtuStrankaListFormatedOIB_1">
      <item>HOSPITALIJA TRGOVINA d.o.o., OIB 40457591383 zastupanog po punomoćniku Branko Skerlev</item>
    </derivirana_varijabla>
  </DomainObject.Predmet.ProtuStrankaListFormatedOIB>
  <DomainObject.Predmet.ProtuStrankaListFormatedWithAdress>
    <izvorni_sadrzaj>
      <item>HOSPITALIJA TRGOVINA d.o.o., Novaki, Vojvodići 25, 10431 Sveta Nedelja zastupanog po punomoćniku Branko Skerlev</item>
    </izvorni_sadrzaj>
    <derivirana_varijabla naziv="DomainObject.Predmet.ProtuStrankaListFormatedWithAdress_1">
      <item>HOSPITALIJA TRGOVINA d.o.o., Novaki, Vojvodići 25, 10431 Sveta Nedelja zastupanog po punomoćniku Branko Skerlev</item>
    </derivirana_varijabla>
  </DomainObject.Predmet.ProtuStrankaListFormatedWithAdress>
  <DomainObject.Predmet.ProtuStrankaListFormatedWithAdressOIB>
    <izvorni_sadrzaj>
      <item>HOSPITALIJA TRGOVINA d.o.o., OIB 40457591383, Novaki, Vojvodići 25, 10431 Sveta Nedelja zastupanog po punomoćniku Branko Skerlev</item>
    </izvorni_sadrzaj>
    <derivirana_varijabla naziv="DomainObject.Predmet.ProtuStrankaListFormatedWithAdressOIB_1">
      <item>HOSPITALIJA TRGOVINA d.o.o., OIB 40457591383, Novaki, Vojvodići 25, 10431 Sveta Nedelja zastupanog po punomoćniku Branko Skerlev</item>
    </derivirana_varijabla>
  </DomainObject.Predmet.ProtuStrankaListFormatedWithAdressOIB>
  <DomainObject.Predmet.ProtuStrankaListNazivFormated>
    <izvorni_sadrzaj>
      <item>HOSPITALIJA TRGOVINA d.o.o.</item>
    </izvorni_sadrzaj>
    <derivirana_varijabla naziv="DomainObject.Predmet.ProtuStrankaListNazivFormated_1">
      <item>HOSPITALIJA TRGOVINA d.o.o.</item>
    </derivirana_varijabla>
  </DomainObject.Predmet.ProtuStrankaListNazivFormated>
  <DomainObject.Predmet.ProtuStrankaListNazivFormatedOIB>
    <izvorni_sadrzaj>
      <item>HOSPITALIJA TRGOVINA d.o.o., OIB 40457591383</item>
    </izvorni_sadrzaj>
    <derivirana_varijabla naziv="DomainObject.Predmet.ProtuStrankaListNazivFormatedOIB_1">
      <item>HOSPITALIJA TRGOVINA d.o.o., OIB 40457591383</item>
    </derivirana_varijabla>
  </DomainObject.Predmet.ProtuStrankaListNazivFormatedOIB>
  <DomainObject.Predmet.OstaliListFormated>
    <izvorni_sadrzaj>
      <item>Branko Skerlev punomoćnik sudionika u postupku HOSPITALIJA TRGOVINA d.o.o.</item>
    </izvorni_sadrzaj>
    <derivirana_varijabla naziv="DomainObject.Predmet.OstaliListFormated_1">
      <item>Branko Skerlev punomoćnik sudionika u postupku HOSPITALIJA TRGOVINA d.o.o.</item>
    </derivirana_varijabla>
  </DomainObject.Predmet.OstaliListFormated>
  <DomainObject.Predmet.OstaliListFormatedOIB>
    <izvorni_sadrzaj>
      <item>Branko Skerlev, OIB 59584997555 punomoćnik sudionika u postupku HOSPITALIJA TRGOVINA d.o.o.</item>
    </izvorni_sadrzaj>
    <derivirana_varijabla naziv="DomainObject.Predmet.OstaliListFormatedOIB_1">
      <item>Branko Skerlev, OIB 59584997555 punomoćnik sudionika u postupku HOSPITALIJA TRGOVINA d.o.o.</item>
    </derivirana_varijabla>
  </DomainObject.Predmet.OstaliListFormatedOIB>
  <DomainObject.Predmet.OstaliListFormatedWithAdress>
    <izvorni_sadrzaj>
      <item>Branko Skerlev, Radnička cesta 52/R2, 10000 Zagreb punomoćnik sudionika u postupku HOSPITALIJA TRGOVINA d.o.o.</item>
    </izvorni_sadrzaj>
    <derivirana_varijabla naziv="DomainObject.Predmet.OstaliListFormatedWithAdress_1">
      <item>Branko Skerlev, Radnička cesta 52/R2, 10000 Zagreb punomoćnik sudionika u postupku HOSPITALIJA TRGOVINA d.o.o.</item>
    </derivirana_varijabla>
  </DomainObject.Predmet.OstaliListFormatedWithAdress>
  <DomainObject.Predmet.OstaliListFormatedWithAdressOIB>
    <izvorni_sadrzaj>
      <item>Branko Skerlev, OIB 59584997555, Radnička cesta 52/R2, 10000 Zagreb punomoćnik sudionika u postupku HOSPITALIJA TRGOVINA d.o.o.</item>
    </izvorni_sadrzaj>
    <derivirana_varijabla naziv="DomainObject.Predmet.OstaliListFormatedWithAdressOIB_1">
      <item>Branko Skerlev, OIB 59584997555, Radnička cesta 52/R2, 10000 Zagreb punomoćnik sudionika u postupku HOSPITALIJA TRGOVINA d.o.o.</item>
    </derivirana_varijabla>
  </DomainObject.Predmet.OstaliListFormatedWithAdressOIB>
  <DomainObject.Predmet.OstaliListNazivFormated>
    <izvorni_sadrzaj>
      <item>Branko Skerlev</item>
    </izvorni_sadrzaj>
    <derivirana_varijabla naziv="DomainObject.Predmet.OstaliListNazivFormated_1">
      <item>Branko Skerlev</item>
    </derivirana_varijabla>
  </DomainObject.Predmet.OstaliListNazivFormated>
  <DomainObject.Predmet.OstaliListNazivFormatedOIB>
    <izvorni_sadrzaj>
      <item>Branko Skerlev, OIB 59584997555</item>
    </izvorni_sadrzaj>
    <derivirana_varijabla naziv="DomainObject.Predmet.OstaliListNazivFormatedOIB_1">
      <item>Branko Skerlev, OIB 59584997555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Stpn-122/2015-5</izvorni_sadrzaj>
    <derivirana_varijabla naziv="DomainObject.PoslovniBrojDokumenta_1">Stpn-122/2015-5</derivirana_varijabla>
  </DomainObject.PoslovniBrojDokumenta>
  <DomainObject.Predmet.StrankaIDrugi>
    <izvorni_sadrzaj>HOSPITALIJA TRGOVINA d.o.o.</izvorni_sadrzaj>
    <derivirana_varijabla naziv="DomainObject.Predmet.StrankaIDrugi_1">HOSPITALIJA TRGOVINA d.o.o.</derivirana_varijabla>
  </DomainObject.Predmet.StrankaIDrugi>
  <DomainObject.Predmet.ProtustrankaIDrugi>
    <izvorni_sadrzaj>HOSPITALIJA TRGOVINA d.o.o.</izvorni_sadrzaj>
    <derivirana_varijabla naziv="DomainObject.Predmet.ProtustrankaIDrugi_1">HOSPITALIJA TRGOVINA d.o.o.</derivirana_varijabla>
  </DomainObject.Predmet.ProtustrankaIDrugi>
  <DomainObject.Predmet.StrankaIDrugiAdressOIB>
    <izvorni_sadrzaj>HOSPITALIJA TRGOVINA d.o.o., OIB 40457591383, Vojvodići 25, 40320 Novaki</izvorni_sadrzaj>
    <derivirana_varijabla naziv="DomainObject.Predmet.StrankaIDrugiAdressOIB_1">HOSPITALIJA TRGOVINA d.o.o., OIB 40457591383, Vojvodići 25, 40320 Novaki</derivirana_varijabla>
  </DomainObject.Predmet.StrankaIDrugiAdressOIB>
  <DomainObject.Predmet.ProtustrankaIDrugiAdressOIB>
    <izvorni_sadrzaj>HOSPITALIJA TRGOVINA d.o.o., OIB 40457591383, Novaki, Vojvodići 25, 10431 Sveta Nedelja</izvorni_sadrzaj>
    <derivirana_varijabla naziv="DomainObject.Predmet.ProtustrankaIDrugiAdressOIB_1">HOSPITALIJA TRGOVINA d.o.o., OIB 40457591383, Novaki, Vojvodići 25,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HOSPITALIJA TRGOVINA d.o.o.</item>
      <item>HOSPITALIJA TRGOVINA d.o.o.</item>
      <item>Branko Skerlev</item>
    </izvorni_sadrzaj>
    <derivirana_varijabla naziv="DomainObject.Predmet.SudioniciListNaziv_1">
      <item>HOSPITALIJA TRGOVINA d.o.o.</item>
      <item>HOSPITALIJA TRGOVINA d.o.o.</item>
      <item>Branko Skerlev</item>
    </derivirana_varijabla>
  </DomainObject.Predmet.SudioniciListNaziv>
  <DomainObject.Predmet.SudioniciListAdressOIB>
    <izvorni_sadrzaj>
      <item>HOSPITALIJA TRGOVINA d.o.o., OIB 40457591383, Vojvodići 25,40320 Novaki</item>
      <item>HOSPITALIJA TRGOVINA d.o.o., OIB 40457591383, Novaki, Vojvodići 25,10431 Sveta Nedelja</item>
      <item>Branko Skerlev, OIB 59584997555, Radnička cesta 52/R2,10000 Zagreb</item>
    </izvorni_sadrzaj>
    <derivirana_varijabla naziv="DomainObject.Predmet.SudioniciListAdressOIB_1">
      <item>HOSPITALIJA TRGOVINA d.o.o., OIB 40457591383, Vojvodići 25,40320 Novaki</item>
      <item>HOSPITALIJA TRGOVINA d.o.o., OIB 40457591383, Novaki, Vojvodići 25,10431 Sveta Nedelja</item>
      <item>Branko Skerlev, OIB 59584997555, Radnička cesta 52/R2,10000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40457591383</item>
      <item>, OIB 40457591383</item>
      <item>, OIB 59584997555</item>
    </izvorni_sadrzaj>
    <derivirana_varijabla naziv="DomainObject.Predmet.SudioniciListNazivOIB_1">
      <item>, OIB 40457591383</item>
      <item>, OIB 40457591383</item>
      <item>, OIB 59584997555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838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2015-11-06T12:43:00Z</dcterms:created>
  <dc:creator>Korisnik</dc:creator>
  <cp:lastModifiedBy>Marina Markić</cp:lastModifiedBy>
  <cp:lastPrinted>2015-11-06T12:45:00Z</cp:lastPrinted>
  <dcterms:modified xmlns:xsi="http://www.w3.org/2001/XMLSchema-instance" xsi:type="dcterms:W3CDTF">2015-11-06T12:53:00Z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Stpn-122/2015-5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