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60a6" w14:paraId="35260a6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2A110F">
        <w:rPr>
          <w:lang w:val="hr-HR"/>
        </w:rPr>
        <w:t>56/</w:t>
      </w:r>
      <w:r w:rsidRPr="000664E3">
        <w:rPr>
          <w:lang w:val="hr-HR"/>
        </w:rPr>
        <w:t>201</w:t>
      </w:r>
      <w:r w:rsidR="002A110F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2A110F">
        <w:rPr>
          <w:lang w:val="hr-HR"/>
        </w:rPr>
        <w:t>DIJANIĆ</w:t>
      </w:r>
      <w:r w:rsidR="006418C9">
        <w:rPr>
          <w:lang w:val="hr-HR"/>
        </w:rPr>
        <w:t xml:space="preserve"> jednostavno</w:t>
      </w:r>
      <w:r w:rsidR="0066343B">
        <w:rPr>
          <w:lang w:val="hr-HR"/>
        </w:rPr>
        <w:t xml:space="preserve"> društvo s ograničenom odgovornošću za </w:t>
      </w:r>
      <w:r w:rsidR="006418C9">
        <w:rPr>
          <w:lang w:val="hr-HR"/>
        </w:rPr>
        <w:t xml:space="preserve">trgovinu i usluge, </w:t>
      </w:r>
      <w:r w:rsidR="002A110F">
        <w:rPr>
          <w:lang w:val="hr-HR"/>
        </w:rPr>
        <w:t>Garešnica, Martina Humljana 10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2A110F">
        <w:rPr>
          <w:lang w:val="hr-HR"/>
        </w:rPr>
        <w:t>010093866</w:t>
      </w:r>
      <w:r w:rsidR="003734FC">
        <w:rPr>
          <w:lang w:val="hr-HR"/>
        </w:rPr>
        <w:t xml:space="preserve">, OIB: </w:t>
      </w:r>
      <w:r w:rsidR="002A110F">
        <w:rPr>
          <w:lang w:val="hr-HR"/>
        </w:rPr>
        <w:t>45714829874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6418C9">
        <w:rPr>
          <w:lang w:val="hr-HR"/>
        </w:rPr>
        <w:t>5</w:t>
      </w:r>
      <w:r w:rsidR="002A110F">
        <w:rPr>
          <w:lang w:val="hr-HR"/>
        </w:rPr>
        <w:t>6</w:t>
      </w:r>
      <w:r w:rsidRPr="000664E3">
        <w:rPr>
          <w:lang w:val="hr-HR"/>
        </w:rPr>
        <w:t>/201</w:t>
      </w:r>
      <w:r w:rsidR="002A110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2A110F" w:rsidP="000664E3" w:rsidR="000664E3" w:rsidRPr="000664E3">
      <w:pPr>
        <w:jc w:val="both"/>
        <w:rPr>
          <w:lang w:val="hr-HR"/>
        </w:rPr>
      </w:pPr>
      <w:r>
        <w:rPr>
          <w:lang w:val="hr-HR"/>
        </w:rPr>
        <w:t>I. Na dan 19. siječnja</w:t>
      </w:r>
      <w:r w:rsidR="000664E3" w:rsidRPr="000664E3">
        <w:rPr>
          <w:lang w:val="hr-HR"/>
        </w:rPr>
        <w:t xml:space="preserve"> </w:t>
      </w:r>
      <w:r>
        <w:rPr>
          <w:lang w:val="hr-HR"/>
        </w:rPr>
        <w:t>2016</w:t>
      </w:r>
      <w:r w:rsidR="000664E3"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</w:t>
      </w:r>
      <w:r>
        <w:rPr>
          <w:lang w:val="hr-HR"/>
        </w:rPr>
        <w:t>vr</w:t>
      </w:r>
      <w:r w:rsidR="000664E3" w:rsidRPr="000664E3">
        <w:rPr>
          <w:lang w:val="hr-HR"/>
        </w:rPr>
        <w:t xml:space="preserve">šene osnove za plaćanje u ukupnom iznosu od </w:t>
      </w:r>
      <w:r>
        <w:rPr>
          <w:lang w:val="hr-HR"/>
        </w:rPr>
        <w:t>55.106,49</w:t>
      </w:r>
      <w:r w:rsidR="000664E3"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 xml:space="preserve">– </w:t>
      </w:r>
      <w:r w:rsidR="002A110F">
        <w:rPr>
          <w:lang w:val="hr-HR"/>
        </w:rPr>
        <w:t>Kornelia Dijanić iz Garešnice, Martina Humljana 10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A110F">
        <w:rPr>
          <w:lang w:val="hr-HR"/>
        </w:rPr>
        <w:t>14744247888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A110F">
        <w:rPr>
          <w:lang w:val="hr-HR"/>
        </w:rPr>
        <w:t>19. veljače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2A110F" w:rsidP="000664E3" w:rsidR="002A110F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2A110F">
        <w:rPr>
          <w:lang w:val="hr-HR"/>
        </w:rPr>
        <w:t>19</w:t>
      </w:r>
      <w:r w:rsidR="0094317E">
        <w:rPr>
          <w:lang w:val="hr-HR"/>
        </w:rPr>
        <w:t>.</w:t>
      </w:r>
      <w:r w:rsidR="002A110F">
        <w:rPr>
          <w:lang w:val="hr-HR"/>
        </w:rPr>
        <w:t>2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CF0" w:rsidR="00F24CF0">
      <w:r>
        <w:separator/>
      </w:r>
    </w:p>
  </w:endnote>
  <w:endnote w:id="0" w:type="continuationSeparator">
    <w:p w:rsidRDefault="00F24CF0" w:rsidR="00F24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CF0" w:rsidR="00F24CF0">
      <w:r>
        <w:separator/>
      </w:r>
    </w:p>
  </w:footnote>
  <w:footnote w:id="0" w:type="continuationSeparator">
    <w:p w:rsidRDefault="00F24CF0" w:rsidR="00F24C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1E2C18"/>
    <w:rsid w:val="00213DD9"/>
    <w:rsid w:val="002221FF"/>
    <w:rsid w:val="00223A6B"/>
    <w:rsid w:val="00271286"/>
    <w:rsid w:val="002733CA"/>
    <w:rsid w:val="002A110F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35A0"/>
    <w:rsid w:val="004D5164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24CF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E2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C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C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C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C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E2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C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C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C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C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St-56/2016</izvorni_sadrzaj>
    <derivirana_varijabla naziv="DomainObject.Predmet.OznakaBroj_1">St-56/2016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DIJANIĆ jednostavno društvo s ograničenom odgovornošću za trgovinu i usluge, Garešnica zastupanog po punomoćniku Kornelia Dijanić</izvorni_sadrzaj>
    <derivirana_varijabla naziv="DomainObject.Predmet.ProtustrankaFormated_1">  DIJANIĆ jednostavno društvo s ograničenom odgovornošću za trgovinu i usluge, Garešnica zastupanog po punomoćniku Kornelia Dijanić</derivirana_varijabla>
  </DomainObject.Predmet.ProtustrankaFormated>
  <DomainObject.Predmet.ProtustrankaFormatedOIB>
    <izvorni_sadrzaj>  DIJANIĆ jednostavno društvo s ograničenom odgovornošću za trgovinu i usluge, Garešnica, OIB 45714829874 zastupanog po punomoćniku Kornelia Dijanić</izvorni_sadrzaj>
    <derivirana_varijabla naziv="DomainObject.Predmet.ProtustrankaFormatedOIB_1">  DIJANIĆ jednostavno društvo s ograničenom odgovornošću za trgovinu i usluge, Garešnica, OIB 45714829874 zastupanog po punomoćniku Kornelia Dijanić</derivirana_varijabla>
  </DomainObject.Predmet.ProtustrankaFormatedOIB>
  <DomainObject.Predmet.ProtustrankaFormatedWithAdress>
    <izvorni_sadrzaj> DIJANIĆ jednostavno društvo s ograničenom odgovornošću za trgovinu i usluge, Garešnica, Martina Humljana 10, 43280 Garešnica zastupanog po punomoćniku Kornelia Dijanić</izvorni_sadrzaj>
    <derivirana_varijabla naziv="DomainObject.Predmet.ProtustrankaFormatedWithAdress_1"> DIJANIĆ jednostavno društvo s ograničenom odgovornošću za trgovinu i usluge, Garešnica, Martina Humljana 10, 43280 Garešnica zastupanog po punomoćniku Kornelia Dijanić</derivirana_varijabla>
  </DomainObject.Predmet.ProtustrankaFormatedWithAdress>
  <DomainObject.Predmet.ProtustrankaFormatedWithAdressOIB>
    <izvorni_sadrzaj> DIJANIĆ jednostavno društvo s ograničenom odgovornošću za trgovinu i usluge, Garešnica, OIB 45714829874, Martina Humljana 10, 43280 Garešnica zastupanog po punomoćniku Kornelia Dijanić</izvorni_sadrzaj>
    <derivirana_varijabla naziv="DomainObject.Predmet.ProtustrankaFormatedWithAdressOIB_1"> DIJANIĆ jednostavno društvo s ograničenom odgovornošću za trgovinu i usluge, Garešnica, OIB 45714829874, Martina Humljana 10, 43280 Garešnica zastupanog po punomoćniku Kornelia Dijanić</derivirana_varijabla>
  </DomainObject.Predmet.ProtustrankaFormatedWithAdressOIB>
  <DomainObject.Predmet.ProtustrankaWithAdress>
    <izvorni_sadrzaj>DIJANIĆ jednostavno društvo s ograničenom odgovornošću za trgovinu i usluge, Garešnica Martina Humljana 10, 43280 Garešnica</izvorni_sadrzaj>
    <derivirana_varijabla naziv="DomainObject.Predmet.ProtustrankaWithAdress_1">DIJANIĆ jednostavno društvo s ograničenom odgovornošću za trgovinu i usluge, Garešnica Martina Humljana 10, 43280 Garešnica</derivirana_varijabla>
  </DomainObject.Predmet.ProtustrankaWithAdress>
  <DomainObject.Predmet.ProtustrankaWithAdressOIB>
    <izvorni_sadrzaj>DIJANIĆ jednostavno društvo s ograničenom odgovornošću za trgovinu i usluge, Garešnica, OIB 45714829874, Martina Humljana 10, 43280 Garešnica</izvorni_sadrzaj>
    <derivirana_varijabla naziv="DomainObject.Predmet.ProtustrankaWithAdressOIB_1">DIJANIĆ jednostavno društvo s ograničenom odgovornošću za trgovinu i usluge, Garešnica, OIB 45714829874, Martina Humljana 10, 43280 Garešnica</derivirana_varijabla>
  </DomainObject.Predmet.ProtustrankaWithAdressOIB>
  <DomainObject.Predmet.ProtustrankaNazivFormated>
    <izvorni_sadrzaj>DIJANIĆ jednostavno društvo s ograničenom odgovornošću za trgovinu i usluge, Garešnica</izvorni_sadrzaj>
    <derivirana_varijabla naziv="DomainObject.Predmet.ProtustrankaNazivFormated_1">DIJANIĆ jednostavno društvo s ograničenom odgovornošću za trgovinu i usluge, Garešnica</derivirana_varijabla>
  </DomainObject.Predmet.ProtustrankaNazivFormated>
  <DomainObject.Predmet.ProtustrankaNazivFormatedOIB>
    <izvorni_sadrzaj>DIJANIĆ jednostavno društvo s ograničenom odgovornošću za trgovinu i usluge, Garešnica, OIB 45714829874</izvorni_sadrzaj>
    <derivirana_varijabla naziv="DomainObject.Predmet.ProtustrankaNazivFormatedOIB_1">DIJANIĆ jednostavno društvo s ograničenom odgovornošću za trgovinu i usluge, Garešnica, OIB 45714829874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DIJANIĆ jednostavno društvo s ograničenom odgovornošću za trgovinu i usluge, Garešnica zastupanog po punomoćniku Kornelia Dijanić</item>
    </izvorni_sadrzaj>
    <derivirana_varijabla naziv="DomainObject.Predmet.ProtuStrankaListFormated_1">
      <item>DIJANIĆ jednostavno društvo s ograničenom odgovornošću za trgovinu i usluge, Garešnica zastupanog po punomoćniku Kornelia Dijanić</item>
    </derivirana_varijabla>
  </DomainObject.Predmet.ProtuStrankaListFormated>
  <DomainObject.Predmet.ProtuStrankaListFormatedOIB>
    <izvorni_sadrzaj>
      <item>DIJANIĆ jednostavno društvo s ograničenom odgovornošću za trgovinu i usluge, Garešnica, OIB 45714829874 zastupanog po punomoćniku Kornelia Dijanić</item>
    </izvorni_sadrzaj>
    <derivirana_varijabla naziv="DomainObject.Predmet.ProtuStrankaListFormatedOIB_1">
      <item>DIJANIĆ jednostavno društvo s ograničenom odgovornošću za trgovinu i usluge, Garešnica, OIB 45714829874 zastupanog po punomoćniku Kornelia Dijanić</item>
    </derivirana_varijabla>
  </DomainObject.Predmet.ProtuStrankaListFormatedOIB>
  <DomainObject.Predmet.ProtuStrankaListFormatedWithAdress>
    <izvorni_sadrzaj>
      <item>DIJANIĆ jednostavno društvo s ograničenom odgovornošću za trgovinu i usluge, Garešnica, Martina Humljana 10, 43280 Garešnica zastupanog po punomoćniku Kornelia Dijanić</item>
    </izvorni_sadrzaj>
    <derivirana_varijabla naziv="DomainObject.Predmet.ProtuStrankaListFormatedWithAdress_1">
      <item>DIJANIĆ jednostavno društvo s ograničenom odgovornošću za trgovinu i usluge, Garešnica, Martina Humljana 10, 43280 Garešnica zastupanog po punomoćniku Kornelia Dijanić</item>
    </derivirana_varijabla>
  </DomainObject.Predmet.ProtuStrankaListFormatedWithAdress>
  <DomainObject.Predmet.ProtuStrankaListFormatedWithAdressOIB>
    <izvorni_sadrzaj>
      <item>DIJANIĆ jednostavno društvo s ograničenom odgovornošću za trgovinu i usluge, Garešnica, OIB 45714829874, Martina Humljana 10, 43280 Garešnica zastupanog po punomoćniku Kornelia Dijanić</item>
    </izvorni_sadrzaj>
    <derivirana_varijabla naziv="DomainObject.Predmet.ProtuStrankaListFormatedWithAdressOIB_1">
      <item>DIJANIĆ jednostavno društvo s ograničenom odgovornošću za trgovinu i usluge, Garešnica, OIB 45714829874, Martina Humljana 10, 43280 Garešnica zastupanog po punomoćniku Kornelia Dijanić</item>
    </derivirana_varijabla>
  </DomainObject.Predmet.ProtuStrankaListFormatedWithAdressOIB>
  <DomainObject.Predmet.ProtuStrankaListNazivFormated>
    <izvorni_sadrzaj>
      <item>DIJANIĆ jednostavno društvo s ograničenom odgovornošću za trgovinu i usluge, Garešnica</item>
    </izvorni_sadrzaj>
    <derivirana_varijabla naziv="DomainObject.Predmet.ProtuStrankaListNazivFormated_1">
      <item>DIJANIĆ jednostavno društvo s ograničenom odgovornošću za trgovinu i usluge, Garešnica</item>
    </derivirana_varijabla>
  </DomainObject.Predmet.ProtuStrankaListNazivFormated>
  <DomainObject.Predmet.ProtuStrankaListNazivFormatedOIB>
    <izvorni_sadrzaj>
      <item>DIJANIĆ jednostavno društvo s ograničenom odgovornošću za trgovinu i usluge, Garešnica, OIB 45714829874</item>
    </izvorni_sadrzaj>
    <derivirana_varijabla naziv="DomainObject.Predmet.ProtuStrankaListNazivFormatedOIB_1">
      <item>DIJANIĆ jednostavno društvo s ograničenom odgovornošću za trgovinu i usluge, Garešnica, OIB 45714829874</item>
    </derivirana_varijabla>
  </DomainObject.Predmet.ProtuStrankaListNazivFormatedOIB>
  <DomainObject.Predmet.OstaliListFormated>
    <izvorni_sadrzaj>
      <item>Kornelia Dijanić punomoćnik sudionika u postupku DIJANIĆ jednostavno društvo s ograničenom odgovornošću za trgovinu i usluge, Garešnica</item>
    </izvorni_sadrzaj>
    <derivirana_varijabla naziv="DomainObject.Predmet.OstaliListFormated_1">
      <item>Kornelia Dijanić punomoćnik sudionika u postupku DIJANIĆ jednostavno društvo s ograničenom odgovornošću za trgovinu i usluge, Garešnica</item>
    </derivirana_varijabla>
  </DomainObject.Predmet.OstaliListFormated>
  <DomainObject.Predmet.OstaliListFormatedOIB>
    <izvorni_sadrzaj>
      <item>Kornelia Dijanić, OIB 14744247888 punomoćnik sudionika u postupku DIJANIĆ jednostavno društvo s ograničenom odgovornošću za trgovinu i usluge, Garešnica</item>
    </izvorni_sadrzaj>
    <derivirana_varijabla naziv="DomainObject.Predmet.OstaliListFormatedOIB_1">
      <item>Kornelia Dijanić, OIB 14744247888 punomoćnik sudionika u postupku DIJANIĆ jednostavno društvo s ograničenom odgovornošću za trgovinu i usluge, Garešnica</item>
    </derivirana_varijabla>
  </DomainObject.Predmet.OstaliListFormatedOIB>
  <DomainObject.Predmet.OstaliListFormatedWithAdress>
    <izvorni_sadrzaj>
      <item>Kornelia Dijanić, Martina Humljana 10, 43280 Garešnica punomoćnik sudionika u postupku DIJANIĆ jednostavno društvo s ograničenom odgovornošću za trgovinu i usluge, Garešnica</item>
    </izvorni_sadrzaj>
    <derivirana_varijabla naziv="DomainObject.Predmet.OstaliListFormatedWithAdress_1">
      <item>Kornelia Dijanić, Martina Humljana 10, 43280 Garešnica punomoćnik sudionika u postupku DIJANIĆ jednostavno društvo s ograničenom odgovornošću za trgovinu i usluge, Garešnica</item>
    </derivirana_varijabla>
  </DomainObject.Predmet.OstaliListFormatedWithAdress>
  <DomainObject.Predmet.OstaliListFormatedWithAdressOIB>
    <izvorni_sadrzaj>
      <item>Kornelia Dijanić, OIB 14744247888, Martina Humljana 10, 43280 Garešnica punomoćnik sudionika u postupku DIJANIĆ jednostavno društvo s ograničenom odgovornošću za trgovinu i usluge, Garešnica</item>
    </izvorni_sadrzaj>
    <derivirana_varijabla naziv="DomainObject.Predmet.OstaliListFormatedWithAdressOIB_1">
      <item>Kornelia Dijanić, OIB 14744247888, Martina Humljana 10, 43280 Garešnica punomoćnik sudionika u postupku DIJANIĆ jednostavno društvo s ograničenom odgovornošću za trgovinu i usluge, Garešnica</item>
    </derivirana_varijabla>
  </DomainObject.Predmet.OstaliListFormatedWithAdressOIB>
  <DomainObject.Predmet.OstaliListNazivFormated>
    <izvorni_sadrzaj>
      <item>Kornelia Dijanić</item>
    </izvorni_sadrzaj>
    <derivirana_varijabla naziv="DomainObject.Predmet.OstaliListNazivFormated_1">
      <item>Kornelia Dijanić</item>
    </derivirana_varijabla>
  </DomainObject.Predmet.OstaliListNazivFormated>
  <DomainObject.Predmet.OstaliListNazivFormatedOIB>
    <izvorni_sadrzaj>
      <item>Kornelia Dijanić, OIB 14744247888</item>
    </izvorni_sadrzaj>
    <derivirana_varijabla naziv="DomainObject.Predmet.OstaliListNazivFormatedOIB_1">
      <item>Kornelia Dijanić, OIB 14744247888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DIJANIĆ jednostavno društvo s ograničenom odgovornošću za trgovinu i usluge, Garešnica</izvorni_sadrzaj>
    <derivirana_varijabla naziv="DomainObject.Predmet.ProtustrankaIDrugi_1">DIJANIĆ jednostavno društvo s ograničenom odgovornošću za trgovinu i usluge,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DIJANIĆ jednostavno društvo s ograničenom odgovornošću za trgovinu i usluge, Garešnica, OIB 45714829874, Martina Humljana 10, 43280 Garešnica</izvorni_sadrzaj>
    <derivirana_varijabla naziv="DomainObject.Predmet.ProtustrankaIDrugiAdressOIB_1">DIJANIĆ jednostavno društvo s ograničenom odgovornošću za trgovinu i usluge, Garešnica, OIB 45714829874, Martina Humljana 10,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DIJANIĆ jednostavno društvo s ograničenom odgovornošću za trgovinu i usluge, Garešnica</item>
      <item>Kornelia Dijanić</item>
    </izvorni_sadrzaj>
    <derivirana_varijabla naziv="DomainObject.Predmet.SudioniciListNaziv_1">
      <item>FINA, RC ZAGREB, Podružnica Bjelovar</item>
      <item>DIJANIĆ jednostavno društvo s ograničenom odgovornošću za trgovinu i usluge, Garešnica</item>
      <item>Kornelia Dijanić</item>
    </derivirana_varijabla>
  </DomainObject.Predmet.SudioniciListNaziv>
  <DomainObject.Predmet.SudioniciListAdressOIB>
    <izvorni_sadrzaj>
      <item>FINA, RC ZAGREB, Podružnica Bjelovar, OIB 85821130368, F. Supila 4,43000 Bjelovar</item>
      <item>DIJANIĆ jednostavno društvo s ograničenom odgovornošću za trgovinu i usluge, Garešnica, OIB 45714829874, Martina Humljana 10,43280 Garešnica</item>
      <item>Kornelia Dijanić, OIB 14744247888, Martina Humljana 10,43280 Garešnica</item>
    </izvorni_sadrzaj>
    <derivirana_varijabla naziv="DomainObject.Predmet.SudioniciListAdressOIB_1">
      <item>FINA, RC ZAGREB, Podružnica Bjelovar, OIB 85821130368, F. Supila 4,43000 Bjelovar</item>
      <item>DIJANIĆ jednostavno društvo s ograničenom odgovornošću za trgovinu i usluge, Garešnica, OIB 45714829874, Martina Humljana 10,43280 Garešnica</item>
      <item>Kornelia Dijanić, OIB 14744247888, Martina Humljana 10,43280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45714829874</item>
      <item>, OIB 14744247888</item>
    </izvorni_sadrzaj>
    <derivirana_varijabla naziv="DomainObject.Predmet.SudioniciListNazivOIB_1">
      <item>, OIB 85821130368</item>
      <item>, OIB 45714829874</item>
      <item>, OIB 14744247888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303</properties:Words>
  <properties:Characters>1725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2016-02-19T13:15:00Z</dcterms:created>
  <dc:creator>553y7k3</dc:creator>
  <cp:lastModifiedBy>Željka Vitez</cp:lastModifiedBy>
  <cp:lastPrinted>2016-02-19T13:15:00Z</cp:lastPrinted>
  <dcterms:modified xmlns:xsi="http://www.w3.org/2001/XMLSchema-instance" xsi:type="dcterms:W3CDTF">2016-02-19T13:17:00Z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