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1078" w14:paraId="6541078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0D269E">
        <w:t>788/16-6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0D269E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SOKI j.d.o.o., OIB 22965109814, Križevci, Istarska ulica 43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0D269E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10. listopada 2016. u 10,2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0D269E" w:rsidP="000D269E" w:rsidR="000D269E">
      <w:pPr>
        <w:pStyle w:val="Odlomakpopisa"/>
        <w:numPr>
          <w:ilvl w:val="0"/>
          <w:numId w:val="1"/>
        </w:numPr>
        <w:spacing w:after="0"/>
      </w:pPr>
      <w:r>
        <w:t>predlagatelj Financijska agencija, Regionalni centar Zagreb, Podružnica Varaždin, Augusta Cesarca 2, Varaždin,</w:t>
      </w:r>
    </w:p>
    <w:p w:rsidRDefault="000D269E" w:rsidP="000D269E" w:rsidR="000D269E">
      <w:pPr>
        <w:pStyle w:val="Odlomakpopisa"/>
        <w:numPr>
          <w:ilvl w:val="0"/>
          <w:numId w:val="1"/>
        </w:numPr>
        <w:spacing w:after="0"/>
      </w:pPr>
      <w:r>
        <w:t>direktor dužnika, Daliborka Sokač, OIB 58266475023, Križevci, Istarska ulica 43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lastRenderedPageBreak/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>dući da na ročište zakazano za 31</w:t>
      </w:r>
      <w:r>
        <w:t xml:space="preserve">. </w:t>
      </w:r>
      <w:r w:rsidR="000D269E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0D269E" w:rsidP="000D269E" w:rsidR="000D269E">
      <w:pPr>
        <w:pStyle w:val="Odlomakpopisa"/>
        <w:numPr>
          <w:ilvl w:val="0"/>
          <w:numId w:val="1"/>
        </w:numPr>
        <w:spacing w:after="0"/>
      </w:pPr>
      <w:r>
        <w:t>predlagatelj Financijska agencija, Regionalni centar Zagreb, Podružnica Varaždin, Augusta Cesarca 2, Varaždin, putem e-Oglasne ploče suda</w:t>
      </w:r>
    </w:p>
    <w:p w:rsidRDefault="000D269E" w:rsidP="000D269E" w:rsidR="000D269E">
      <w:pPr>
        <w:pStyle w:val="Odlomakpopisa"/>
        <w:numPr>
          <w:ilvl w:val="0"/>
          <w:numId w:val="1"/>
        </w:numPr>
        <w:spacing w:after="0"/>
      </w:pPr>
      <w:r>
        <w:t>direktor dužnika, Daliborka Sokač, OIB 58266475023, Križevci, Istarska ulica 43 putem e-Oglasne ploče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AC9" w:rsidP="009A0F1B" w:rsidR="001E7AC9">
      <w:pPr>
        <w:spacing w:lineRule="auto" w:line="240" w:after="0"/>
      </w:pPr>
      <w:r>
        <w:separator/>
      </w:r>
    </w:p>
  </w:endnote>
  <w:endnote w:id="0" w:type="continuationSeparator">
    <w:p w:rsidRDefault="001E7AC9" w:rsidP="009A0F1B" w:rsidR="001E7A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AC9" w:rsidP="009A0F1B" w:rsidR="001E7AC9">
      <w:pPr>
        <w:spacing w:lineRule="auto" w:line="240" w:after="0"/>
      </w:pPr>
      <w:r>
        <w:separator/>
      </w:r>
    </w:p>
  </w:footnote>
  <w:footnote w:id="0" w:type="continuationSeparator">
    <w:p w:rsidRDefault="001E7AC9" w:rsidP="009A0F1B" w:rsidR="001E7A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73E">
          <w:rPr>
            <w:noProof/>
          </w:rPr>
          <w:t>2</w:t>
        </w:r>
        <w:r>
          <w:fldChar w:fldCharType="end"/>
        </w:r>
      </w:p>
    </w:sdtContent>
  </w:sdt>
  <w:p w:rsidRDefault="000D269E" w:rsidP="000D269E" w:rsidR="000D269E">
    <w:pPr>
      <w:pStyle w:val="Zaglavlje"/>
      <w:jc w:val="right"/>
    </w:pPr>
    <w:r>
      <w:t>Poslovni broj: 2 St-788/16-6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D269E"/>
    <w:rsid w:val="001E7AC9"/>
    <w:rsid w:val="0050452D"/>
    <w:rsid w:val="009A0F1B"/>
    <w:rsid w:val="00AC39C5"/>
    <w:rsid w:val="00B10620"/>
    <w:rsid w:val="00B61CFC"/>
    <w:rsid w:val="00C33AE3"/>
    <w:rsid w:val="00C8573E"/>
    <w:rsid w:val="00D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SOKI jednostavno društvo s ograničenom odgovornošću za trgovinu i usluge zastupanog po punomoćniku Daliborka Sokač</izvorni_sadrzaj>
    <derivirana_varijabla naziv="DomainObject.Predmet.ProtustrankaFormated_1">  SOKI jednostavno društvo s ograničenom odgovornošću za trgovinu i usluge zastupanog po punomoćniku Daliborka Sokač</derivirana_varijabla>
  </DomainObject.Predmet.ProtustrankaFormated>
  <DomainObject.Predmet.ProtustrankaFormatedOIB>
    <izvorni_sadrzaj>  SOKI jednostavno društvo s ograničenom odgovornošću za trgovinu i usluge, OIB 22965109814 zastupanog po punomoćniku Daliborka Sokač</izvorni_sadrzaj>
    <derivirana_varijabla naziv="DomainObject.Predmet.ProtustrankaFormatedOIB_1">  SOKI jednostavno društvo s ograničenom odgovornošću za trgovinu i usluge, OIB 22965109814 zastupanog po punomoćniku Daliborka Sokač</derivirana_varijabla>
  </DomainObject.Predmet.ProtustrankaFormatedOIB>
  <DomainObject.Predmet.ProtustrankaFormatedWithAdress>
    <izvorni_sadrzaj> SOKI jednostavno društvo s ograničenom odgovornošću za trgovinu i usluge, Istarska ulica 43, 48260 Križevci zastupanog po punomoćniku Daliborka Sokač</izvorni_sadrzaj>
    <derivirana_varijabla naziv="DomainObject.Predmet.ProtustrankaFormatedWithAdress_1"> SOKI jednostavno društvo s ograničenom odgovornošću za trgovinu i usluge, Istarska ulica 43, 48260 Križevci zastupanog po punomoćniku Daliborka Sokač</derivirana_varijabla>
  </DomainObject.Predmet.ProtustrankaFormatedWithAdress>
  <DomainObject.Predmet.ProtustrankaFormatedWithAdressOIB>
    <izvorni_sadrzaj> SOKI jednostavno društvo s ograničenom odgovornošću za trgovinu i usluge, OIB 22965109814, Istarska ulica 43, 48260 Križevci zastupanog po punomoćniku Daliborka Sokač</izvorni_sadrzaj>
    <derivirana_varijabla naziv="DomainObject.Predmet.ProtustrankaFormatedWithAdressOIB_1"> SOKI jednostavno društvo s ograničenom odgovornošću za trgovinu i usluge, OIB 22965109814, Istarska ulica 43, 48260 Križevci zastupanog po punomoćniku Daliborka Sokač</derivirana_varijabla>
  </DomainObject.Predmet.ProtustrankaFormatedWithAdressOIB>
  <DomainObject.Predmet.ProtustrankaWithAdress>
    <izvorni_sadrzaj>SOKI jednostavno društvo s ograničenom odgovornošću za trgovinu i usluge Istarska ulica 43, 48260 Križevci</izvorni_sadrzaj>
    <derivirana_varijabla naziv="DomainObject.Predmet.ProtustrankaWithAdress_1">SOKI jednostavno društvo s ograničenom odgovornošću za trgovinu i usluge Istarska ulica 43, 48260 Križevci</derivirana_varijabla>
  </DomainObject.Predmet.ProtustrankaWithAdress>
  <DomainObject.Predmet.ProtustrankaWithAdressOIB>
    <izvorni_sadrzaj>SOKI jednostavno društvo s ograničenom odgovornošću za trgovinu i usluge, OIB 22965109814, Istarska ulica 43, 48260 Križevci</izvorni_sadrzaj>
    <derivirana_varijabla naziv="DomainObject.Predmet.ProtustrankaWithAdressOIB_1">SOKI jednostavno društvo s ograničenom odgovornošću za trgovinu i usluge, OIB 22965109814, Istarska ulica 43, 48260 Križevci</derivirana_varijabla>
  </DomainObject.Predmet.ProtustrankaWithAdressOIB>
  <DomainObject.Predmet.ProtustrankaNazivFormated>
    <izvorni_sadrzaj>SOKI jednostavno društvo s ograničenom odgovornošću za trgovinu i usluge</izvorni_sadrzaj>
    <derivirana_varijabla naziv="DomainObject.Predmet.ProtustrankaNazivFormated_1">SOKI jednostavno društvo s ograničenom odgovornošću za trgovinu i usluge</derivirana_varijabla>
  </DomainObject.Predmet.ProtustrankaNazivFormated>
  <DomainObject.Predmet.ProtustrankaNazivFormatedOIB>
    <izvorni_sadrzaj>SOKI jednostavno društvo s ograničenom odgovornošću za trgovinu i usluge, OIB 22965109814</izvorni_sadrzaj>
    <derivirana_varijabla naziv="DomainObject.Predmet.ProtustrankaNazivFormatedOIB_1">SOKI jednostavno društvo s ograničenom odgovornošću za trgovinu i usluge, OIB 22965109814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44961.56</izvorni_sadrzaj>
    <derivirana_varijabla naziv="DomainObject.Predmet.TrenutnaVrijednost_1">44961.56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SOKI jednostavno društvo s ograničenom odgovornošću za trgovinu i usluge zastupanog po punomoćniku Daliborka Sokač</item>
    </izvorni_sadrzaj>
    <derivirana_varijabla naziv="DomainObject.Predmet.ProtuStrankaListFormated_1">
      <item>SOKI jednostavno društvo s ograničenom odgovornošću za trgovinu i usluge zastupanog po punomoćniku Daliborka Sokač</item>
    </derivirana_varijabla>
  </DomainObject.Predmet.ProtuStrankaListFormated>
  <DomainObject.Predmet.ProtuStrankaListFormatedOIB>
    <izvorni_sadrzaj>
      <item>SOKI jednostavno društvo s ograničenom odgovornošću za trgovinu i usluge, OIB 22965109814 zastupanog po punomoćniku Daliborka Sokač</item>
    </izvorni_sadrzaj>
    <derivirana_varijabla naziv="DomainObject.Predmet.ProtuStrankaListFormatedOIB_1">
      <item>SOKI jednostavno društvo s ograničenom odgovornošću za trgovinu i usluge, OIB 22965109814 zastupanog po punomoćniku Daliborka Sokač</item>
    </derivirana_varijabla>
  </DomainObject.Predmet.ProtuStrankaListFormatedOIB>
  <DomainObject.Predmet.ProtuStrankaListFormatedWithAdress>
    <izvorni_sadrzaj>
      <item>SOKI jednostavno društvo s ograničenom odgovornošću za trgovinu i usluge, Istarska ulica 43, 48260 Križevci zastupanog po punomoćniku Daliborka Sokač</item>
    </izvorni_sadrzaj>
    <derivirana_varijabla naziv="DomainObject.Predmet.ProtuStrankaListFormatedWithAdress_1">
      <item>SOKI jednostavno društvo s ograničenom odgovornošću za trgovinu i usluge, Istarska ulica 43, 48260 Križevci zastupanog po punomoćniku Daliborka Sokač</item>
    </derivirana_varijabla>
  </DomainObject.Predmet.ProtuStrankaListFormatedWithAdress>
  <DomainObject.Predmet.ProtuStrankaListFormatedWithAdressOIB>
    <izvorni_sadrzaj>
      <item>SOKI jednostavno društvo s ograničenom odgovornošću za trgovinu i usluge, OIB 22965109814, Istarska ulica 43, 48260 Križevci zastupanog po punomoćniku Daliborka Sokač</item>
    </izvorni_sadrzaj>
    <derivirana_varijabla naziv="DomainObject.Predmet.ProtuStrankaListFormatedWithAdressOIB_1">
      <item>SOKI jednostavno društvo s ograničenom odgovornošću za trgovinu i usluge, OIB 22965109814, Istarska ulica 43, 48260 Križevci zastupanog po punomoćniku Daliborka Sokač</item>
    </derivirana_varijabla>
  </DomainObject.Predmet.ProtuStrankaListFormatedWithAdressOIB>
  <DomainObject.Predmet.ProtuStrankaListNazivFormated>
    <izvorni_sadrzaj>
      <item>SOKI jednostavno društvo s ograničenom odgovornošću za trgovinu i usluge</item>
    </izvorni_sadrzaj>
    <derivirana_varijabla naziv="DomainObject.Predmet.ProtuStrankaListNazivFormated_1">
      <item>SOKI jednostavno društvo s ograničenom odgovornošću za trgovinu i usluge</item>
    </derivirana_varijabla>
  </DomainObject.Predmet.ProtuStrankaListNazivFormated>
  <DomainObject.Predmet.ProtuStrankaListNazivFormatedOIB>
    <izvorni_sadrzaj>
      <item>SOKI jednostavno društvo s ograničenom odgovornošću za trgovinu i usluge, OIB 22965109814</item>
    </izvorni_sadrzaj>
    <derivirana_varijabla naziv="DomainObject.Predmet.ProtuStrankaListNazivFormatedOIB_1">
      <item>SOKI jednostavno društvo s ograničenom odgovornošću za trgovinu i usluge, OIB 22965109814</item>
    </derivirana_varijabla>
  </DomainObject.Predmet.ProtuStrankaListNazivFormatedOIB>
  <DomainObject.Predmet.OstaliListFormated>
    <izvorni_sadrzaj>
      <item>Sudski registar TS u Varaždinu</item>
      <item>Daliborka Sokač punomoćnik sudionika u postupku SOKI jednostavno društvo s ograničenom odgovornošću za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Daliborka Sokač punomoćnik sudionika u postupku SOKI jednostavno društvo s ograničenom odgovornošću za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Daliborka Sokač, OIB 58266475023 punomoćnik sudionika u postupku SOKI jednostavno društvo s ograničenom odgovornošću za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Daliborka Sokač, OIB 58266475023 punomoćnik sudionika u postupku SOKI jednostavno društvo s ograničenom odgovornošću za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Daliborka Sokač,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Daliborka Sokač,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Daliborka Sokač, OIB 58266475023,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Daliborka Sokač, OIB 58266475023,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Daliborka Sokač</item>
      <item>Županijsko državno odvjetništvo u Varaždinu, Građansko-upravni odjel</item>
    </izvorni_sadrzaj>
    <derivirana_varijabla naziv="DomainObject.Predmet.OstaliListNazivFormated_1">
      <item>Sudski registar TS u Varaždinu</item>
      <item>Daliborka Sokač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Daliborka Sokač, OIB 58266475023</item>
      <item>Županijsko državno odvjetništvo u Varaždinu, Građansko-upravni odjel</item>
    </izvorni_sadrzaj>
    <derivirana_varijabla naziv="DomainObject.Predmet.OstaliListNazivFormatedOIB_1">
      <item>Sudski registar TS u Varaždinu</item>
      <item>Daliborka Sokač, OIB 58266475023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SOKI jednostavno društvo s ograničenom odgovornošću za trgovinu i usluge</izvorni_sadrzaj>
    <derivirana_varijabla naziv="DomainObject.Predmet.ProtustrankaIDrugi_1">SOKI jednostavno društvo s ograničenom odgovornošću za trgovinu i usluge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SOKI jednostavno društvo s ograničenom odgovornošću za trgovinu i usluge, OIB 22965109814, Istarska ulica 43, 48260 Križevci</izvorni_sadrzaj>
    <derivirana_varijabla naziv="DomainObject.Predmet.ProtustrankaIDrugiAdressOIB_1">SOKI jednostavno društvo s ograničenom odgovornošću za trgovinu i usluge, OIB 22965109814, Istarska ulica 43,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SOKI jednostavno društvo s ograničenom odgovornošću za trgovinu i usluge</item>
      <item>Sudski registar TS u Varaždinu</item>
      <item>Daliborka Sokač</item>
      <item>Županijsko državno odvjetništvo u Varaždinu, Građansko-upravni odjel</item>
    </izvorni_sadrzaj>
    <derivirana_varijabla naziv="DomainObject.Predmet.SudioniciListNaziv_1">
      <item>Financijska agencija</item>
      <item>SOKI jednostavno društvo s ograničenom odgovornošću za trgovinu i usluge</item>
      <item>Sudski registar TS u Varaždinu</item>
      <item>Daliborka Sokač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SOKI jednostavno društvo s ograničenom odgovornošću za trgovinu i usluge, OIB 22965109814, Istarska ulica 43,48260 Križevci</item>
      <item>Sudski registar TS u Varaždinu, Ul. braće Radić 2,42000 Varaždin</item>
      <item>Daliborka Sokač, OIB 58266475023, Istarska Ulica 43,48260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SOKI jednostavno društvo s ograničenom odgovornošću za trgovinu i usluge, OIB 22965109814, Istarska ulica 43,48260 Križevci</item>
      <item>Sudski registar TS u Varaždinu, Ul. braće Radić 2,42000 Varaždin</item>
      <item>Daliborka Sokač, OIB 58266475023, Istarska Ulica 43,48260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22965109814</item>
      <item>, OIB null</item>
      <item>, OIB 58266475023</item>
      <item>, OIB null</item>
    </izvorni_sadrzaj>
    <derivirana_varijabla naziv="DomainObject.Predmet.SudioniciListNazivOIB_1">
      <item>, OIB 85821130368</item>
      <item>, OIB 22965109814</item>
      <item>, OIB null</item>
      <item>, OIB 58266475023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1851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2016-09-20T09:35:00Z</dcterms:created>
  <dc:creator>Marko Makaj</dc:creator>
  <cp:lastModifiedBy>Marko Makaj</cp:lastModifiedBy>
  <cp:lastPrinted>2016-09-20T09:36:00Z</cp:lastPrinted>
  <dcterms:modified xmlns:xsi="http://www.w3.org/2001/XMLSchema-instance" xsi:type="dcterms:W3CDTF">2016-09-20T09:36:00Z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