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8c32" w14:paraId="42e8c32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420ED">
        <w:rPr>
          <w:b/>
          <w:sz w:val="22"/>
          <w:szCs w:val="22"/>
        </w:rPr>
        <w:t>7</w:t>
      </w:r>
      <w:r w:rsidR="004E7E79">
        <w:rPr>
          <w:b/>
          <w:sz w:val="22"/>
          <w:szCs w:val="22"/>
        </w:rPr>
        <w:t>3</w:t>
      </w:r>
      <w:r w:rsidR="00B420ED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4E7E79">
        <w:rPr>
          <w:b/>
          <w:sz w:val="22"/>
          <w:szCs w:val="22"/>
        </w:rPr>
        <w:t>ADRIATIK FARMA, zadruga, OIB: 97557910190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A5072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4E7E79">
        <w:rPr>
          <w:b/>
          <w:sz w:val="22"/>
          <w:szCs w:val="22"/>
        </w:rPr>
        <w:t>ADRIATIK FARMA, zadruga, OIB: 97557910190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4E7E79" w:rsidRPr="004E7E79">
        <w:rPr>
          <w:b/>
          <w:sz w:val="22"/>
          <w:szCs w:val="22"/>
        </w:rPr>
        <w:t>4.251,06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10CC7"/>
    <w:rsid w:val="00296023"/>
    <w:rsid w:val="002A6B09"/>
    <w:rsid w:val="0032747B"/>
    <w:rsid w:val="003A6F45"/>
    <w:rsid w:val="003F7AB1"/>
    <w:rsid w:val="00406BEA"/>
    <w:rsid w:val="00447F0F"/>
    <w:rsid w:val="004E2A1F"/>
    <w:rsid w:val="004E7E79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33050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77B32"/>
    <w:rsid w:val="00C50B45"/>
    <w:rsid w:val="00CD2741"/>
    <w:rsid w:val="00D16AF7"/>
    <w:rsid w:val="00D77622"/>
    <w:rsid w:val="00DA507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FARMA, zadruga za proizvodnju, trgovinu, turizam i usluge</izvorni_sadrzaj>
    <derivirana_varijabla naziv="DomainObject.Predmet.ProtustrankaFormated_1">  ADRIATIK FARMA, zadruga za proizvodnju, trgovinu, turizam i usluge</derivirana_varijabla>
  </DomainObject.Predmet.ProtustrankaFormated>
  <DomainObject.Predmet.ProtustrankaFormatedOIB>
    <izvorni_sadrzaj>  ADRIATIK FARMA, zadruga za proizvodnju, trgovinu, turizam i usluge, OIB 97557910190</izvorni_sadrzaj>
    <derivirana_varijabla naziv="DomainObject.Predmet.ProtustrankaFormatedOIB_1">  ADRIATIK FARMA, zadruga za proizvodnju, trgovinu, turizam i usluge, OIB 97557910190</derivirana_varijabla>
  </DomainObject.Predmet.ProtustrankaFormatedOIB>
  <DomainObject.Predmet.ProtustrankaFormatedWithAdress>
    <izvorni_sadrzaj> ADRIATIK FARMA, zadruga za proizvodnju, trgovinu, turizam i usluge, Postup 27/1, 20250 Orebić</izvorni_sadrzaj>
    <derivirana_varijabla naziv="DomainObject.Predmet.ProtustrankaFormatedWithAdress_1"> ADRIATIK FARMA, zadruga za proizvodnju, trgovinu, turizam i usluge, Postup 27/1, 20250 Orebić</derivirana_varijabla>
  </DomainObject.Predmet.ProtustrankaFormatedWithAdress>
  <DomainObject.Predmet.ProtustrankaFormatedWithAdressOIB>
    <izvorni_sadrzaj> ADRIATIK FARMA, zadruga za proizvodnju, trgovinu, turizam i usluge, OIB 97557910190, Postup 27/1, 20250 Orebić</izvorni_sadrzaj>
    <derivirana_varijabla naziv="DomainObject.Predmet.ProtustrankaFormatedWithAdressOIB_1"> ADRIATIK FARMA, zadruga za proizvodnju, trgovinu, turizam i usluge, OIB 97557910190, Postup 27/1, 20250 Orebić</derivirana_varijabla>
  </DomainObject.Predmet.ProtustrankaFormatedWithAdressOIB>
  <DomainObject.Predmet.ProtustrankaWithAdress>
    <izvorni_sadrzaj>ADRIATIK FARMA, zadruga za proizvodnju, trgovinu, turizam i usluge Postup 27/1, 20250 Orebić</izvorni_sadrzaj>
    <derivirana_varijabla naziv="DomainObject.Predmet.ProtustrankaWithAdress_1">ADRIATIK FARMA, zadruga za proizvodnju, trgovinu, turizam i usluge Postup 27/1, 20250 Orebić</derivirana_varijabla>
  </DomainObject.Predmet.ProtustrankaWithAdress>
  <DomainObject.Predmet.ProtustrankaWithAdressOIB>
    <izvorni_sadrzaj>ADRIATIK FARMA, zadruga za proizvodnju, trgovinu, turizam i usluge, OIB 97557910190, Postup 27/1, 20250 Orebić</izvorni_sadrzaj>
    <derivirana_varijabla naziv="DomainObject.Predmet.ProtustrankaWithAdressOIB_1">ADRIATIK FARMA, zadruga za proizvodnju, trgovinu, turizam i usluge, OIB 97557910190, Postup 27/1, 20250 Orebić</derivirana_varijabla>
  </DomainObject.Predmet.ProtustrankaWithAdressOIB>
  <DomainObject.Predmet.ProtustrankaNazivFormated>
    <izvorni_sadrzaj>ADRIATIK FARMA, zadruga za proizvodnju, trgovinu, turizam i usluge</izvorni_sadrzaj>
    <derivirana_varijabla naziv="DomainObject.Predmet.ProtustrankaNazivFormated_1">ADRIATIK FARMA, zadruga za proizvodnju, trgovinu, turizam i usluge</derivirana_varijabla>
  </DomainObject.Predmet.ProtustrankaNazivFormated>
  <DomainObject.Predmet.ProtustrankaNazivFormatedOIB>
    <izvorni_sadrzaj>ADRIATIK FARMA, zadruga za proizvodnju, trgovinu, turizam i usluge, OIB 97557910190</izvorni_sadrzaj>
    <derivirana_varijabla naziv="DomainObject.Predmet.ProtustrankaNazivFormatedOIB_1">ADRIATIK FARMA, zadruga za proizvodnju, trgovinu, turizam i usluge, OIB 97557910190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4251.06</izvorni_sadrzaj>
    <derivirana_varijabla naziv="DomainObject.Predmet.TrenutnaVrijednost_1">4251.06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ADRIATIK FARMA, zadruga za proizvodnju, trgovinu, turizam i usluge</item>
    </izvorni_sadrzaj>
    <derivirana_varijabla naziv="DomainObject.Predmet.ProtuStrankaListFormated_1">
      <item>ADRIATIK FARMA, zadruga za proizvodnju, trgovinu, turizam i usluge</item>
    </derivirana_varijabla>
  </DomainObject.Predmet.ProtuStrankaListFormated>
  <DomainObject.Predmet.ProtuStrankaListFormatedOIB>
    <izvorni_sadrzaj>
      <item>ADRIATIK FARMA, zadruga za proizvodnju, trgovinu, turizam i usluge, OIB 97557910190</item>
    </izvorni_sadrzaj>
    <derivirana_varijabla naziv="DomainObject.Predmet.ProtuStrankaListFormatedOIB_1">
      <item>ADRIATIK FARMA, zadruga za proizvodnju, trgovinu, turizam i usluge, OIB 97557910190</item>
    </derivirana_varijabla>
  </DomainObject.Predmet.ProtuStrankaListFormatedOIB>
  <DomainObject.Predmet.ProtuStrankaListFormatedWithAdress>
    <izvorni_sadrzaj>
      <item>ADRIATIK FARMA, zadruga za proizvodnju, trgovinu, turizam i usluge, Postup 27/1, 20250 Orebić</item>
    </izvorni_sadrzaj>
    <derivirana_varijabla naziv="DomainObject.Predmet.ProtuStrankaListFormatedWithAdress_1">
      <item>ADRIATIK FARMA, zadruga za proizvodnju, trgovinu, turizam i usluge, Postup 27/1, 20250 Orebić</item>
    </derivirana_varijabla>
  </DomainObject.Predmet.ProtuStrankaListFormatedWithAdress>
  <DomainObject.Predmet.ProtuStrankaListFormatedWithAdressOIB>
    <izvorni_sadrzaj>
      <item>ADRIATIK FARMA, zadruga za proizvodnju, trgovinu, turizam i usluge, OIB 97557910190, Postup 27/1, 20250 Orebić</item>
    </izvorni_sadrzaj>
    <derivirana_varijabla naziv="DomainObject.Predmet.ProtuStrankaListFormatedWithAdressOIB_1">
      <item>ADRIATIK FARMA, zadruga za proizvodnju, trgovinu, turizam i usluge, OIB 97557910190, Postup 27/1, 20250 Orebić</item>
    </derivirana_varijabla>
  </DomainObject.Predmet.ProtuStrankaListFormatedWithAdressOIB>
  <DomainObject.Predmet.ProtuStrankaListNazivFormated>
    <izvorni_sadrzaj>
      <item>ADRIATIK FARMA, zadruga za proizvodnju, trgovinu, turizam i usluge</item>
    </izvorni_sadrzaj>
    <derivirana_varijabla naziv="DomainObject.Predmet.ProtuStrankaListNazivFormated_1">
      <item>ADRIATIK FARMA, zadruga za proizvodnju, trgovinu, turizam i usluge</item>
    </derivirana_varijabla>
  </DomainObject.Predmet.ProtuStrankaListNazivFormated>
  <DomainObject.Predmet.ProtuStrankaListNazivFormatedOIB>
    <izvorni_sadrzaj>
      <item>ADRIATIK FARMA, zadruga za proizvodnju, trgovinu, turizam i usluge, OIB 97557910190</item>
    </izvorni_sadrzaj>
    <derivirana_varijabla naziv="DomainObject.Predmet.ProtuStrankaListNazivFormatedOIB_1">
      <item>ADRIATIK FARMA, zadruga za proizvodnju, trgovinu, turizam i usluge, OIB 97557910190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ADRIATIK FARMA, zadruga za proizvodnju, trgovinu, turizam i usluge</izvorni_sadrzaj>
    <derivirana_varijabla naziv="DomainObject.Predmet.ProtustrankaIDrugi_1">ADRIATIK FARMA, zadruga za proizvodnju,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ADRIATIK FARMA, zadruga za proizvodnju, trgovinu, turizam i usluge, OIB 97557910190, Postup 27/1, 20250 Orebić</izvorni_sadrzaj>
    <derivirana_varijabla naziv="DomainObject.Predmet.ProtustrankaIDrugiAdressOIB_1">ADRIATIK FARMA, zadruga za proizvodnju, trgovinu, turizam i usluge, OIB 97557910190, Postup 27/1,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ADRIATIK FARMA, zadruga za proizvodnju, trgovinu, turizam i usluge</item>
    </izvorni_sadrzaj>
    <derivirana_varijabla naziv="DomainObject.Predmet.SudioniciListNaziv_1">
      <item>FINA RC SPLIT, PODRUŽNICA DUBROVNIK</item>
      <item>ADRIATIK FARMA, zadruga za proizvodnju,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ADRIATIK FARMA, zadruga za proizvodnju, trgovinu, turizam i usluge, OIB 97557910190, Postup 27/1,20250 Orebić</item>
    </izvorni_sadrzaj>
    <derivirana_varijabla naziv="DomainObject.Predmet.SudioniciListAdressOIB_1">
      <item>FINA RC SPLIT, PODRUŽNICA DUBROVNIK, OIB 85821130368, VUKOVARSKA 2,20000 Dubrovnik</item>
      <item>ADRIATIK FARMA, zadruga za proizvodnju, trgovinu, turizam i usluge, OIB 97557910190, Postup 27/1,20250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97557910190</item>
    </izvorni_sadrzaj>
    <derivirana_varijabla naziv="DomainObject.Predmet.SudioniciListNazivOIB_1">
      <item>, OIB 85821130368</item>
      <item>, OIB 97557910190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1571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2016-01-28T08:12:00Z</dcterms:created>
  <dc:creator>Mirjana Mihović</dc:creator>
  <cp:lastModifiedBy>Mara Marčinko</cp:lastModifiedBy>
  <cp:lastPrinted>2016-01-28T08:13:00Z</cp:lastPrinted>
  <dcterms:modified xmlns:xsi="http://www.w3.org/2001/XMLSchema-instance" xsi:type="dcterms:W3CDTF">2016-01-29T12:22:00Z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