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4046" w14:paraId="4ef404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7782">
        <w:rPr>
          <w:lang w:val="hr-HR"/>
        </w:rPr>
        <w:t>37</w:t>
      </w:r>
      <w:r w:rsidR="002D1C57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363CB">
        <w:rPr>
          <w:lang w:val="hr-HR"/>
        </w:rPr>
        <w:t xml:space="preserve">FARKAŠ </w:t>
      </w:r>
      <w:r w:rsidR="003817E9">
        <w:rPr>
          <w:lang w:val="hr-HR"/>
        </w:rPr>
        <w:t xml:space="preserve">jednostavno </w:t>
      </w:r>
      <w:r w:rsidR="00862B23">
        <w:rPr>
          <w:lang w:val="hr-HR"/>
        </w:rPr>
        <w:t xml:space="preserve">društvo s ograničenom odgovornošću za </w:t>
      </w:r>
      <w:r w:rsidR="00D92A92">
        <w:rPr>
          <w:lang w:val="hr-HR"/>
        </w:rPr>
        <w:t>trgovinu</w:t>
      </w:r>
      <w:r w:rsidR="00D363CB">
        <w:rPr>
          <w:lang w:val="hr-HR"/>
        </w:rPr>
        <w:t>, proizvodnju</w:t>
      </w:r>
      <w:r w:rsidR="00D92A92">
        <w:rPr>
          <w:lang w:val="hr-HR"/>
        </w:rPr>
        <w:t xml:space="preserve"> i usluge, </w:t>
      </w:r>
      <w:r w:rsidR="00D363CB">
        <w:rPr>
          <w:lang w:val="hr-HR"/>
        </w:rPr>
        <w:t>Galovac, Galovac 64,</w:t>
      </w:r>
      <w:r w:rsidR="00D92A92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D363CB">
        <w:rPr>
          <w:lang w:val="hr-HR"/>
        </w:rPr>
        <w:t>90028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D363CB">
        <w:rPr>
          <w:lang w:val="hr-HR"/>
        </w:rPr>
        <w:t>16631836522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D363CB">
        <w:rPr>
          <w:lang w:val="hr-HR"/>
        </w:rPr>
        <w:t>37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D363CB">
        <w:rPr>
          <w:lang w:val="hr-HR"/>
        </w:rPr>
        <w:t xml:space="preserve"> 29.108,80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D363CB">
        <w:rPr>
          <w:lang w:val="hr-HR"/>
        </w:rPr>
        <w:t>Marko Farkaš, Galovac, Galovac 64</w:t>
      </w:r>
      <w:r w:rsidR="003817E9">
        <w:rPr>
          <w:lang w:val="hr-HR"/>
        </w:rPr>
        <w:t xml:space="preserve">, </w:t>
      </w:r>
      <w:r w:rsidR="0056379B">
        <w:rPr>
          <w:lang w:val="hr-HR"/>
        </w:rPr>
        <w:t xml:space="preserve">OIB: </w:t>
      </w:r>
      <w:r w:rsidR="00D363CB">
        <w:rPr>
          <w:lang w:val="hr-HR"/>
        </w:rPr>
        <w:t>53046378264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</w:t>
      </w:r>
      <w:r w:rsidR="00D363CB">
        <w:rPr>
          <w:lang w:val="hr-HR"/>
        </w:rPr>
        <w:t>9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</w:t>
      </w:r>
      <w:r w:rsidR="00D363CB">
        <w:rPr>
          <w:lang w:val="hr-HR"/>
        </w:rPr>
        <w:t>9</w:t>
      </w:r>
      <w:r w:rsidR="003817E9">
        <w:rPr>
          <w:lang w:val="hr-HR"/>
        </w:rPr>
        <w:t>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702" w:rsidR="001E3702">
      <w:r>
        <w:separator/>
      </w:r>
    </w:p>
  </w:endnote>
  <w:endnote w:id="0" w:type="continuationSeparator">
    <w:p w:rsidRDefault="001E3702" w:rsidR="001E3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702" w:rsidR="001E3702">
      <w:r>
        <w:separator/>
      </w:r>
    </w:p>
  </w:footnote>
  <w:footnote w:id="0" w:type="continuationSeparator">
    <w:p w:rsidRDefault="001E3702" w:rsidR="001E3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3702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91D5B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E7782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62DB4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63CB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2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2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St-37/2016-2</izvorni_sadrzaj>
    <derivirana_varijabla naziv="DomainObject.Oznaka_1">St-37/2016-2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FARKAŠ jednostavno društvo s ograničenom odgovornošću za trgovinu, proizvodnju i usluge, Galovac</izvorni_sadrzaj>
    <derivirana_varijabla naziv="DomainObject.Predmet.ProtustrankaFormated_1">  FARKAŠ jednostavno društvo s ograničenom odgovornošću za trgovinu, proizvodnju i usluge, Galovac</derivirana_varijabla>
  </DomainObject.Predmet.ProtustrankaFormated>
  <DomainObject.Predmet.ProtustrankaFormatedOIB>
    <izvorni_sadrzaj>  FARKAŠ jednostavno društvo s ograničenom odgovornošću za trgovinu, proizvodnju i usluge, Galovac, OIB 16631836522</izvorni_sadrzaj>
    <derivirana_varijabla naziv="DomainObject.Predmet.ProtustrankaFormatedOIB_1">  FARKAŠ jednostavno društvo s ograničenom odgovornošću za trgovinu, proizvodnju i usluge, Galovac, OIB 16631836522</derivirana_varijabla>
  </DomainObject.Predmet.ProtustrankaFormatedOIB>
  <DomainObject.Predmet.ProtustrankaFormatedWithAdress>
    <izvorni_sadrzaj> FARKAŠ jednostavno društvo s ograničenom odgovornošću za trgovinu, proizvodnju i usluge, Galovac, Galovac 64, 43000 Galovac</izvorni_sadrzaj>
    <derivirana_varijabla naziv="DomainObject.Predmet.ProtustrankaFormatedWithAdress_1"> FARKAŠ jednostavno društvo s ograničenom odgovornošću za trgovinu, proizvodnju i usluge, Galovac, Galovac 64, 43000 Galovac</derivirana_varijabla>
  </DomainObject.Predmet.ProtustrankaFormatedWithAdress>
  <DomainObject.Predmet.ProtustrankaFormatedWithAdressOIB>
    <izvorni_sadrzaj> FARKAŠ jednostavno društvo s ograničenom odgovornošću za trgovinu, proizvodnju i usluge, Galovac, OIB 16631836522, Galovac 64, 43000 Galovac</izvorni_sadrzaj>
    <derivirana_varijabla naziv="DomainObject.Predmet.ProtustrankaFormatedWithAdressOIB_1"> FARKAŠ jednostavno društvo s ograničenom odgovornošću za trgovinu, proizvodnju i usluge, Galovac, OIB 16631836522, Galovac 64, 43000 Galovac</derivirana_varijabla>
  </DomainObject.Predmet.ProtustrankaFormatedWithAdressOIB>
  <DomainObject.Predmet.ProtustrankaWithAdress>
    <izvorni_sadrzaj>FARKAŠ jednostavno društvo s ograničenom odgovornošću za trgovinu, proizvodnju i usluge, Galovac Galovac 64, 43000 Galovac</izvorni_sadrzaj>
    <derivirana_varijabla naziv="DomainObject.Predmet.ProtustrankaWithAdress_1">FARKAŠ jednostavno društvo s ograničenom odgovornošću za trgovinu, proizvodnju i usluge, Galovac Galovac 64, 43000 Galovac</derivirana_varijabla>
  </DomainObject.Predmet.ProtustrankaWithAdress>
  <DomainObject.Predmet.ProtustrankaWithAdressOIB>
    <izvorni_sadrzaj>FARKAŠ jednostavno društvo s ograničenom odgovornošću za trgovinu, proizvodnju i usluge, Galovac, OIB 16631836522, Galovac 64, 43000 Galovac</izvorni_sadrzaj>
    <derivirana_varijabla naziv="DomainObject.Predmet.ProtustrankaWithAdressOIB_1">FARKAŠ jednostavno društvo s ograničenom odgovornošću za trgovinu, proizvodnju i usluge, Galovac, OIB 16631836522, Galovac 64, 43000 Galovac</derivirana_varijabla>
  </DomainObject.Predmet.ProtustrankaWithAdressOIB>
  <DomainObject.Predmet.ProtustrankaNazivFormated>
    <izvorni_sadrzaj>FARKAŠ jednostavno društvo s ograničenom odgovornošću za trgovinu, proizvodnju i usluge, Galovac</izvorni_sadrzaj>
    <derivirana_varijabla naziv="DomainObject.Predmet.ProtustrankaNazivFormated_1">FARKAŠ jednostavno društvo s ograničenom odgovornošću za trgovinu, proizvodnju i usluge, Galovac</derivirana_varijabla>
  </DomainObject.Predmet.ProtustrankaNazivFormated>
  <DomainObject.Predmet.ProtustrankaNazivFormatedOIB>
    <izvorni_sadrzaj>FARKAŠ jednostavno društvo s ograničenom odgovornošću za trgovinu, proizvodnju i usluge, Galovac, OIB 16631836522</izvorni_sadrzaj>
    <derivirana_varijabla naziv="DomainObject.Predmet.ProtustrankaNazivFormatedOIB_1">FARKAŠ jednostavno društvo s ograničenom odgovornošću za trgovinu, proizvodnju i usluge, Galovac, OIB 16631836522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FARKAŠ jednostavno društvo s ograničenom odgovornošću za trgovinu, proizvodnju i usluge, Galovac</item>
    </izvorni_sadrzaj>
    <derivirana_varijabla naziv="DomainObject.Predmet.ProtuStrankaListFormated_1">
      <item>FARKAŠ jednostavno društvo s ograničenom odgovornošću za trgovinu, proizvodnju i usluge, Galovac</item>
    </derivirana_varijabla>
  </DomainObject.Predmet.ProtuStrankaListFormated>
  <DomainObject.Predmet.ProtuStrankaListFormatedOIB>
    <izvorni_sadrzaj>
      <item>FARKAŠ jednostavno društvo s ograničenom odgovornošću za trgovinu, proizvodnju i usluge, Galovac, OIB 16631836522</item>
    </izvorni_sadrzaj>
    <derivirana_varijabla naziv="DomainObject.Predmet.ProtuStrankaListFormatedOIB_1">
      <item>FARKAŠ jednostavno društvo s ograničenom odgovornošću za trgovinu, proizvodnju i usluge, Galovac, OIB 16631836522</item>
    </derivirana_varijabla>
  </DomainObject.Predmet.ProtuStrankaListFormatedOIB>
  <DomainObject.Predmet.ProtuStrankaListFormatedWithAdress>
    <izvorni_sadrzaj>
      <item>FARKAŠ jednostavno društvo s ograničenom odgovornošću za trgovinu, proizvodnju i usluge, Galovac, Galovac 64, 43000 Galovac</item>
    </izvorni_sadrzaj>
    <derivirana_varijabla naziv="DomainObject.Predmet.ProtuStrankaListFormatedWithAdress_1">
      <item>FARKAŠ jednostavno društvo s ograničenom odgovornošću za trgovinu, proizvodnju i usluge, Galovac, Galovac 64, 43000 Galovac</item>
    </derivirana_varijabla>
  </DomainObject.Predmet.ProtuStrankaListFormatedWithAdress>
  <DomainObject.Predmet.ProtuStrankaListFormatedWithAdressOIB>
    <izvorni_sadrzaj>
      <item>FARKAŠ jednostavno društvo s ograničenom odgovornošću za trgovinu, proizvodnju i usluge, Galovac, OIB 16631836522, Galovac 64, 43000 Galovac</item>
    </izvorni_sadrzaj>
    <derivirana_varijabla naziv="DomainObject.Predmet.ProtuStrankaListFormatedWithAdressOIB_1">
      <item>FARKAŠ jednostavno društvo s ograničenom odgovornošću za trgovinu, proizvodnju i usluge, Galovac, OIB 16631836522, Galovac 64, 43000 Galovac</item>
    </derivirana_varijabla>
  </DomainObject.Predmet.ProtuStrankaListFormatedWithAdressOIB>
  <DomainObject.Predmet.ProtuStrankaListNazivFormated>
    <izvorni_sadrzaj>
      <item>FARKAŠ jednostavno društvo s ograničenom odgovornošću za trgovinu, proizvodnju i usluge, Galovac</item>
    </izvorni_sadrzaj>
    <derivirana_varijabla naziv="DomainObject.Predmet.ProtuStrankaListNazivFormated_1">
      <item>FARKAŠ jednostavno društvo s ograničenom odgovornošću za trgovinu, proizvodnju i usluge, Galovac</item>
    </derivirana_varijabla>
  </DomainObject.Predmet.ProtuStrankaListNazivFormated>
  <DomainObject.Predmet.ProtuStrankaListNazivFormatedOIB>
    <izvorni_sadrzaj>
      <item>FARKAŠ jednostavno društvo s ograničenom odgovornošću za trgovinu, proizvodnju i usluge, Galovac, OIB 16631836522</item>
    </izvorni_sadrzaj>
    <derivirana_varijabla naziv="DomainObject.Predmet.ProtuStrankaListNazivFormatedOIB_1">
      <item>FARKAŠ jednostavno društvo s ograničenom odgovornošću za trgovinu, proizvodnju i usluge, Galovac, OIB 16631836522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St-37/2016-2</izvorni_sadrzaj>
    <derivirana_varijabla naziv="DomainObject.PoslovniBrojDokumenta_1">St-37/2016-2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FARKAŠ jednostavno društvo s ograničenom odgovornošću za trgovinu, proizvodnju i usluge, Galovac</izvorni_sadrzaj>
    <derivirana_varijabla naziv="DomainObject.Predmet.ProtustrankaIDrugi_1">FARKAŠ jednostavno društvo s ograničenom odgovornošću za trgovinu, proizvodnju i usluge, Galovac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FARKAŠ jednostavno društvo s ograničenom odgovornošću za trgovinu, proizvodnju i usluge, Galovac, OIB 16631836522, Galovac 64, 43000 Galovac</izvorni_sadrzaj>
    <derivirana_varijabla naziv="DomainObject.Predmet.ProtustrankaIDrugiAdressOIB_1">FARKAŠ jednostavno društvo s ograničenom odgovornošću za trgovinu, proizvodnju i usluge, Galovac, OIB 16631836522, Galovac 64,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FARKAŠ jednostavno društvo s ograničenom odgovornošću za trgovinu, proizvodnju i usluge, Galovac</item>
    </izvorni_sadrzaj>
    <derivirana_varijabla naziv="DomainObject.Predmet.SudioniciListNaziv_1">
      <item>FINA, RC ZAGREB, Podružnica Bjelovar</item>
      <item>FARKAŠ jednostavno društvo s ograničenom odgovornošću za trgovinu, proizvodnju i usluge, Galovac</item>
    </derivirana_varijabla>
  </DomainObject.Predmet.SudioniciListNaziv>
  <DomainObject.Predmet.SudioniciListAdressOIB>
    <izvorni_sadrzaj>
      <item>FINA, RC ZAGREB, Podružnica Bjelovar, OIB 85821130368, F. Supila 4,43000 Bjelovar</item>
      <item>FARKAŠ jednostavno društvo s ograničenom odgovornošću za trgovinu, proizvodnju i usluge, Galovac, OIB 16631836522, Galovac 64,43000 Galovac</item>
    </izvorni_sadrzaj>
    <derivirana_varijabla naziv="DomainObject.Predmet.SudioniciListAdressOIB_1">
      <item>FINA, RC ZAGREB, Podružnica Bjelovar, OIB 85821130368, F. Supila 4,43000 Bjelovar</item>
      <item>FARKAŠ jednostavno društvo s ograničenom odgovornošću za trgovinu, proizvodnju i usluge, Galovac, OIB 16631836522, Galovac 64,43000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16631836522</item>
    </izvorni_sadrzaj>
    <derivirana_varijabla naziv="DomainObject.Predmet.SudioniciListNazivOIB_1">
      <item>, OIB 85821130368</item>
      <item>, OIB 16631836522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1735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2016-01-19T11:57:00Z</dcterms:created>
  <dc:creator>ssabljic</dc:creator>
  <cp:lastModifiedBy>Suzana Sabljić</cp:lastModifiedBy>
  <cp:lastPrinted>2016-01-07T08:57:00Z</cp:lastPrinted>
  <dcterms:modified xmlns:xsi="http://www.w3.org/2001/XMLSchema-instance" xsi:type="dcterms:W3CDTF">2016-01-19T12:02:00Z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