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bacb0" w14:paraId="abbacb0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B04679">
        <w:t>7597</w:t>
      </w:r>
      <w:r w:rsidR="0063099C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04679">
        <w:t>7597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63099C">
        <w:t>09</w:t>
      </w:r>
      <w:r w:rsidR="0025074B">
        <w:t xml:space="preserve">. </w:t>
      </w:r>
      <w:r w:rsidR="0063099C">
        <w:t>lip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50AF6" w:rsidR="00A93BC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E14463" w:rsidRPr="007E60F0">
        <w:t>MALI FRANCUZ d.o.o.</w:t>
      </w:r>
      <w:r w:rsidR="00E14463">
        <w:t xml:space="preserve">, </w:t>
      </w:r>
      <w:proofErr w:type="spellStart"/>
      <w:r w:rsidR="00E14463" w:rsidRPr="007E60F0">
        <w:t>Strmec</w:t>
      </w:r>
      <w:proofErr w:type="spellEnd"/>
      <w:r w:rsidR="00E14463" w:rsidRPr="007E60F0">
        <w:t xml:space="preserve"> Stubički (Stubičke Toplice)</w:t>
      </w:r>
      <w:r w:rsidR="00E14463">
        <w:t xml:space="preserve">, </w:t>
      </w:r>
      <w:proofErr w:type="spellStart"/>
      <w:r w:rsidR="00E14463" w:rsidRPr="007E60F0">
        <w:t>Strmec</w:t>
      </w:r>
      <w:proofErr w:type="spellEnd"/>
      <w:r w:rsidR="00E14463" w:rsidRPr="007E60F0">
        <w:t xml:space="preserve"> Stubički 231 B</w:t>
      </w:r>
      <w:r w:rsidR="00E14463">
        <w:t xml:space="preserve">, MBS: </w:t>
      </w:r>
      <w:r w:rsidR="00E14463" w:rsidRPr="007E60F0">
        <w:t>090011643</w:t>
      </w:r>
      <w:r w:rsidR="00E14463">
        <w:t xml:space="preserve">, OIB: </w:t>
      </w:r>
      <w:r w:rsidR="00E14463" w:rsidRPr="007E60F0">
        <w:t>57310169211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E549D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E14463" w:rsidP="00E549DC" w:rsidR="00AC4528">
      <w:pPr>
        <w:pStyle w:val="Odlomakpopisa"/>
        <w:ind w:left="1428"/>
      </w:pPr>
      <w:r>
        <w:t>208.816,23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E549DC">
        <w:t>09</w:t>
      </w:r>
      <w:r w:rsidR="0025074B">
        <w:t xml:space="preserve">. </w:t>
      </w:r>
      <w:r w:rsidR="00E549DC">
        <w:t>lip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953CE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27E94"/>
    <w:rsid w:val="001448C8"/>
    <w:rsid w:val="00161E51"/>
    <w:rsid w:val="00184B7C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9223E"/>
    <w:rsid w:val="003A122D"/>
    <w:rsid w:val="003A15BD"/>
    <w:rsid w:val="003A63E3"/>
    <w:rsid w:val="003B1A92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099C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63918"/>
    <w:rsid w:val="007751EE"/>
    <w:rsid w:val="007828CA"/>
    <w:rsid w:val="00784B08"/>
    <w:rsid w:val="0079023F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04679"/>
    <w:rsid w:val="00B33223"/>
    <w:rsid w:val="00B37885"/>
    <w:rsid w:val="00B50AF6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14463"/>
    <w:rsid w:val="00E26BFC"/>
    <w:rsid w:val="00E3040A"/>
    <w:rsid w:val="00E5092D"/>
    <w:rsid w:val="00E51E12"/>
    <w:rsid w:val="00E549DC"/>
    <w:rsid w:val="00E55EC8"/>
    <w:rsid w:val="00E62A4F"/>
    <w:rsid w:val="00E84729"/>
    <w:rsid w:val="00EB7DB7"/>
    <w:rsid w:val="00EC3302"/>
    <w:rsid w:val="00ED6AA8"/>
    <w:rsid w:val="00EE562A"/>
    <w:rsid w:val="00EE5C6B"/>
    <w:rsid w:val="00F034D3"/>
    <w:rsid w:val="00F20C53"/>
    <w:rsid w:val="00F31670"/>
    <w:rsid w:val="00F57E42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7597</izvorni_sadrzaj>
    <derivirana_varijabla naziv="DomainObject.Predmet.Broj_1">7597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St-7597/2015</izvorni_sadrzaj>
    <derivirana_varijabla naziv="DomainObject.Predmet.OznakaBroj_1">St-7597/2015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FRANCUZ d.o.o.</izvorni_sadrzaj>
    <derivirana_varijabla naziv="DomainObject.Predmet.ProtustrankaFormated_1">  MALI FRANCUZ d.o.o.</derivirana_varijabla>
  </DomainObject.Predmet.ProtustrankaFormated>
  <DomainObject.Predmet.ProtustrankaFormatedOIB>
    <izvorni_sadrzaj>  MALI FRANCUZ d.o.o., OIB 57310169211</izvorni_sadrzaj>
    <derivirana_varijabla naziv="DomainObject.Predmet.ProtustrankaFormatedOIB_1">  MALI FRANCUZ d.o.o., OIB 57310169211</derivirana_varijabla>
  </DomainObject.Predmet.ProtustrankaFormatedOIB>
  <DomainObject.Predmet.ProtustrankaFormatedWithAdress>
    <izvorni_sadrzaj> MALI FRANCUZ d.o.o., Strmec Stubički 231 B, 49240 Strmec Stubički</izvorni_sadrzaj>
    <derivirana_varijabla naziv="DomainObject.Predmet.ProtustrankaFormatedWithAdress_1"> MALI FRANCUZ d.o.o., Strmec Stubički 231 B, 49240 Strmec Stubički</derivirana_varijabla>
  </DomainObject.Predmet.ProtustrankaFormatedWithAdress>
  <DomainObject.Predmet.ProtustrankaFormatedWithAdressOIB>
    <izvorni_sadrzaj> MALI FRANCUZ d.o.o., OIB 57310169211, Strmec Stubički 231 B, 49240 Strmec Stubički</izvorni_sadrzaj>
    <derivirana_varijabla naziv="DomainObject.Predmet.ProtustrankaFormatedWithAdressOIB_1"> MALI FRANCUZ d.o.o., OIB 57310169211, Strmec Stubički 231 B, 49240 Strmec Stubički</derivirana_varijabla>
  </DomainObject.Predmet.ProtustrankaFormatedWithAdressOIB>
  <DomainObject.Predmet.ProtustrankaWithAdress>
    <izvorni_sadrzaj>MALI FRANCUZ d.o.o. Strmec Stubički 231 B, 49240 Strmec Stubički</izvorni_sadrzaj>
    <derivirana_varijabla naziv="DomainObject.Predmet.ProtustrankaWithAdress_1">MALI FRANCUZ d.o.o. Strmec Stubički 231 B, 49240 Strmec Stubički</derivirana_varijabla>
  </DomainObject.Predmet.ProtustrankaWithAdress>
  <DomainObject.Predmet.ProtustrankaWithAdressOIB>
    <izvorni_sadrzaj>MALI FRANCUZ d.o.o., OIB 57310169211, Strmec Stubički 231 B, 49240 Strmec Stubički</izvorni_sadrzaj>
    <derivirana_varijabla naziv="DomainObject.Predmet.ProtustrankaWithAdressOIB_1">MALI FRANCUZ d.o.o., OIB 57310169211, Strmec Stubički 231 B, 49240 Strmec Stubički</derivirana_varijabla>
  </DomainObject.Predmet.ProtustrankaWithAdressOIB>
  <DomainObject.Predmet.ProtustrankaNazivFormated>
    <izvorni_sadrzaj>MALI FRANCUZ d.o.o.</izvorni_sadrzaj>
    <derivirana_varijabla naziv="DomainObject.Predmet.ProtustrankaNazivFormated_1">MALI FRANCUZ d.o.o.</derivirana_varijabla>
  </DomainObject.Predmet.ProtustrankaNazivFormated>
  <DomainObject.Predmet.ProtustrankaNazivFormatedOIB>
    <izvorni_sadrzaj>MALI FRANCUZ d.o.o., OIB 57310169211</izvorni_sadrzaj>
    <derivirana_varijabla naziv="DomainObject.Predmet.ProtustrankaNazivFormatedOIB_1">MALI FRANCUZ d.o.o., OIB 57310169211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FRANCUZ d.o.o.</item>
    </izvorni_sadrzaj>
    <derivirana_varijabla naziv="DomainObject.Predmet.ProtuStrankaListFormated_1">
      <item>MALI FRANCUZ d.o.o.</item>
    </derivirana_varijabla>
  </DomainObject.Predmet.ProtuStrankaListFormated>
  <DomainObject.Predmet.ProtuStrankaListFormatedOIB>
    <izvorni_sadrzaj>
      <item>MALI FRANCUZ d.o.o., OIB 57310169211</item>
    </izvorni_sadrzaj>
    <derivirana_varijabla naziv="DomainObject.Predmet.ProtuStrankaListFormatedOIB_1">
      <item>MALI FRANCUZ d.o.o., OIB 57310169211</item>
    </derivirana_varijabla>
  </DomainObject.Predmet.ProtuStrankaListFormatedOIB>
  <DomainObject.Predmet.ProtuStrankaListFormatedWithAdress>
    <izvorni_sadrzaj>
      <item>MALI FRANCUZ d.o.o., Strmec Stubički 231 B, 49240 Strmec Stubički</item>
    </izvorni_sadrzaj>
    <derivirana_varijabla naziv="DomainObject.Predmet.ProtuStrankaListFormatedWithAdress_1">
      <item>MALI FRANCUZ d.o.o., Strmec Stubički 231 B, 49240 Strmec Stubički</item>
    </derivirana_varijabla>
  </DomainObject.Predmet.ProtuStrankaListFormatedWithAdress>
  <DomainObject.Predmet.ProtuStrankaListFormatedWithAdressOIB>
    <izvorni_sadrzaj>
      <item>MALI FRANCUZ d.o.o., OIB 57310169211, Strmec Stubički 231 B, 49240 Strmec Stubički</item>
    </izvorni_sadrzaj>
    <derivirana_varijabla naziv="DomainObject.Predmet.ProtuStrankaListFormatedWithAdressOIB_1">
      <item>MALI FRANCUZ d.o.o., OIB 57310169211, Strmec Stubički 231 B, 49240 Strmec Stubički</item>
    </derivirana_varijabla>
  </DomainObject.Predmet.ProtuStrankaListFormatedWithAdressOIB>
  <DomainObject.Predmet.ProtuStrankaListNazivFormated>
    <izvorni_sadrzaj>
      <item>MALI FRANCUZ d.o.o.</item>
    </izvorni_sadrzaj>
    <derivirana_varijabla naziv="DomainObject.Predmet.ProtuStrankaListNazivFormated_1">
      <item>MALI FRANCUZ d.o.o.</item>
    </derivirana_varijabla>
  </DomainObject.Predmet.ProtuStrankaListNazivFormated>
  <DomainObject.Predmet.ProtuStrankaListNazivFormatedOIB>
    <izvorni_sadrzaj>
      <item>MALI FRANCUZ d.o.o., OIB 57310169211</item>
    </izvorni_sadrzaj>
    <derivirana_varijabla naziv="DomainObject.Predmet.ProtuStrankaListNazivFormatedOIB_1">
      <item>MALI FRANCUZ d.o.o., OIB 57310169211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FRANCUZ d.o.o.</izvorni_sadrzaj>
    <derivirana_varijabla naziv="DomainObject.Predmet.ProtustrankaIDrugi_1">MALI FRANCUZ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FRANCUZ d.o.o., OIB 57310169211, Strmec Stubički 231 B, 49240 Strmec Stubički</izvorni_sadrzaj>
    <derivirana_varijabla naziv="DomainObject.Predmet.ProtustrankaIDrugiAdressOIB_1">MALI FRANCUZ d.o.o., OIB 57310169211, Strmec Stubički 231 B, 49240 Strmec Stubički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 FRANCUZ d.o.o.</item>
    </izvorni_sadrzaj>
    <derivirana_varijabla naziv="DomainObject.Predmet.SudioniciListNaziv_1">
      <item>FINA Regionalni centar Zagreb</item>
      <item>MALI FRANCUZ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MALI FRANCUZ d.o.o., OIB 57310169211, Strmec Stubički 231 B,49240 Strmec Stubički</item>
    </izvorni_sadrzaj>
    <derivirana_varijabla naziv="DomainObject.Predmet.SudioniciListAdressOIB_1">
      <item>FINA Regionalni centar Zagreb, OIB 85821130368, Trg svibanjskih žrtava 1995. 1,10000 Zagreb</item>
      <item>MALI FRANCUZ d.o.o., OIB 57310169211, Strmec Stubički 231 B,49240 Strmec Stubički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57310169211</item>
    </izvorni_sadrzaj>
    <derivirana_varijabla naziv="DomainObject.Predmet.SudioniciListNazivOIB_1">
      <item>, OIB 85821130368</item>
      <item>, OIB 57310169211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1369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2016-06-07T09:02:00Z</dcterms:created>
  <dc:creator>ilukac</dc:creator>
  <cp:lastModifiedBy>Slavica Sorić</cp:lastModifiedBy>
  <cp:lastPrinted>2016-06-07T09:02:00Z</cp:lastPrinted>
  <dcterms:modified xmlns:xsi="http://www.w3.org/2001/XMLSchema-instance" xsi:type="dcterms:W3CDTF">2016-06-09T09:20:00Z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