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fe95" w14:paraId="74dfe95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324622">
        <w:rPr>
          <w:b/>
        </w:rPr>
        <w:t>2</w:t>
      </w:r>
      <w:r w:rsidR="006327E4">
        <w:rPr>
          <w:b/>
        </w:rPr>
        <w:t>8</w:t>
      </w:r>
      <w:r w:rsidR="00A05EFD">
        <w:rPr>
          <w:b/>
        </w:rPr>
        <w:t>5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008DB">
        <w:rPr>
          <w:lang w:val="hr-HR"/>
        </w:rPr>
        <w:t xml:space="preserve"> </w:t>
      </w:r>
      <w:r w:rsidR="00A008DB" w:rsidRPr="00A008DB">
        <w:rPr>
          <w:lang w:val="hr-HR"/>
        </w:rPr>
        <w:t>FLASH CAR COVER, jednostavno društvo s ograničenom odgovornošću za usluge tapeciranja</w:t>
      </w:r>
      <w:r w:rsidR="00A05EFD">
        <w:rPr>
          <w:lang w:val="hr-HR"/>
        </w:rPr>
        <w:t>,</w:t>
      </w:r>
      <w:r w:rsidR="00A008DB">
        <w:rPr>
          <w:lang w:val="hr-HR"/>
        </w:rPr>
        <w:t>OIB:</w:t>
      </w:r>
      <w:r w:rsidR="00A008DB" w:rsidRPr="00A008DB">
        <w:t xml:space="preserve"> </w:t>
      </w:r>
      <w:r w:rsidR="00A008DB" w:rsidRPr="00A008DB">
        <w:rPr>
          <w:lang w:val="hr-HR"/>
        </w:rPr>
        <w:t>96068469516</w:t>
      </w:r>
      <w:r w:rsidR="00A008DB">
        <w:rPr>
          <w:lang w:val="hr-HR"/>
        </w:rPr>
        <w:t xml:space="preserve">, Split, Doverska 30., </w:t>
      </w:r>
      <w:r w:rsidR="00A05EFD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324622">
        <w:rPr>
          <w:lang w:val="hr-HR"/>
        </w:rPr>
        <w:t>1</w:t>
      </w:r>
      <w:r w:rsidR="006327E4">
        <w:rPr>
          <w:lang w:val="hr-HR"/>
        </w:rPr>
        <w:t>2</w:t>
      </w:r>
      <w:r w:rsidR="00324622">
        <w:rPr>
          <w:lang w:val="hr-HR"/>
        </w:rPr>
        <w:t>.travnja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A008DB" w:rsidRPr="00A008DB">
        <w:rPr>
          <w:lang w:val="hr-HR"/>
        </w:rPr>
        <w:t>FLASH CAR COVER, jednostavno društvo s ograničenom odgovornošću za usluge tapeciranja</w:t>
      </w:r>
      <w:r w:rsidR="00A008DB">
        <w:rPr>
          <w:lang w:val="hr-HR"/>
        </w:rPr>
        <w:t>,OIB:</w:t>
      </w:r>
      <w:r w:rsidR="00A008DB" w:rsidRPr="00A008DB">
        <w:t xml:space="preserve"> </w:t>
      </w:r>
      <w:r w:rsidR="00A008DB" w:rsidRPr="00A008DB">
        <w:rPr>
          <w:lang w:val="hr-HR"/>
        </w:rPr>
        <w:t>96068469516</w:t>
      </w:r>
      <w:r w:rsidR="00A008DB">
        <w:rPr>
          <w:lang w:val="hr-HR"/>
        </w:rPr>
        <w:t>, Split, Doverska 30</w:t>
      </w:r>
      <w:r w:rsidR="00513E9B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A008DB">
        <w:rPr>
          <w:lang w:val="hr-HR"/>
        </w:rPr>
        <w:t>03.travnja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A008DB">
        <w:rPr>
          <w:rFonts w:eastAsia="Calibri"/>
        </w:rPr>
        <w:t>17.947,15</w:t>
      </w:r>
      <w:r w:rsidR="005662E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1</w:t>
      </w:r>
      <w:r w:rsidR="006327E4">
        <w:rPr>
          <w:lang w:val="hr-HR"/>
        </w:rPr>
        <w:t>2</w:t>
      </w:r>
      <w:r w:rsidR="00324622">
        <w:rPr>
          <w:lang w:val="hr-HR"/>
        </w:rPr>
        <w:t>.travnja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70762"/>
    <w:rsid w:val="00683FE4"/>
    <w:rsid w:val="006B1065"/>
    <w:rsid w:val="006C0688"/>
    <w:rsid w:val="006C42A2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FLASH CAR COVER, jednostavno društvo s ograničenom odgovornošću za usluge tapeciranja</izvorni_sadrzaj>
    <derivirana_varijabla naziv="DomainObject.Predmet.ProtustrankaFormated_1">  FLASH CAR COVER, jednostavno društvo s ograničenom odgovornošću za usluge tapeciranja</derivirana_varijabla>
  </DomainObject.Predmet.ProtustrankaFormated>
  <DomainObject.Predmet.ProtustrankaFormatedOIB>
    <izvorni_sadrzaj>  FLASH CAR COVER, jednostavno društvo s ograničenom odgovornošću za usluge tapeciranja, OIB 96068469516</izvorni_sadrzaj>
    <derivirana_varijabla naziv="DomainObject.Predmet.ProtustrankaFormatedOIB_1">  FLASH CAR COVER, jednostavno društvo s ograničenom odgovornošću za usluge tapeciranja, OIB 96068469516</derivirana_varijabla>
  </DomainObject.Predmet.ProtustrankaFormatedOIB>
  <DomainObject.Predmet.ProtustrankaFormatedWithAdress>
    <izvorni_sadrzaj> FLASH CAR COVER, jednostavno društvo s ograničenom odgovornošću za usluge tapeciranja, Doverska 30, 21000 Split</izvorni_sadrzaj>
    <derivirana_varijabla naziv="DomainObject.Predmet.ProtustrankaFormatedWithAdress_1"> FLASH CAR COVER, jednostavno društvo s ograničenom odgovornošću za usluge tapeciranja, Doverska 30, 21000 Split</derivirana_varijabla>
  </DomainObject.Predmet.ProtustrankaFormatedWithAdress>
  <DomainObject.Predmet.ProtustrankaFormatedWithAdressOIB>
    <izvorni_sadrzaj> FLASH CAR COVER, jednostavno društvo s ograničenom odgovornošću za usluge tapeciranja, OIB 96068469516, Doverska 30, 21000 Split</izvorni_sadrzaj>
    <derivirana_varijabla naziv="DomainObject.Predmet.ProtustrankaFormatedWithAdressOIB_1"> FLASH CAR COVER, jednostavno društvo s ograničenom odgovornošću za usluge tapeciranja, OIB 96068469516, Doverska 30, 21000 Split</derivirana_varijabla>
  </DomainObject.Predmet.ProtustrankaFormatedWithAdressOIB>
  <DomainObject.Predmet.ProtustrankaWithAdress>
    <izvorni_sadrzaj>FLASH CAR COVER, jednostavno društvo s ograničenom odgovornošću za usluge tapeciranja Doverska 30, 21000 Split</izvorni_sadrzaj>
    <derivirana_varijabla naziv="DomainObject.Predmet.ProtustrankaWithAdress_1">FLASH CAR COVER, jednostavno društvo s ograničenom odgovornošću za usluge tapeciranja Doverska 30, 21000 Split</derivirana_varijabla>
  </DomainObject.Predmet.ProtustrankaWithAdress>
  <DomainObject.Predmet.ProtustrankaWithAdressOIB>
    <izvorni_sadrzaj>FLASH CAR COVER, jednostavno društvo s ograničenom odgovornošću za usluge tapeciranja, OIB 96068469516, Doverska 30, 21000 Split</izvorni_sadrzaj>
    <derivirana_varijabla naziv="DomainObject.Predmet.ProtustrankaWithAdressOIB_1">FLASH CAR COVER, jednostavno društvo s ograničenom odgovornošću za usluge tapeciranja, OIB 96068469516, Doverska 30, 21000 Split</derivirana_varijabla>
  </DomainObject.Predmet.ProtustrankaWithAdressOIB>
  <DomainObject.Predmet.ProtustrankaNazivFormated>
    <izvorni_sadrzaj>FLASH CAR COVER, jednostavno društvo s ograničenom odgovornošću za usluge tapeciranja</izvorni_sadrzaj>
    <derivirana_varijabla naziv="DomainObject.Predmet.ProtustrankaNazivFormated_1">FLASH CAR COVER, jednostavno društvo s ograničenom odgovornošću za usluge tapeciranja</derivirana_varijabla>
  </DomainObject.Predmet.ProtustrankaNazivFormated>
  <DomainObject.Predmet.ProtustrankaNazivFormatedOIB>
    <izvorni_sadrzaj>FLASH CAR COVER, jednostavno društvo s ograničenom odgovornošću za usluge tapeciranja, OIB 96068469516</izvorni_sadrzaj>
    <derivirana_varijabla naziv="DomainObject.Predmet.ProtustrankaNazivFormatedOIB_1">FLASH CAR COVER, jednostavno društvo s ograničenom odgovornošću za usluge tapeciranja, OIB 96068469516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17947.15</izvorni_sadrzaj>
    <derivirana_varijabla naziv="DomainObject.Predmet.TrenutnaVrijednost_1">17947.15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FLASH CAR COVER, jednostavno društvo s ograničenom odgovornošću za usluge tapeciranja</item>
    </izvorni_sadrzaj>
    <derivirana_varijabla naziv="DomainObject.Predmet.ProtuStrankaListFormated_1">
      <item>FLASH CAR COVER, jednostavno društvo s ograničenom odgovornošću za usluge tapeciranja</item>
    </derivirana_varijabla>
  </DomainObject.Predmet.ProtuStrankaListFormated>
  <DomainObject.Predmet.ProtuStrankaListFormatedOIB>
    <izvorni_sadrzaj>
      <item>FLASH CAR COVER, jednostavno društvo s ograničenom odgovornošću za usluge tapeciranja, OIB 96068469516</item>
    </izvorni_sadrzaj>
    <derivirana_varijabla naziv="DomainObject.Predmet.ProtuStrankaListFormatedOIB_1">
      <item>FLASH CAR COVER, jednostavno društvo s ograničenom odgovornošću za usluge tapeciranja, OIB 96068469516</item>
    </derivirana_varijabla>
  </DomainObject.Predmet.ProtuStrankaListFormatedOIB>
  <DomainObject.Predmet.ProtuStrankaListFormatedWithAdress>
    <izvorni_sadrzaj>
      <item>FLASH CAR COVER, jednostavno društvo s ograničenom odgovornošću za usluge tapeciranja, Doverska 30, 21000 Split</item>
    </izvorni_sadrzaj>
    <derivirana_varijabla naziv="DomainObject.Predmet.ProtuStrankaListFormatedWithAdress_1">
      <item>FLASH CAR COVER, jednostavno društvo s ograničenom odgovornošću za usluge tapeciranja, Doverska 30, 21000 Split</item>
    </derivirana_varijabla>
  </DomainObject.Predmet.ProtuStrankaListFormatedWithAdress>
  <DomainObject.Predmet.ProtuStrankaListFormatedWithAdressOIB>
    <izvorni_sadrzaj>
      <item>FLASH CAR COVER, jednostavno društvo s ograničenom odgovornošću za usluge tapeciranja, OIB 96068469516, Doverska 30, 21000 Split</item>
    </izvorni_sadrzaj>
    <derivirana_varijabla naziv="DomainObject.Predmet.ProtuStrankaListFormatedWithAdressOIB_1">
      <item>FLASH CAR COVER, jednostavno društvo s ograničenom odgovornošću za usluge tapeciranja, OIB 96068469516, Doverska 30, 21000 Split</item>
    </derivirana_varijabla>
  </DomainObject.Predmet.ProtuStrankaListFormatedWithAdressOIB>
  <DomainObject.Predmet.ProtuStrankaListNazivFormated>
    <izvorni_sadrzaj>
      <item>FLASH CAR COVER, jednostavno društvo s ograničenom odgovornošću za usluge tapeciranja</item>
    </izvorni_sadrzaj>
    <derivirana_varijabla naziv="DomainObject.Predmet.ProtuStrankaListNazivFormated_1">
      <item>FLASH CAR COVER, jednostavno društvo s ograničenom odgovornošću za usluge tapeciranja</item>
    </derivirana_varijabla>
  </DomainObject.Predmet.ProtuStrankaListNazivFormated>
  <DomainObject.Predmet.ProtuStrankaListNazivFormatedOIB>
    <izvorni_sadrzaj>
      <item>FLASH CAR COVER, jednostavno društvo s ograničenom odgovornošću za usluge tapeciranja, OIB 96068469516</item>
    </izvorni_sadrzaj>
    <derivirana_varijabla naziv="DomainObject.Predmet.ProtuStrankaListNazivFormatedOIB_1">
      <item>FLASH CAR COVER, jednostavno društvo s ograničenom odgovornošću za usluge tapeciranja, OIB 96068469516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FLASH CAR COVER, jednostavno društvo s ograničenom odgovornošću za usluge tapeciranja</izvorni_sadrzaj>
    <derivirana_varijabla naziv="DomainObject.Predmet.ProtustrankaIDrugi_1">FLASH CAR COVER, jednostavno društvo s ograničenom odgovornošću za usluge tapeciranja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FLASH CAR COVER, jednostavno društvo s ograničenom odgovornošću za usluge tapeciranja, OIB 96068469516, Doverska 30, 21000 Split</izvorni_sadrzaj>
    <derivirana_varijabla naziv="DomainObject.Predmet.ProtustrankaIDrugiAdressOIB_1">FLASH CAR COVER, jednostavno društvo s ograničenom odgovornošću za usluge tapeciranja, OIB 96068469516, Doverska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FLASH CAR COVER, jednostavno društvo s ograničenom odgovornošću za usluge tapeciranja</item>
      <item>FINANCIJSKA AGENCIJA, RC SPLIT</item>
    </izvorni_sadrzaj>
    <derivirana_varijabla naziv="DomainObject.Predmet.SudioniciListNaziv_1">
      <item>FLASH CAR COVER, jednostavno društvo s ograničenom odgovornošću za usluge tapeciranja</item>
      <item>FINANCIJSKA AGENCIJA, RC SPLIT</item>
    </derivirana_varijabla>
  </DomainObject.Predmet.SudioniciListNaziv>
  <DomainObject.Predmet.SudioniciListAdressOIB>
    <izvorni_sadrzaj>
      <item>FLASH CAR COVER, jednostavno društvo s ograničenom odgovornošću za usluge tapeciranja, OIB 96068469516, Doverska 30,21000 Split</item>
      <item>FINANCIJSKA AGENCIJA, RC SPLIT, OIB 85821130368, Mažuranićevo šetalište 24 b,21000 Split</item>
    </izvorni_sadrzaj>
    <derivirana_varijabla naziv="DomainObject.Predmet.SudioniciListAdressOIB_1">
      <item>FLASH CAR COVER, jednostavno društvo s ograničenom odgovornošću za usluge tapeciranja, OIB 96068469516, Doverska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96068469516</item>
      <item>, OIB 85821130368</item>
    </izvorni_sadrzaj>
    <derivirana_varijabla naziv="DomainObject.Predmet.SudioniciListNazivOIB_1">
      <item>, OIB 96068469516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E9E72-20FB-4895-AFE9-45896B5B0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1948</properties:Characters>
  <properties:Lines>49</properties:Lines>
  <properties:Paragraphs>16</properties:Paragraphs>
  <properties:TotalTime>748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2018-04-12T12:21:00Z</cp:lastPrinted>
  <dcterms:modified xmlns:xsi="http://www.w3.org/2001/XMLSchema-instance" xsi:type="dcterms:W3CDTF">2018-04-12T12:22:00Z</dcterms:modified>
  <cp:revision>262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