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b513" w14:paraId="3adb513" w:rsidRDefault="00661CE9" w:rsidP="00661CE9" w:rsidR="00661CE9">
      <w:pPr>
        <w:pStyle w:val="Zaglavlje"/>
        <w:jc w:val="right"/>
        <w15:collapsed w:val="false"/>
      </w:pPr>
      <w:bookmarkStart w:name="_GoBack" w:id="0"/>
      <w:bookmarkEnd w:id="0"/>
      <w:r>
        <w:t>8 St-169/12-50</w:t>
      </w:r>
    </w:p>
    <w:p w:rsidRDefault="0058716C" w:rsidP="0058716C" w:rsidR="0058716C"/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58716C" w:rsidP="00761B11" w:rsidR="0058716C" w:rsidRPr="00761B11">
      <w:pPr>
        <w:jc w:val="center"/>
      </w:pPr>
    </w:p>
    <w:p w:rsidRDefault="00661CE9" w:rsidP="00951A1B" w:rsidR="00661CE9">
      <w:pPr>
        <w:jc w:val="center"/>
      </w:pPr>
    </w:p>
    <w:p w:rsidRDefault="00661CE9" w:rsidP="00951A1B" w:rsidR="00661CE9">
      <w:pPr>
        <w:jc w:val="center"/>
      </w:pP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DC2D6E" w:rsidP="00951A1B" w:rsidR="00DC2D6E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D069B8" w:rsidP="00D069B8" w:rsidR="00D069B8">
      <w:pPr>
        <w:jc w:val="both"/>
      </w:pPr>
    </w:p>
    <w:p w:rsidRDefault="00D069B8" w:rsidP="00661CE9" w:rsidR="00D069B8">
      <w:pPr>
        <w:ind w:firstLine="720"/>
        <w:jc w:val="both"/>
      </w:pPr>
      <w:r w:rsidRPr="00D069B8">
        <w:t>Trgovački sud u Rijeci, po sutkinji tog suda Emi Brdovčak, u stečajnom postupku nad dužnikom STEČAJNA MASA iza SERVIS OSAM d.o.o. Rovinj u stečaju, kojeg zastupa stečajna upraviteljica Jasmina Lic</w:t>
      </w:r>
      <w:r>
        <w:t>htenberg iz Pule, Ravenska 8, 10. studenoga</w:t>
      </w:r>
      <w:r w:rsidRPr="00D069B8">
        <w:t xml:space="preserve"> 2016.   </w:t>
      </w:r>
    </w:p>
    <w:p w:rsidRDefault="00B51ABC" w:rsidP="00D069B8" w:rsidR="00B51ABC"/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661CE9" w:rsidR="00D102B0">
      <w:pPr>
        <w:numPr>
          <w:ilvl w:val="12"/>
          <w:numId w:val="0"/>
        </w:numPr>
        <w:ind w:firstLine="720"/>
        <w:jc w:val="both"/>
      </w:pPr>
      <w:r w:rsidRPr="00E23552">
        <w:t>Određuje se ročište vje</w:t>
      </w:r>
      <w:r>
        <w:t xml:space="preserve">rovnika na kojem će se ispitati </w:t>
      </w:r>
      <w:r w:rsidR="00D069B8">
        <w:t xml:space="preserve">prijavljene tražbine vjerovnika nižeg isplatnog reda </w:t>
      </w:r>
      <w:r w:rsidRPr="00E23552">
        <w:t xml:space="preserve">za </w:t>
      </w:r>
    </w:p>
    <w:p w:rsidRDefault="00D069B8" w:rsidP="00D102B0" w:rsidR="00D102B0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>26. siječnj</w:t>
      </w:r>
      <w:r w:rsidR="00B51ABC">
        <w:rPr>
          <w:b/>
        </w:rPr>
        <w:t>a</w:t>
      </w:r>
      <w:r w:rsidR="00DC2D6E">
        <w:rPr>
          <w:b/>
        </w:rPr>
        <w:t xml:space="preserve"> </w:t>
      </w:r>
      <w:r>
        <w:rPr>
          <w:b/>
        </w:rPr>
        <w:t>2017. u 14</w:t>
      </w:r>
      <w:r w:rsidR="00B51ABC">
        <w:rPr>
          <w:b/>
        </w:rPr>
        <w:t>:0</w:t>
      </w:r>
      <w:r w:rsidR="006B3750">
        <w:rPr>
          <w:b/>
        </w:rPr>
        <w:t>0</w:t>
      </w:r>
      <w:r w:rsidR="00D102B0" w:rsidRPr="00E23552">
        <w:rPr>
          <w:b/>
        </w:rPr>
        <w:t xml:space="preserve">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6B3750" w:rsidR="00951A1B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951A1B" w:rsidP="00951A1B" w:rsidR="00951A1B">
      <w:pPr>
        <w:numPr>
          <w:ilvl w:val="12"/>
          <w:numId w:val="0"/>
        </w:numPr>
        <w:ind w:hanging="720" w:left="720"/>
      </w:pPr>
    </w:p>
    <w:p w:rsidRDefault="00AE2055" w:rsidP="003A3049" w:rsidR="003A3049">
      <w:pPr>
        <w:pStyle w:val="Tijeloteksta"/>
        <w:ind w:firstLine="720"/>
        <w:jc w:val="center"/>
        <w:rPr>
          <w:lang w:eastAsia="en-US"/>
        </w:rPr>
      </w:pPr>
      <w:r>
        <w:rPr>
          <w:lang w:eastAsia="en-US"/>
        </w:rPr>
        <w:t>U</w:t>
      </w:r>
      <w:r w:rsidR="00A0790D">
        <w:rPr>
          <w:lang w:eastAsia="en-US"/>
        </w:rPr>
        <w:t xml:space="preserve"> Rijeci 10. studenoga</w:t>
      </w:r>
      <w:r w:rsidR="003A3049">
        <w:rPr>
          <w:lang w:eastAsia="en-US"/>
        </w:rPr>
        <w:t xml:space="preserve"> 2016.</w:t>
      </w:r>
    </w:p>
    <w:p w:rsidRDefault="003A3049" w:rsidP="00661CE9" w:rsidR="003A3049">
      <w:pPr>
        <w:pStyle w:val="Tijeloteksta"/>
        <w:ind w:firstLine="720"/>
        <w:rPr>
          <w:lang w:eastAsia="en-US"/>
        </w:rPr>
      </w:pPr>
    </w:p>
    <w:p w:rsidRDefault="00AE2055" w:rsidP="00661CE9" w:rsidR="003A3049">
      <w:pPr>
        <w:pStyle w:val="Tijeloteksta"/>
        <w:ind w:firstLine="720" w:left="6480"/>
        <w:jc w:val="left"/>
        <w:rPr>
          <w:lang w:eastAsia="en-US"/>
        </w:rPr>
      </w:pPr>
      <w:r>
        <w:rPr>
          <w:lang w:eastAsia="en-US"/>
        </w:rPr>
        <w:t xml:space="preserve">      S</w:t>
      </w:r>
      <w:r w:rsidR="003A3049">
        <w:rPr>
          <w:lang w:eastAsia="en-US"/>
        </w:rPr>
        <w:t>utkinja</w:t>
      </w:r>
    </w:p>
    <w:p w:rsidRDefault="00661CE9" w:rsidP="00661CE9" w:rsidR="003A3049">
      <w:pPr>
        <w:pStyle w:val="Tijeloteksta"/>
        <w:ind w:firstLine="720" w:left="6480"/>
        <w:jc w:val="left"/>
        <w:rPr>
          <w:lang w:eastAsia="en-US"/>
        </w:rPr>
      </w:pPr>
      <w:r>
        <w:rPr>
          <w:lang w:eastAsia="en-US"/>
        </w:rPr>
        <w:t xml:space="preserve"> </w:t>
      </w:r>
      <w:r w:rsidR="003A3049">
        <w:rPr>
          <w:lang w:eastAsia="en-US"/>
        </w:rPr>
        <w:t>Ema Brdovčak</w:t>
      </w:r>
    </w:p>
    <w:p w:rsidRDefault="003A3049" w:rsidP="003A3049" w:rsidR="003A3049">
      <w:pPr>
        <w:pStyle w:val="Tijeloteksta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A0790D" w:rsidP="00A0790D" w:rsidR="00A0790D">
      <w:pPr>
        <w:pStyle w:val="Tijeloteksta"/>
        <w:ind w:firstLine="720"/>
        <w:rPr>
          <w:lang w:eastAsia="en-US"/>
        </w:rPr>
      </w:pPr>
    </w:p>
    <w:p w:rsidRDefault="00661CE9" w:rsidP="00A0790D" w:rsidR="00661CE9">
      <w:pPr>
        <w:pStyle w:val="Tijeloteksta"/>
        <w:ind w:firstLine="720"/>
        <w:rPr>
          <w:lang w:eastAsia="en-US"/>
        </w:rPr>
      </w:pPr>
    </w:p>
    <w:p w:rsidRDefault="00661CE9" w:rsidP="00A0790D" w:rsidR="00661CE9">
      <w:pPr>
        <w:pStyle w:val="Tijeloteksta"/>
        <w:ind w:firstLine="720"/>
        <w:rPr>
          <w:lang w:eastAsia="en-US"/>
        </w:rPr>
      </w:pPr>
    </w:p>
    <w:p w:rsidRDefault="00661CE9" w:rsidP="00A0790D" w:rsidR="00661CE9">
      <w:pPr>
        <w:pStyle w:val="Tijeloteksta"/>
        <w:ind w:firstLine="720"/>
        <w:rPr>
          <w:lang w:eastAsia="en-US"/>
        </w:rPr>
      </w:pPr>
    </w:p>
    <w:p w:rsidRDefault="00A0790D" w:rsidP="00A0790D" w:rsidR="00A0790D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UPUTA O PRAVNOM LIJEKU: </w:t>
      </w:r>
    </w:p>
    <w:p w:rsidRDefault="00A0790D" w:rsidP="00A0790D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Protiv ovog rješenja nije dopuštena žalba (članak 278. stavak 2. ZPP-a u vezi s člankom 6. SZ).</w:t>
      </w:r>
      <w:r w:rsidR="003A3049">
        <w:rPr>
          <w:lang w:eastAsia="en-US"/>
        </w:rPr>
        <w:tab/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</w:p>
    <w:p w:rsidRDefault="00661CE9" w:rsidP="003A3049" w:rsidR="00661CE9">
      <w:pPr>
        <w:pStyle w:val="Tijeloteksta"/>
        <w:ind w:firstLine="720"/>
        <w:rPr>
          <w:lang w:eastAsia="en-US"/>
        </w:rPr>
      </w:pPr>
    </w:p>
    <w:p w:rsidRDefault="00661CE9" w:rsidP="003A3049" w:rsidR="00661CE9">
      <w:pPr>
        <w:pStyle w:val="Tijeloteksta"/>
        <w:ind w:firstLine="720"/>
        <w:rPr>
          <w:lang w:eastAsia="en-US"/>
        </w:rPr>
      </w:pPr>
    </w:p>
    <w:p w:rsidRDefault="00661CE9" w:rsidP="003A3049" w:rsidR="00661CE9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DNA:</w:t>
      </w:r>
    </w:p>
    <w:p w:rsidRDefault="00AE2055" w:rsidP="003A3049" w:rsidR="00AE2055">
      <w:pPr>
        <w:pStyle w:val="Tijeloteksta"/>
        <w:ind w:firstLine="720"/>
        <w:rPr>
          <w:lang w:eastAsia="en-US"/>
        </w:rPr>
      </w:pPr>
    </w:p>
    <w:p w:rsidRDefault="003A3049" w:rsidP="00AE2055" w:rsidR="003A3049">
      <w:pPr>
        <w:pStyle w:val="Tijeloteksta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ab/>
        <w:t xml:space="preserve">e-oglasna ploča </w:t>
      </w:r>
    </w:p>
    <w:p w:rsidRDefault="00A0790D" w:rsidP="00A0790D" w:rsidR="00A0250F">
      <w:pPr>
        <w:pStyle w:val="Tijeloteksta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 xml:space="preserve">    </w:t>
      </w:r>
      <w:r w:rsidR="00A0250F">
        <w:rPr>
          <w:lang w:eastAsia="en-US"/>
        </w:rPr>
        <w:t xml:space="preserve">tablicu prijavljenih tražbina objaviti na web stranici e-oglasna ploča </w:t>
      </w:r>
    </w:p>
    <w:p w:rsidRDefault="00D03520" w:rsidP="003A3049" w:rsidR="00D03520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B639DE" w:rsidR="00B639DE"/>
    <w:sectPr w:rsidSect="00661CE9" w:rsidR="00B639DE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71B" w:rsidR="000F471B">
      <w:r>
        <w:separator/>
      </w:r>
    </w:p>
  </w:endnote>
  <w:endnote w:id="0" w:type="continuationSeparator">
    <w:p w:rsidRDefault="000F471B" w:rsidR="000F4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069B8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71B" w:rsidR="000F471B">
      <w:r>
        <w:separator/>
      </w:r>
    </w:p>
  </w:footnote>
  <w:footnote w:id="0" w:type="continuationSeparator">
    <w:p w:rsidRDefault="000F471B" w:rsidR="000F47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2AAF" w:rsidR="00362AAF">
    <w:pPr>
      <w:pStyle w:val="Zaglavlje"/>
    </w:pPr>
    <w:r>
      <w:tab/>
    </w:r>
    <w:r>
      <w:tab/>
    </w:r>
    <w:r w:rsidR="00A0250F" w:rsidRPr="00A0250F">
      <w:t>8 St-935/13-82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D1A" w:rsidR="00807812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B74436"/>
    <w:multiLevelType w:val="hybridMultilevel"/>
    <w:tmpl w:val="6F92CF1E"/>
    <w:lvl w:tplc="978AF1F8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F471B"/>
    <w:rsid w:val="00221551"/>
    <w:rsid w:val="00347BB4"/>
    <w:rsid w:val="00362AAF"/>
    <w:rsid w:val="003A3049"/>
    <w:rsid w:val="004501AC"/>
    <w:rsid w:val="004921B3"/>
    <w:rsid w:val="004A514F"/>
    <w:rsid w:val="004B7F3F"/>
    <w:rsid w:val="004E5469"/>
    <w:rsid w:val="004F022B"/>
    <w:rsid w:val="004F7C2D"/>
    <w:rsid w:val="005071FA"/>
    <w:rsid w:val="005336AC"/>
    <w:rsid w:val="005454CF"/>
    <w:rsid w:val="00562330"/>
    <w:rsid w:val="0056792B"/>
    <w:rsid w:val="0058716C"/>
    <w:rsid w:val="005C7DE7"/>
    <w:rsid w:val="005E269F"/>
    <w:rsid w:val="005F4D1A"/>
    <w:rsid w:val="00646AD8"/>
    <w:rsid w:val="00661CE9"/>
    <w:rsid w:val="00665504"/>
    <w:rsid w:val="006B3750"/>
    <w:rsid w:val="006D4A54"/>
    <w:rsid w:val="006E4475"/>
    <w:rsid w:val="00700893"/>
    <w:rsid w:val="007141AF"/>
    <w:rsid w:val="00761B11"/>
    <w:rsid w:val="00790408"/>
    <w:rsid w:val="007A52BF"/>
    <w:rsid w:val="007A6843"/>
    <w:rsid w:val="007B3F07"/>
    <w:rsid w:val="007C2F7F"/>
    <w:rsid w:val="007C5A47"/>
    <w:rsid w:val="007F4588"/>
    <w:rsid w:val="007F78FE"/>
    <w:rsid w:val="00807812"/>
    <w:rsid w:val="008B05F8"/>
    <w:rsid w:val="009222E0"/>
    <w:rsid w:val="009459B8"/>
    <w:rsid w:val="00951A1B"/>
    <w:rsid w:val="0098464C"/>
    <w:rsid w:val="00A0250F"/>
    <w:rsid w:val="00A0790D"/>
    <w:rsid w:val="00A54D1F"/>
    <w:rsid w:val="00AC1E43"/>
    <w:rsid w:val="00AD73F6"/>
    <w:rsid w:val="00AE2055"/>
    <w:rsid w:val="00B00775"/>
    <w:rsid w:val="00B51066"/>
    <w:rsid w:val="00B51ABC"/>
    <w:rsid w:val="00B639DE"/>
    <w:rsid w:val="00B92D2F"/>
    <w:rsid w:val="00BB6AEF"/>
    <w:rsid w:val="00BC657A"/>
    <w:rsid w:val="00BD44BB"/>
    <w:rsid w:val="00BD7721"/>
    <w:rsid w:val="00C56E3A"/>
    <w:rsid w:val="00C8630B"/>
    <w:rsid w:val="00CE5B93"/>
    <w:rsid w:val="00D03520"/>
    <w:rsid w:val="00D069B8"/>
    <w:rsid w:val="00D102B0"/>
    <w:rsid w:val="00DB06B8"/>
    <w:rsid w:val="00DC2D6E"/>
    <w:rsid w:val="00E25608"/>
    <w:rsid w:val="00E65737"/>
    <w:rsid w:val="00FA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6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E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E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E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E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6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E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E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E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E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2012.</izvorni_sadrzaj>
    <derivirana_varijabla naziv="DomainObject.Predmet.DatumOsnivanja_1">31.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St-169/2012</izvorni_sadrzaj>
    <derivirana_varijabla naziv="DomainObject.Predmet.OznakaBroj_1">St-169/2012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St-241/11</izvorni_sadrzaj>
    <derivirana_varijabla naziv="DomainObject.Predmet.PrimjedbaSuca_1">Nastavak postupka radi naknadne diobe, 
veza St-241/11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SERVIS OSAM d.o.o.  Rovinj</izvorni_sadrzaj>
    <derivirana_varijabla naziv="DomainObject.Predmet.ProtustrankaFormated_1">  Stečajna masa SERVIS OSAM d.o.o.  Rovinj</derivirana_varijabla>
  </DomainObject.Predmet.ProtustrankaFormated>
  <DomainObject.Predmet.ProtustrankaFormatedOIB>
    <izvorni_sadrzaj>  Stečajna masa SERVIS OSAM d.o.o.  Rovinj, OIB 98255667831</izvorni_sadrzaj>
    <derivirana_varijabla naziv="DomainObject.Predmet.ProtustrankaFormatedOIB_1">  Stečajna masa SERVIS OSAM d.o.o.  Rovinj, OIB 98255667831</derivirana_varijabla>
  </DomainObject.Predmet.ProtustrankaFormatedOIB>
  <DomainObject.Predmet.ProtustrankaFormatedWithAdress>
    <izvorni_sadrzaj> Stečajna masa SERVIS OSAM d.o.o.  Rovinj, Ravenska 8, 52100 Pula</izvorni_sadrzaj>
    <derivirana_varijabla naziv="DomainObject.Predmet.ProtustrankaFormatedWithAdress_1"> Stečajna masa SERVIS OSAM d.o.o.  Rovinj, Ravenska 8, 52100 Pula</derivirana_varijabla>
  </DomainObject.Predmet.ProtustrankaFormatedWithAdress>
  <DomainObject.Predmet.ProtustrankaFormatedWithAdressOIB>
    <izvorni_sadrzaj> Stečajna masa SERVIS OSAM d.o.o.  Rovinj, OIB 98255667831, Ravenska 8, 52100 Pula</izvorni_sadrzaj>
    <derivirana_varijabla naziv="DomainObject.Predmet.ProtustrankaFormatedWithAdressOIB_1"> Stečajna masa SERVIS OSAM d.o.o.  Rovinj, OIB 98255667831, Ravenska 8, 52100 Pula</derivirana_varijabla>
  </DomainObject.Predmet.ProtustrankaFormatedWithAdressOIB>
  <DomainObject.Predmet.ProtustrankaWithAdress>
    <izvorni_sadrzaj>Stečajna masa SERVIS OSAM d.o.o.  Rovinj Ravenska 8, 52100 Pula</izvorni_sadrzaj>
    <derivirana_varijabla naziv="DomainObject.Predmet.ProtustrankaWithAdress_1">Stečajna masa SERVIS OSAM d.o.o.  Rovinj Ravenska 8, 52100 Pula</derivirana_varijabla>
  </DomainObject.Predmet.ProtustrankaWithAdress>
  <DomainObject.Predmet.ProtustrankaWithAdressOIB>
    <izvorni_sadrzaj>Stečajna masa SERVIS OSAM d.o.o.  Rovinj, OIB 98255667831, Ravenska 8, 52100 Pula</izvorni_sadrzaj>
    <derivirana_varijabla naziv="DomainObject.Predmet.ProtustrankaWithAdressOIB_1">Stečajna masa SERVIS OSAM d.o.o.  Rovinj, OIB 98255667831, Ravenska 8, 52100 Pula</derivirana_varijabla>
  </DomainObject.Predmet.ProtustrankaWithAdressOIB>
  <DomainObject.Predmet.ProtustrankaNazivFormated>
    <izvorni_sadrzaj>Stečajna masa SERVIS OSAM d.o.o.  Rovinj</izvorni_sadrzaj>
    <derivirana_varijabla naziv="DomainObject.Predmet.ProtustrankaNazivFormated_1">Stečajna masa SERVIS OSAM d.o.o.  Rovinj</derivirana_varijabla>
  </DomainObject.Predmet.ProtustrankaNazivFormated>
  <DomainObject.Predmet.ProtustrankaNazivFormatedOIB>
    <izvorni_sadrzaj>Stečajna masa SERVIS OSAM d.o.o.  Rovinj, OIB 98255667831</izvorni_sadrzaj>
    <derivirana_varijabla naziv="DomainObject.Predmet.ProtustrankaNazivFormatedOIB_1">Stečajna masa SERVIS OSAM d.o.o.  Rovinj, OIB 98255667831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ORLANDO GAIOTTO  Pordenone</izvorni_sadrzaj>
    <derivirana_varijabla naziv="DomainObject.Predmet.StrankaFormated_1">  ORLANDO GAIOTTO  Pordenone</derivirana_varijabla>
  </DomainObject.Predmet.StrankaFormated>
  <DomainObject.Predmet.StrankaFormatedOIB>
    <izvorni_sadrzaj>  ORLANDO GAIOTTO  Pordenone</izvorni_sadrzaj>
    <derivirana_varijabla naziv="DomainObject.Predmet.StrankaFormatedOIB_1">  ORLANDO GAIOTTO  Pordenone</derivirana_varijabla>
  </DomainObject.Predmet.StrankaFormatedOIB>
  <DomainObject.Predmet.StrankaFormatedWithAdress>
    <izvorni_sadrzaj> ORLANDO GAIOTTO  Pordenone, Via Vallona 8, Pordenone</izvorni_sadrzaj>
    <derivirana_varijabla naziv="DomainObject.Predmet.StrankaFormatedWithAdress_1"> ORLANDO GAIOTTO  Pordenone, Via Vallona 8, Pordenone</derivirana_varijabla>
  </DomainObject.Predmet.StrankaFormatedWithAdress>
  <DomainObject.Predmet.StrankaFormatedWithAdressOIB>
    <izvorni_sadrzaj> ORLANDO GAIOTTO  Pordenone, Via Vallona 8, Pordenone</izvorni_sadrzaj>
    <derivirana_varijabla naziv="DomainObject.Predmet.StrankaFormatedWithAdressOIB_1"> ORLANDO GAIOTTO  Pordenone, Via Vallona 8, Pordenone</derivirana_varijabla>
  </DomainObject.Predmet.StrankaFormatedWithAdressOIB>
  <DomainObject.Predmet.StrankaWithAdress>
    <izvorni_sadrzaj>ORLANDO GAIOTTO  Pordenone Via Vallona 8,Pordenone</izvorni_sadrzaj>
    <derivirana_varijabla naziv="DomainObject.Predmet.StrankaWithAdress_1">ORLANDO GAIOTTO  Pordenone Via Vallona 8,Pordenone</derivirana_varijabla>
  </DomainObject.Predmet.StrankaWithAdress>
  <DomainObject.Predmet.StrankaWithAdressOIB>
    <izvorni_sadrzaj>ORLANDO GAIOTTO  Pordenone, Via Vallona 8,Pordenone</izvorni_sadrzaj>
    <derivirana_varijabla naziv="DomainObject.Predmet.StrankaWithAdressOIB_1">ORLANDO GAIOTTO  Pordenone, Via Vallona 8,Pordenone</derivirana_varijabla>
  </DomainObject.Predmet.StrankaWithAdressOIB>
  <DomainObject.Predmet.StrankaNazivFormated>
    <izvorni_sadrzaj>ORLANDO GAIOTTO  Pordenone</izvorni_sadrzaj>
    <derivirana_varijabla naziv="DomainObject.Predmet.StrankaNazivFormated_1">ORLANDO GAIOTTO  Pordenone</derivirana_varijabla>
  </DomainObject.Predmet.StrankaNazivFormated>
  <DomainObject.Predmet.StrankaNazivFormatedOIB>
    <izvorni_sadrzaj>ORLANDO GAIOTTO  Pordenone</izvorni_sadrzaj>
    <derivirana_varijabla naziv="DomainObject.Predmet.StrankaNazivFormatedOIB_1">ORLANDO GAIOTTO  Pordenone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ORLANDO GAIOTTO  Pordenone</item>
    </izvorni_sadrzaj>
    <derivirana_varijabla naziv="DomainObject.Predmet.StrankaListFormated_1">
      <item>ORLANDO GAIOTTO  Pordenone</item>
    </derivirana_varijabla>
  </DomainObject.Predmet.StrankaListFormated>
  <DomainObject.Predmet.StrankaListFormatedOIB>
    <izvorni_sadrzaj>
      <item>ORLANDO GAIOTTO  Pordenone</item>
    </izvorni_sadrzaj>
    <derivirana_varijabla naziv="DomainObject.Predmet.StrankaListFormatedOIB_1">
      <item>ORLANDO GAIOTTO  Pordenone</item>
    </derivirana_varijabla>
  </DomainObject.Predmet.StrankaListFormatedOIB>
  <DomainObject.Predmet.StrankaListFormatedWithAdress>
    <izvorni_sadrzaj>
      <item>ORLANDO GAIOTTO  Pordenone, Via Vallona 8, Pordenone</item>
    </izvorni_sadrzaj>
    <derivirana_varijabla naziv="DomainObject.Predmet.StrankaListFormatedWithAdress_1">
      <item>ORLANDO GAIOTTO  Pordenone, Via Vallona 8, Pordenone</item>
    </derivirana_varijabla>
  </DomainObject.Predmet.StrankaListFormatedWithAdress>
  <DomainObject.Predmet.StrankaListFormatedWithAdressOIB>
    <izvorni_sadrzaj>
      <item>ORLANDO GAIOTTO  Pordenone, Via Vallona 8, Pordenone</item>
    </izvorni_sadrzaj>
    <derivirana_varijabla naziv="DomainObject.Predmet.StrankaListFormatedWithAdressOIB_1">
      <item>ORLANDO GAIOTTO  Pordenone, Via Vallona 8, Pordenone</item>
    </derivirana_varijabla>
  </DomainObject.Predmet.StrankaListFormatedWithAdressOIB>
  <DomainObject.Predmet.StrankaListNazivFormated>
    <izvorni_sadrzaj>
      <item>ORLANDO GAIOTTO  Pordenone</item>
    </izvorni_sadrzaj>
    <derivirana_varijabla naziv="DomainObject.Predmet.StrankaListNazivFormated_1">
      <item>ORLANDO GAIOTTO  Pordenone</item>
    </derivirana_varijabla>
  </DomainObject.Predmet.StrankaListNazivFormated>
  <DomainObject.Predmet.StrankaListNazivFormatedOIB>
    <izvorni_sadrzaj>
      <item>ORLANDO GAIOTTO  Pordenone</item>
    </izvorni_sadrzaj>
    <derivirana_varijabla naziv="DomainObject.Predmet.StrankaListNazivFormatedOIB_1">
      <item>ORLANDO GAIOTTO  Pordenone</item>
    </derivirana_varijabla>
  </DomainObject.Predmet.StrankaListNazivFormatedOIB>
  <DomainObject.Predmet.ProtuStrankaListFormated>
    <izvorni_sadrzaj>
      <item>Stečajna masa SERVIS OSAM d.o.o.  Rovinj</item>
    </izvorni_sadrzaj>
    <derivirana_varijabla naziv="DomainObject.Predmet.ProtuStrankaListFormated_1">
      <item>Stečajna masa SERVIS OSAM d.o.o.  Rovinj</item>
    </derivirana_varijabla>
  </DomainObject.Predmet.ProtuStrankaListFormated>
  <DomainObject.Predmet.ProtuStrankaListFormatedOIB>
    <izvorni_sadrzaj>
      <item>Stečajna masa SERVIS OSAM d.o.o.  Rovinj, OIB 98255667831</item>
    </izvorni_sadrzaj>
    <derivirana_varijabla naziv="DomainObject.Predmet.ProtuStrankaListFormatedOIB_1">
      <item>Stečajna masa SERVIS OSAM d.o.o.  Rovinj, OIB 98255667831</item>
    </derivirana_varijabla>
  </DomainObject.Predmet.ProtuStrankaListFormatedOIB>
  <DomainObject.Predmet.ProtuStrankaListFormatedWithAdress>
    <izvorni_sadrzaj>
      <item>Stečajna masa SERVIS OSAM d.o.o.  Rovinj, Ravenska 8, 52100 Pula</item>
    </izvorni_sadrzaj>
    <derivirana_varijabla naziv="DomainObject.Predmet.ProtuStrankaListFormatedWithAdress_1">
      <item>Stečajna masa SERVIS OSAM d.o.o.  Rovinj, Ravenska 8, 52100 Pula</item>
    </derivirana_varijabla>
  </DomainObject.Predmet.ProtuStrankaListFormatedWithAdress>
  <DomainObject.Predmet.ProtuStrankaListFormatedWithAdressOIB>
    <izvorni_sadrzaj>
      <item>Stečajna masa SERVIS OSAM d.o.o.  Rovinj, OIB 98255667831, Ravenska 8, 52100 Pula</item>
    </izvorni_sadrzaj>
    <derivirana_varijabla naziv="DomainObject.Predmet.ProtuStrankaListFormatedWithAdressOIB_1">
      <item>Stečajna masa SERVIS OSAM d.o.o.  Rovinj, OIB 98255667831, Ravenska 8, 52100 Pula</item>
    </derivirana_varijabla>
  </DomainObject.Predmet.ProtuStrankaListFormatedWithAdressOIB>
  <DomainObject.Predmet.ProtuStrankaListNazivFormated>
    <izvorni_sadrzaj>
      <item>Stečajna masa SERVIS OSAM d.o.o.  Rovinj</item>
    </izvorni_sadrzaj>
    <derivirana_varijabla naziv="DomainObject.Predmet.ProtuStrankaListNazivFormated_1">
      <item>Stečajna masa SERVIS OSAM d.o.o.  Rovinj</item>
    </derivirana_varijabla>
  </DomainObject.Predmet.ProtuStrankaListNazivFormated>
  <DomainObject.Predmet.ProtuStrankaListNazivFormatedOIB>
    <izvorni_sadrzaj>
      <item>Stečajna masa SERVIS OSAM d.o.o.  Rovinj, OIB 98255667831</item>
    </izvorni_sadrzaj>
    <derivirana_varijabla naziv="DomainObject.Predmet.ProtuStrankaListNazivFormatedOIB_1">
      <item>Stečajna masa SERVIS OSAM d.o.o.  Rovinj, OIB 98255667831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ORLANDO GAIOTTO  Pordenone</izvorni_sadrzaj>
    <derivirana_varijabla naziv="DomainObject.Predmet.StrankaIDrugi_1">ORLANDO GAIOTTO  Pordenone</derivirana_varijabla>
  </DomainObject.Predmet.StrankaIDrugi>
  <DomainObject.Predmet.ProtustrankaIDrugi>
    <izvorni_sadrzaj>Stečajna masa SERVIS OSAM d.o.o.  Rovinj</izvorni_sadrzaj>
    <derivirana_varijabla naziv="DomainObject.Predmet.ProtustrankaIDrugi_1">Stečajna masa SERVIS OSAM d.o.o.  Rovinj</derivirana_varijabla>
  </DomainObject.Predmet.ProtustrankaIDrugi>
  <DomainObject.Predmet.StrankaIDrugiAdressOIB>
    <izvorni_sadrzaj>ORLANDO GAIOTTO  Pordenone, Via Vallona 8, Pordenone</izvorni_sadrzaj>
    <derivirana_varijabla naziv="DomainObject.Predmet.StrankaIDrugiAdressOIB_1">ORLANDO GAIOTTO  Pordenone, Via Vallona 8, Pordenone</derivirana_varijabla>
  </DomainObject.Predmet.StrankaIDrugiAdressOIB>
  <DomainObject.Predmet.ProtustrankaIDrugiAdressOIB>
    <izvorni_sadrzaj>Stečajna masa SERVIS OSAM d.o.o.  Rovinj, OIB 98255667831, Ravenska 8, 52100 Pula</izvorni_sadrzaj>
    <derivirana_varijabla naziv="DomainObject.Predmet.ProtustrankaIDrugiAdressOIB_1">Stečajna masa SERVIS OSAM d.o.o.  Rovinj, OIB 98255667831,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ORLANDO GAIOTTO  Pordenone</item>
      <item>Stečajna masa SERVIS OSAM d.o.o.  Rovinj</item>
    </izvorni_sadrzaj>
    <derivirana_varijabla naziv="DomainObject.Predmet.SudioniciListNaziv_1">
      <item>ORLANDO GAIOTTO  Pordenone</item>
      <item>Stečajna masa SERVIS OSAM d.o.o.  Rovinj</item>
    </derivirana_varijabla>
  </DomainObject.Predmet.SudioniciListNaziv>
  <DomainObject.Predmet.SudioniciListAdressOIB>
    <izvorni_sadrzaj>
      <item>ORLANDO GAIOTTO  Pordenone, Via Vallona 8,Pordenone</item>
      <item>Stečajna masa SERVIS OSAM d.o.o.  Rovinj, OIB 98255667831, Ravenska 8,52100 Pula</item>
    </izvorni_sadrzaj>
    <derivirana_varijabla naziv="DomainObject.Predmet.SudioniciListAdressOIB_1">
      <item>ORLANDO GAIOTTO  Pordenone, Via Vallona 8,Pordenone</item>
      <item>Stečajna masa SERVIS OSAM d.o.o.  Rovinj, OIB 98255667831,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98255667831</item>
    </izvorni_sadrzaj>
    <derivirana_varijabla naziv="DomainObject.Predmet.SudioniciListNazivOIB_1">
      <item>, OIB null</item>
      <item>, OIB 98255667831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CAEB2C-93EE-4FE5-B5D7-481667813C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673</properties:Characters>
  <properties:Lines>45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2016-11-10T10:52:00Z</dcterms:created>
  <dc:creator>nmarkovic</dc:creator>
  <cp:lastModifiedBy>Renata Valić</cp:lastModifiedBy>
  <cp:lastPrinted>2015-02-12T13:36:00Z</cp:lastPrinted>
  <dcterms:modified xmlns:xsi="http://www.w3.org/2001/XMLSchema-instance" xsi:type="dcterms:W3CDTF">2016-11-10T12:06:00Z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