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20785" w14:paraId="c920785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66200A">
        <w:t>3</w:t>
      </w:r>
      <w:r w:rsidR="002B41CC">
        <w:t>64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5949F5" w:rsidP="003924EA" w:rsidR="005949F5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</w:t>
      </w:r>
      <w:r w:rsidR="002B41CC">
        <w:t xml:space="preserve">Karlovac, </w:t>
      </w:r>
      <w:proofErr w:type="spellStart"/>
      <w:r w:rsidR="002B41CC">
        <w:t>Ul.Pavla</w:t>
      </w:r>
      <w:proofErr w:type="spellEnd"/>
      <w:r w:rsidR="002B41CC">
        <w:t xml:space="preserve"> Vitezovića 1, </w:t>
      </w:r>
      <w:r w:rsidR="009213E3">
        <w:t>za pokretanje skraćenog stečajnog postupka nad dužnikom</w:t>
      </w:r>
      <w:r w:rsidR="003838ED">
        <w:t xml:space="preserve"> </w:t>
      </w:r>
      <w:r w:rsidR="002B41CC">
        <w:t xml:space="preserve">KARLOVAČKE SIRENE, udruga za unapređenje kvalitete života Karlovac, Bartola Kašića 18, </w:t>
      </w:r>
      <w:proofErr w:type="spellStart"/>
      <w:r w:rsidR="002B41CC">
        <w:t>OIB</w:t>
      </w:r>
      <w:proofErr w:type="spellEnd"/>
      <w:r w:rsidR="002B41CC">
        <w:t xml:space="preserve">: 97097249382, </w:t>
      </w:r>
      <w:proofErr w:type="spellStart"/>
      <w:r w:rsidR="002B41CC">
        <w:t>reg.broj</w:t>
      </w:r>
      <w:proofErr w:type="spellEnd"/>
      <w:r w:rsidR="002B41CC">
        <w:t xml:space="preserve">: 04001471, </w:t>
      </w:r>
      <w:r w:rsidR="004570E0">
        <w:t>dana 7.</w:t>
      </w:r>
      <w:r w:rsidR="00AC34E4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r w:rsidR="002B41CC">
        <w:t xml:space="preserve">KARLOVAČKE SIRENE, udruga za unapređenje kvalitete života Karlovac, Bartola Kašića 18, </w:t>
      </w:r>
      <w:proofErr w:type="spellStart"/>
      <w:r w:rsidR="002B41CC">
        <w:t>OIB</w:t>
      </w:r>
      <w:proofErr w:type="spellEnd"/>
      <w:r w:rsidR="002B41CC">
        <w:t xml:space="preserve">: 97097249382, </w:t>
      </w:r>
      <w:proofErr w:type="spellStart"/>
      <w:r w:rsidR="002B41CC">
        <w:t>reg.broj</w:t>
      </w:r>
      <w:proofErr w:type="spellEnd"/>
      <w:r w:rsidR="002B41CC">
        <w:t>: 04001471.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AC34E4">
        <w:t xml:space="preserve">Karlo </w:t>
      </w:r>
      <w:proofErr w:type="spellStart"/>
      <w:r w:rsidR="00AC34E4">
        <w:t>Šatvar</w:t>
      </w:r>
      <w:proofErr w:type="spellEnd"/>
      <w:r w:rsidR="00AC34E4">
        <w:t xml:space="preserve">, </w:t>
      </w:r>
      <w:proofErr w:type="spellStart"/>
      <w:r w:rsidR="00AC34E4">
        <w:t>OIB</w:t>
      </w:r>
      <w:proofErr w:type="spellEnd"/>
      <w:r w:rsidR="00AC34E4">
        <w:t>: 24771511882, Osijek, Zagrebačka 30.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r w:rsidR="002B41CC">
        <w:t xml:space="preserve">KARLOVAČKE SIRENE, udruga za unapređenje kvalitete života Karlovac, Bartola Kašića 18, </w:t>
      </w:r>
      <w:proofErr w:type="spellStart"/>
      <w:r w:rsidR="002B41CC">
        <w:t>OIB</w:t>
      </w:r>
      <w:proofErr w:type="spellEnd"/>
      <w:r w:rsidR="002B41CC">
        <w:t xml:space="preserve">: 97097249382, </w:t>
      </w:r>
      <w:proofErr w:type="spellStart"/>
      <w:r w:rsidR="002B41CC">
        <w:t>reg.broj</w:t>
      </w:r>
      <w:proofErr w:type="spellEnd"/>
      <w:r w:rsidR="002B41CC">
        <w:t>: 04001471.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833D6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4570E0">
        <w:rPr>
          <w:bCs/>
        </w:rPr>
        <w:t>2</w:t>
      </w:r>
      <w:r w:rsidR="002B41CC">
        <w:rPr>
          <w:bCs/>
        </w:rPr>
        <w:t>2</w:t>
      </w:r>
      <w:r w:rsidR="00BA26A2">
        <w:rPr>
          <w:bCs/>
        </w:rPr>
        <w:t>. studenoga 2017.</w:t>
      </w:r>
      <w:r>
        <w:rPr>
          <w:bCs/>
        </w:rPr>
        <w:t xml:space="preserve"> zaprimio je zahtjev Financijske agencije, Regionalnog centra Zagreb, Podružnice </w:t>
      </w:r>
      <w:r w:rsidR="002B41CC">
        <w:rPr>
          <w:bCs/>
        </w:rPr>
        <w:t>Karlovac</w:t>
      </w:r>
      <w:r>
        <w:rPr>
          <w:bCs/>
        </w:rPr>
        <w:t>, za provedbu skraćenog stečajnog postupka, Klasa: 110-07/1</w:t>
      </w:r>
      <w:r w:rsidR="00BA26A2">
        <w:rPr>
          <w:bCs/>
        </w:rPr>
        <w:t>7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BA26A2">
        <w:rPr>
          <w:bCs/>
        </w:rPr>
        <w:t>7-</w:t>
      </w:r>
      <w:r w:rsidR="002B41CC">
        <w:rPr>
          <w:bCs/>
        </w:rPr>
        <w:t>5483</w:t>
      </w:r>
      <w:r w:rsidR="00BA26A2">
        <w:rPr>
          <w:bCs/>
        </w:rPr>
        <w:t xml:space="preserve"> od 2</w:t>
      </w:r>
      <w:r w:rsidR="002B41CC">
        <w:rPr>
          <w:bCs/>
        </w:rPr>
        <w:t>0</w:t>
      </w:r>
      <w:r w:rsidR="00BA26A2">
        <w:rPr>
          <w:bCs/>
        </w:rPr>
        <w:t>. studenoga 2017.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r w:rsidR="002B41CC">
        <w:t xml:space="preserve">KARLOVAČKE SIRENE, udruga za unapređenje kvalitete života Karlovac, Bartola Kašića 18, </w:t>
      </w:r>
      <w:proofErr w:type="spellStart"/>
      <w:r w:rsidR="002B41CC">
        <w:t>OIB</w:t>
      </w:r>
      <w:proofErr w:type="spellEnd"/>
      <w:r w:rsidR="002B41CC">
        <w:t xml:space="preserve">: 97097249382, </w:t>
      </w:r>
      <w:proofErr w:type="spellStart"/>
      <w:r w:rsidR="002B41CC">
        <w:t>reg.broj</w:t>
      </w:r>
      <w:proofErr w:type="spellEnd"/>
      <w:r w:rsidR="002B41CC">
        <w:t>: 04001471.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St-3</w:t>
      </w:r>
      <w:r w:rsidR="002B41CC">
        <w:t>64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66200A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4570E0">
        <w:t>7</w:t>
      </w:r>
      <w:r w:rsidR="00BA26A2">
        <w:t>. svib</w:t>
      </w:r>
      <w:r w:rsidR="00A1163F">
        <w:t>nja</w:t>
      </w:r>
      <w:r>
        <w:t xml:space="preserve"> 2018., objavio oglas na mrežnoj stranici e-oglasna ploča sudova pod poslovnim brojem St-3</w:t>
      </w:r>
      <w:r w:rsidR="002B41CC">
        <w:t>64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4570E0">
        <w:t>7</w:t>
      </w:r>
      <w:r w:rsidR="00AC34E4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2B41CC">
        <w:t xml:space="preserve"> </w:t>
      </w:r>
      <w:proofErr w:type="spellStart"/>
      <w:r w:rsidR="002B41CC">
        <w:t>RC</w:t>
      </w:r>
      <w:proofErr w:type="spellEnd"/>
      <w:r w:rsidR="002B41CC">
        <w:t xml:space="preserve"> Zagreb, Podružnica Karlovac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C34E4">
        <w:t xml:space="preserve">ečajni </w:t>
      </w:r>
      <w:r>
        <w:t>uprav</w:t>
      </w:r>
      <w:r w:rsidR="00AC34E4">
        <w:t>itelj</w:t>
      </w:r>
      <w:r>
        <w:t xml:space="preserve"> 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26BD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B41CC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570E0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3D6F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C0993"/>
    <w:rsid w:val="00AC34E4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A26A2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26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426B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426B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6B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6B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26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426B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426B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6B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6B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St-364/2018</izvorni_sadrzaj>
    <derivirana_varijabla naziv="DomainObject.Predmet.OznakaBroj_1">St-364/2018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KARLOVAČKE SIRENE, udruga za unapređenje kvalitete života</izvorni_sadrzaj>
    <derivirana_varijabla naziv="DomainObject.Predmet.ProtustrankaFormated_1">  KARLOVAČKE SIRENE, udruga za unapređenje kvalitete života</derivirana_varijabla>
  </DomainObject.Predmet.ProtustrankaFormated>
  <DomainObject.Predmet.ProtustrankaFormatedOIB>
    <izvorni_sadrzaj>  KARLOVAČKE SIRENE, udruga za unapređenje kvalitete života, OIB 97097249382</izvorni_sadrzaj>
    <derivirana_varijabla naziv="DomainObject.Predmet.ProtustrankaFormatedOIB_1">  KARLOVAČKE SIRENE, udruga za unapređenje kvalitete života, OIB 97097249382</derivirana_varijabla>
  </DomainObject.Predmet.ProtustrankaFormatedOIB>
  <DomainObject.Predmet.ProtustrankaFormatedWithAdress>
    <izvorni_sadrzaj> KARLOVAČKE SIRENE, udruga za unapređenje kvalitete života, Bartola Kašića 18, 47000 Karlovac</izvorni_sadrzaj>
    <derivirana_varijabla naziv="DomainObject.Predmet.ProtustrankaFormatedWithAdress_1"> KARLOVAČKE SIRENE, udruga za unapređenje kvalitete života, Bartola Kašića 18, 47000 Karlovac</derivirana_varijabla>
  </DomainObject.Predmet.ProtustrankaFormatedWithAdress>
  <DomainObject.Predmet.ProtustrankaFormatedWithAdressOIB>
    <izvorni_sadrzaj> KARLOVAČKE SIRENE, udruga za unapređenje kvalitete života, OIB 97097249382, Bartola Kašića 18, 47000 Karlovac</izvorni_sadrzaj>
    <derivirana_varijabla naziv="DomainObject.Predmet.ProtustrankaFormatedWithAdressOIB_1"> KARLOVAČKE SIRENE, udruga za unapređenje kvalitete života, OIB 97097249382, Bartola Kašića 18, 47000 Karlovac</derivirana_varijabla>
  </DomainObject.Predmet.ProtustrankaFormatedWithAdressOIB>
  <DomainObject.Predmet.ProtustrankaWithAdress>
    <izvorni_sadrzaj>KARLOVAČKE SIRENE, udruga za unapređenje kvalitete života Bartola Kašića 18, 47000 Karlovac</izvorni_sadrzaj>
    <derivirana_varijabla naziv="DomainObject.Predmet.ProtustrankaWithAdress_1">KARLOVAČKE SIRENE, udruga za unapređenje kvalitete života Bartola Kašića 18, 47000 Karlovac</derivirana_varijabla>
  </DomainObject.Predmet.ProtustrankaWithAdress>
  <DomainObject.Predmet.ProtustrankaWithAdressOIB>
    <izvorni_sadrzaj>KARLOVAČKE SIRENE, udruga za unapređenje kvalitete života, OIB 97097249382, Bartola Kašića 18, 47000 Karlovac</izvorni_sadrzaj>
    <derivirana_varijabla naziv="DomainObject.Predmet.ProtustrankaWithAdressOIB_1">KARLOVAČKE SIRENE, udruga za unapređenje kvalitete života, OIB 97097249382, Bartola Kašića 18, 47000 Karlovac</derivirana_varijabla>
  </DomainObject.Predmet.ProtustrankaWithAdressOIB>
  <DomainObject.Predmet.ProtustrankaNazivFormated>
    <izvorni_sadrzaj>KARLOVAČKE SIRENE, udruga za unapređenje kvalitete života</izvorni_sadrzaj>
    <derivirana_varijabla naziv="DomainObject.Predmet.ProtustrankaNazivFormated_1">KARLOVAČKE SIRENE, udruga za unapređenje kvalitete života</derivirana_varijabla>
  </DomainObject.Predmet.ProtustrankaNazivFormated>
  <DomainObject.Predmet.ProtustrankaNazivFormatedOIB>
    <izvorni_sadrzaj>KARLOVAČKE SIRENE, udruga za unapređenje kvalitete života, OIB 97097249382</izvorni_sadrzaj>
    <derivirana_varijabla naziv="DomainObject.Predmet.ProtustrankaNazivFormatedOIB_1">KARLOVAČKE SIRENE, udruga za unapređenje kvalitete života, OIB 97097249382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KARLOVAČKE SIRENE, udruga za unapređenje kvalitete života</item>
    </izvorni_sadrzaj>
    <derivirana_varijabla naziv="DomainObject.Predmet.ProtuStrankaListFormated_1">
      <item>KARLOVAČKE SIRENE, udruga za unapređenje kvalitete života</item>
    </derivirana_varijabla>
  </DomainObject.Predmet.ProtuStrankaListFormated>
  <DomainObject.Predmet.ProtuStrankaListFormatedOIB>
    <izvorni_sadrzaj>
      <item>KARLOVAČKE SIRENE, udruga za unapređenje kvalitete života, OIB 97097249382</item>
    </izvorni_sadrzaj>
    <derivirana_varijabla naziv="DomainObject.Predmet.ProtuStrankaListFormatedOIB_1">
      <item>KARLOVAČKE SIRENE, udruga za unapređenje kvalitete života, OIB 97097249382</item>
    </derivirana_varijabla>
  </DomainObject.Predmet.ProtuStrankaListFormatedOIB>
  <DomainObject.Predmet.ProtuStrankaListFormatedWithAdress>
    <izvorni_sadrzaj>
      <item>KARLOVAČKE SIRENE, udruga za unapređenje kvalitete života, Bartola Kašića 18, 47000 Karlovac</item>
    </izvorni_sadrzaj>
    <derivirana_varijabla naziv="DomainObject.Predmet.ProtuStrankaListFormatedWithAdress_1">
      <item>KARLOVAČKE SIRENE, udruga za unapređenje kvalitete života, Bartola Kašića 18, 47000 Karlovac</item>
    </derivirana_varijabla>
  </DomainObject.Predmet.ProtuStrankaListFormatedWithAdress>
  <DomainObject.Predmet.ProtuStrankaListFormatedWithAdressOIB>
    <izvorni_sadrzaj>
      <item>KARLOVAČKE SIRENE, udruga za unapređenje kvalitete života, OIB 97097249382, Bartola Kašića 18, 47000 Karlovac</item>
    </izvorni_sadrzaj>
    <derivirana_varijabla naziv="DomainObject.Predmet.ProtuStrankaListFormatedWithAdressOIB_1">
      <item>KARLOVAČKE SIRENE, udruga za unapređenje kvalitete života, OIB 97097249382, Bartola Kašića 18, 47000 Karlovac</item>
    </derivirana_varijabla>
  </DomainObject.Predmet.ProtuStrankaListFormatedWithAdressOIB>
  <DomainObject.Predmet.ProtuStrankaListNazivFormated>
    <izvorni_sadrzaj>
      <item>KARLOVAČKE SIRENE, udruga za unapređenje kvalitete života</item>
    </izvorni_sadrzaj>
    <derivirana_varijabla naziv="DomainObject.Predmet.ProtuStrankaListNazivFormated_1">
      <item>KARLOVAČKE SIRENE, udruga za unapređenje kvalitete života</item>
    </derivirana_varijabla>
  </DomainObject.Predmet.ProtuStrankaListNazivFormated>
  <DomainObject.Predmet.ProtuStrankaListNazivFormatedOIB>
    <izvorni_sadrzaj>
      <item>KARLOVAČKE SIRENE, udruga za unapređenje kvalitete života, OIB 97097249382</item>
    </izvorni_sadrzaj>
    <derivirana_varijabla naziv="DomainObject.Predmet.ProtuStrankaListNazivFormatedOIB_1">
      <item>KARLOVAČKE SIRENE, udruga za unapređenje kvalitete života, OIB 97097249382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KARLOVAČKE SIRENE, udruga za unapređenje kvalitete života</izvorni_sadrzaj>
    <derivirana_varijabla naziv="DomainObject.Predmet.ProtustrankaIDrugi_1">KARLOVAČKE SIRENE, udruga za unapređenje kvalitete života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KARLOVAČKE SIRENE, udruga za unapređenje kvalitete života, OIB 97097249382, Bartola Kašića 18, 47000 Karlovac</izvorni_sadrzaj>
    <derivirana_varijabla naziv="DomainObject.Predmet.ProtustrankaIDrugiAdressOIB_1">KARLOVAČKE SIRENE, udruga za unapređenje kvalitete života, OIB 97097249382, Bartola Kašića 18,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KARLOVAČKE SIRENE, udruga za unapređenje kvalitete života</item>
      <item>FINA regionalni centar Zagreb, podružnica Karlovac</item>
    </izvorni_sadrzaj>
    <derivirana_varijabla naziv="DomainObject.Predmet.SudioniciListNaziv_1">
      <item>KARLOVAČKE SIRENE, udruga za unapređenje kvalitete života</item>
      <item>FINA regionalni centar Zagreb, podružnica Karlovac</item>
    </derivirana_varijabla>
  </DomainObject.Predmet.SudioniciListNaziv>
  <DomainObject.Predmet.SudioniciListAdressOIB>
    <izvorni_sadrzaj>
      <item>KARLOVAČKE SIRENE, udruga za unapređenje kvalitete života, OIB 97097249382, Bartola Kašića 18,47000 Karlovac</item>
      <item>FINA regionalni centar Zagreb, podružnica Karlovac, OIB 85821130368, Vitezovićeva 1,47000 Karlovac</item>
    </izvorni_sadrzaj>
    <derivirana_varijabla naziv="DomainObject.Predmet.SudioniciListAdressOIB_1">
      <item>KARLOVAČKE SIRENE, udruga za unapređenje kvalitete života, OIB 97097249382, Bartola Kašića 18,47000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97097249382</item>
      <item>, OIB 85821130368</item>
    </izvorni_sadrzaj>
    <derivirana_varijabla naziv="DomainObject.Predmet.SudioniciListNazivOIB_1">
      <item>, OIB 97097249382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Šatvar, OIB 24771511882, Zagrebačka 30, 31000 Osijek</item>
    </izvorni_sadrzaj>
    <derivirana_varijabla naziv="DomainObject.Predmet.StecajniUpraviteljiListAddressOIB_1">
      <item>Karlo Šatvar, OIB 24771511882, Zagrebačka 30,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BA080C-4D34-489C-8507-BCB503CB15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3280</properties:Characters>
  <properties:Lines>88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2018-09-07T10:19:00Z</dcterms:created>
  <dc:creator>Korisnik</dc:creator>
  <cp:lastModifiedBy>Ljiljana Floršić</cp:lastModifiedBy>
  <cp:lastPrinted>2018-09-06T09:30:00Z</cp:lastPrinted>
  <dcterms:modified xmlns:xsi="http://www.w3.org/2001/XMLSchema-instance" xsi:type="dcterms:W3CDTF">2018-09-07T10:20:00Z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(St-364-18 - otvara-zaključuje skr. st. post. KARLOVAC - Karlo Šatvar.docx)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