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96f2" w14:paraId="a5596f2" w:rsidRDefault="00050147" w:rsidP="00050147" w:rsidR="0005014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147" w:rsidP="00050147" w:rsidR="0005014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50147" w:rsidP="00050147" w:rsidR="0005014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50147" w:rsidP="00050147" w:rsidR="0005014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050147" w:rsidP="00050147" w:rsidR="00050147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50147" w:rsidP="00050147" w:rsidR="0005014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050147" w:rsidP="00050147" w:rsidR="00050147">
      <w:pPr>
        <w:jc w:val="center"/>
        <w:rPr>
          <w:rFonts w:cs="Times New Roman" w:eastAsia="Times New Roman"/>
          <w:szCs w:val="24"/>
        </w:rPr>
      </w:pPr>
    </w:p>
    <w:p w:rsidRDefault="00050147" w:rsidP="00050147" w:rsidR="0005014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050147" w:rsidP="00050147" w:rsidR="00050147">
      <w:pPr>
        <w:rPr>
          <w:rFonts w:cs="Times New Roman" w:eastAsia="Times New Roman"/>
          <w:szCs w:val="24"/>
        </w:rPr>
      </w:pPr>
    </w:p>
    <w:p w:rsidRDefault="00050147" w:rsidP="00050147" w:rsidR="0005014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MDK NAUTICA d. o. o. „u likvidaciji”, Novigrad, Sveti </w:t>
      </w:r>
      <w:proofErr w:type="spellStart"/>
      <w:r>
        <w:rPr>
          <w:rFonts w:cs="Times New Roman" w:eastAsia="Times New Roman"/>
        </w:rPr>
        <w:t>Vidal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bb</w:t>
      </w:r>
      <w:proofErr w:type="spellEnd"/>
      <w:r>
        <w:rPr>
          <w:rFonts w:cs="Times New Roman" w:eastAsia="Times New Roman"/>
        </w:rPr>
        <w:t xml:space="preserve">, OIB </w:t>
      </w:r>
      <w:r w:rsidRPr="00050147">
        <w:rPr>
          <w:rFonts w:cs="Times New Roman" w:eastAsia="Times New Roman"/>
        </w:rPr>
        <w:t>97970798597</w:t>
      </w:r>
      <w:r>
        <w:rPr>
          <w:rFonts w:cs="Times New Roman" w:eastAsia="Times New Roman"/>
        </w:rPr>
        <w:t xml:space="preserve">, MBS </w:t>
      </w:r>
      <w:r w:rsidRPr="00050147">
        <w:rPr>
          <w:rFonts w:cs="Times New Roman" w:eastAsia="Times New Roman"/>
        </w:rPr>
        <w:t>040211374</w:t>
      </w:r>
      <w:r>
        <w:rPr>
          <w:rFonts w:cs="Times New Roman" w:eastAsia="Times New Roman"/>
          <w:szCs w:val="24"/>
        </w:rPr>
        <w:t>, 30. listopada 2017.</w:t>
      </w:r>
    </w:p>
    <w:p w:rsidRDefault="00050147" w:rsidP="00050147" w:rsidR="00050147">
      <w:pPr>
        <w:rPr>
          <w:rFonts w:cs="Times New Roman" w:eastAsia="Times New Roman"/>
          <w:szCs w:val="24"/>
        </w:rPr>
      </w:pPr>
    </w:p>
    <w:p w:rsidRDefault="00050147" w:rsidP="00050147" w:rsidR="0005014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050147" w:rsidP="00050147" w:rsidR="00050147">
      <w:pPr>
        <w:rPr>
          <w:rFonts w:cs="Times New Roman" w:eastAsia="Times New Roman"/>
          <w:szCs w:val="24"/>
        </w:rPr>
      </w:pPr>
    </w:p>
    <w:p w:rsidRDefault="00050147" w:rsidP="00050147" w:rsidR="0005014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MDK NAUTICA d. o. o. „u likvidaciji”, Novigrad, Sveti </w:t>
      </w:r>
      <w:proofErr w:type="spellStart"/>
      <w:r>
        <w:rPr>
          <w:rFonts w:cs="Times New Roman" w:eastAsia="Times New Roman"/>
        </w:rPr>
        <w:t>Vidal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bb</w:t>
      </w:r>
      <w:proofErr w:type="spellEnd"/>
      <w:r>
        <w:rPr>
          <w:rFonts w:cs="Times New Roman" w:eastAsia="Times New Roman"/>
        </w:rPr>
        <w:t xml:space="preserve">, OIB </w:t>
      </w:r>
      <w:r w:rsidRPr="00050147">
        <w:rPr>
          <w:rFonts w:cs="Times New Roman" w:eastAsia="Times New Roman"/>
        </w:rPr>
        <w:t>97970798597</w:t>
      </w:r>
      <w:r>
        <w:rPr>
          <w:rFonts w:cs="Times New Roman" w:eastAsia="Times New Roman"/>
        </w:rPr>
        <w:t xml:space="preserve">, MBS </w:t>
      </w:r>
      <w:r w:rsidRPr="00050147">
        <w:rPr>
          <w:rFonts w:cs="Times New Roman" w:eastAsia="Times New Roman"/>
        </w:rPr>
        <w:t>040211374</w:t>
      </w:r>
      <w:r>
        <w:rPr>
          <w:rFonts w:cs="Times New Roman" w:eastAsia="Times New Roman"/>
          <w:szCs w:val="24"/>
        </w:rPr>
        <w:t>.</w:t>
      </w:r>
    </w:p>
    <w:p w:rsidRDefault="00050147" w:rsidP="00050147" w:rsidR="00050147">
      <w:pPr>
        <w:rPr>
          <w:rFonts w:cs="Times New Roman" w:eastAsia="Times New Roman"/>
          <w:szCs w:val="24"/>
        </w:rPr>
      </w:pPr>
    </w:p>
    <w:p w:rsidRDefault="00050147" w:rsidP="00050147" w:rsidR="00050147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 iz Rijeke, Vatroslava Lisinskog 2, OIB 23303100671.</w:t>
      </w:r>
    </w:p>
    <w:p w:rsidRDefault="00050147" w:rsidP="00050147" w:rsidR="00050147">
      <w:pPr>
        <w:rPr>
          <w:rFonts w:cs="Times New Roman" w:eastAsia="Times New Roman"/>
          <w:szCs w:val="20"/>
        </w:rPr>
      </w:pPr>
    </w:p>
    <w:p w:rsidRDefault="00050147" w:rsidP="00050147" w:rsidR="0005014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MDK NAUTICA d. o. o. „u likvidaciji”, Novigrad, Sveti </w:t>
      </w:r>
      <w:proofErr w:type="spellStart"/>
      <w:r>
        <w:rPr>
          <w:rFonts w:cs="Times New Roman" w:eastAsia="Times New Roman"/>
        </w:rPr>
        <w:t>Vidal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bb</w:t>
      </w:r>
      <w:proofErr w:type="spellEnd"/>
      <w:r>
        <w:rPr>
          <w:rFonts w:cs="Times New Roman" w:eastAsia="Times New Roman"/>
        </w:rPr>
        <w:t xml:space="preserve">, OIB </w:t>
      </w:r>
      <w:r w:rsidRPr="00050147">
        <w:rPr>
          <w:rFonts w:cs="Times New Roman" w:eastAsia="Times New Roman"/>
        </w:rPr>
        <w:t>97970798597</w:t>
      </w:r>
      <w:r>
        <w:rPr>
          <w:rFonts w:cs="Times New Roman" w:eastAsia="Times New Roman"/>
        </w:rPr>
        <w:t xml:space="preserve">, MBS </w:t>
      </w:r>
      <w:r w:rsidRPr="00050147">
        <w:rPr>
          <w:rFonts w:cs="Times New Roman" w:eastAsia="Times New Roman"/>
        </w:rPr>
        <w:t>040211374</w:t>
      </w:r>
    </w:p>
    <w:p w:rsidRDefault="00050147" w:rsidP="00050147" w:rsidR="00050147">
      <w:pPr>
        <w:ind w:firstLine="709"/>
        <w:rPr>
          <w:rFonts w:cs="Times New Roman" w:eastAsia="Times New Roman"/>
          <w:szCs w:val="24"/>
        </w:rPr>
      </w:pPr>
    </w:p>
    <w:p w:rsidRDefault="00050147" w:rsidP="00050147" w:rsidR="0005014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MDK NAUTICA d. o. o. „u likvidaciji”, Novigrad, Sveti </w:t>
      </w:r>
      <w:proofErr w:type="spellStart"/>
      <w:r>
        <w:rPr>
          <w:rFonts w:cs="Times New Roman" w:eastAsia="Times New Roman"/>
        </w:rPr>
        <w:t>Vidal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bb</w:t>
      </w:r>
      <w:proofErr w:type="spellEnd"/>
      <w:r>
        <w:rPr>
          <w:rFonts w:cs="Times New Roman" w:eastAsia="Times New Roman"/>
        </w:rPr>
        <w:t xml:space="preserve">, OIB </w:t>
      </w:r>
      <w:r w:rsidRPr="00050147">
        <w:rPr>
          <w:rFonts w:cs="Times New Roman" w:eastAsia="Times New Roman"/>
        </w:rPr>
        <w:t>97970798597</w:t>
      </w:r>
      <w:r>
        <w:rPr>
          <w:rFonts w:cs="Times New Roman" w:eastAsia="Times New Roman"/>
        </w:rPr>
        <w:t xml:space="preserve">, MBS </w:t>
      </w:r>
      <w:r w:rsidRPr="00050147">
        <w:rPr>
          <w:rFonts w:cs="Times New Roman" w:eastAsia="Times New Roman"/>
        </w:rPr>
        <w:t>040211374</w:t>
      </w:r>
      <w:r>
        <w:rPr>
          <w:rFonts w:cs="Times New Roman" w:eastAsia="Times New Roman"/>
          <w:szCs w:val="24"/>
        </w:rPr>
        <w:t>.</w:t>
      </w:r>
    </w:p>
    <w:p w:rsidRDefault="00050147" w:rsidP="00050147" w:rsidR="00050147">
      <w:pPr>
        <w:rPr>
          <w:rFonts w:cs="Times New Roman" w:eastAsia="Times New Roman"/>
          <w:szCs w:val="24"/>
        </w:rPr>
      </w:pPr>
    </w:p>
    <w:p w:rsidRDefault="00050147" w:rsidP="00050147" w:rsidR="00050147">
      <w:pPr>
        <w:rPr>
          <w:rFonts w:cs="Times New Roman" w:eastAsia="Times New Roman"/>
          <w:szCs w:val="24"/>
        </w:rPr>
      </w:pPr>
    </w:p>
    <w:p w:rsidRDefault="00050147" w:rsidP="00050147" w:rsidR="00050147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050147" w:rsidP="00050147" w:rsidR="00050147">
      <w:pPr>
        <w:ind w:firstLine="708"/>
        <w:rPr>
          <w:rFonts w:cs="Times New Roman" w:eastAsia="Times New Roman"/>
          <w:szCs w:val="24"/>
        </w:rPr>
      </w:pPr>
    </w:p>
    <w:p w:rsidRDefault="00050147" w:rsidP="00050147" w:rsidR="0005014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7. kolovoza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MDK NAUTICA d. o. o. „u likvidaciji”, Novigrad</w:t>
      </w:r>
      <w:r>
        <w:rPr>
          <w:rFonts w:cs="Times New Roman" w:eastAsia="Times New Roman"/>
          <w:szCs w:val="24"/>
        </w:rPr>
        <w:t>.</w:t>
      </w:r>
    </w:p>
    <w:p w:rsidRDefault="00050147" w:rsidP="00050147" w:rsidR="00050147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3. kolovoza 2017. imao neizvršene osnove za plaćanje u neprekinutom razdoblju od 120 dana u ukupnom iznosu 5.788,80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18.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St-453/2017-3 koji sadrži podatke za identifikaciju dužnika, podatak o ukupnom iznosu duga evidentiranog na temelju neizvršenih osnova za plaćanje, poziv osobama ovlaštenim za zastupanje dužnika da u roku od 15 dana od objave oglasa podnesu sudu javnobilježnički </w:t>
      </w:r>
      <w:r>
        <w:rPr>
          <w:rFonts w:cs="Times New Roman" w:eastAsia="Times New Roman"/>
          <w:szCs w:val="24"/>
        </w:rPr>
        <w:lastRenderedPageBreak/>
        <w:t>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50147" w:rsidP="00050147" w:rsidR="0005014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50147" w:rsidP="00050147" w:rsidR="0005014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050147" w:rsidP="00050147" w:rsidR="00050147">
      <w:pPr>
        <w:rPr>
          <w:rFonts w:cs="Times New Roman" w:eastAsia="Times New Roman"/>
          <w:szCs w:val="24"/>
        </w:rPr>
      </w:pPr>
    </w:p>
    <w:p w:rsidRDefault="00050147" w:rsidP="00050147" w:rsidR="0005014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listopada 2017. </w:t>
      </w:r>
    </w:p>
    <w:p w:rsidRDefault="00050147" w:rsidP="00050147" w:rsidR="00050147">
      <w:pPr>
        <w:rPr>
          <w:rFonts w:cs="Times New Roman" w:eastAsia="Times New Roman"/>
          <w:szCs w:val="24"/>
        </w:rPr>
      </w:pPr>
    </w:p>
    <w:p w:rsidRDefault="00050147" w:rsidP="00050147" w:rsidR="0005014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50147" w:rsidP="00050147" w:rsidR="0005014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E1FBE">
        <w:rPr>
          <w:rFonts w:cs="Times New Roman" w:eastAsia="Times New Roman"/>
          <w:szCs w:val="24"/>
        </w:rPr>
        <w:t xml:space="preserve">, v. r. </w:t>
      </w:r>
    </w:p>
    <w:p w:rsidRDefault="00050147" w:rsidP="00050147" w:rsidR="00050147">
      <w:pPr>
        <w:jc w:val="left"/>
        <w:rPr>
          <w:rFonts w:cs="Times New Roman" w:eastAsia="Times New Roman"/>
          <w:szCs w:val="24"/>
        </w:rPr>
      </w:pPr>
    </w:p>
    <w:p w:rsidRDefault="00050147" w:rsidP="00050147" w:rsidR="00050147">
      <w:pPr>
        <w:jc w:val="left"/>
        <w:rPr>
          <w:rFonts w:cs="Times New Roman" w:eastAsia="Times New Roman"/>
          <w:szCs w:val="24"/>
        </w:rPr>
      </w:pPr>
    </w:p>
    <w:p w:rsidRDefault="00050147" w:rsidP="00050147" w:rsidR="0005014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50147" w:rsidP="00050147" w:rsidR="00050147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50147" w:rsidP="00050147" w:rsidR="000501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50147" w:rsidP="00050147" w:rsidR="00050147">
      <w:pPr>
        <w:rPr>
          <w:rFonts w:cs="Times New Roman" w:eastAsia="Times New Roman"/>
          <w:szCs w:val="24"/>
        </w:rPr>
      </w:pPr>
    </w:p>
    <w:p w:rsidRDefault="00050147" w:rsidP="00050147" w:rsidR="00050147">
      <w:pPr>
        <w:rPr>
          <w:rFonts w:cs="Times New Roman" w:eastAsia="Times New Roman"/>
          <w:szCs w:val="24"/>
        </w:rPr>
      </w:pPr>
    </w:p>
    <w:p w:rsidRDefault="00050147" w:rsidP="00050147" w:rsidR="0005014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050147" w:rsidP="00050147" w:rsidR="000501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50147" w:rsidP="00050147" w:rsidR="000501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MDK NAUTICA d. o. o. „u likvidaciji”, Novigrad, Sveti </w:t>
      </w:r>
      <w:proofErr w:type="spellStart"/>
      <w:r>
        <w:rPr>
          <w:rFonts w:cs="Times New Roman" w:eastAsia="Times New Roman"/>
        </w:rPr>
        <w:t>Vidal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bb</w:t>
      </w:r>
      <w:proofErr w:type="spellEnd"/>
      <w:r>
        <w:rPr>
          <w:rFonts w:cs="Times New Roman" w:eastAsia="Times New Roman"/>
        </w:rPr>
        <w:t xml:space="preserve">, </w:t>
      </w:r>
    </w:p>
    <w:p w:rsidRDefault="00050147" w:rsidP="00050147" w:rsidR="0005014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050147" w:rsidP="00050147" w:rsidR="000501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050147" w:rsidP="00050147" w:rsidR="0005014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, Rijeka, Vatroslava Lisinskog 2, </w:t>
      </w:r>
    </w:p>
    <w:p w:rsidRDefault="00050147" w:rsidP="00050147" w:rsidR="0005014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50147" w:rsidP="00050147" w:rsidR="000501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50147" w:rsidP="00050147" w:rsidR="000501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50147" w:rsidP="00050147" w:rsidR="00050147"/>
    <w:p w:rsidRDefault="00050147" w:rsidP="00050147" w:rsidR="00050147"/>
    <w:p w:rsidRDefault="00050147" w:rsidP="00050147" w:rsidR="00050147"/>
    <w:p w:rsidRDefault="004035CF" w:rsidR="004035CF"/>
    <w:sectPr w:rsidSect="00050147" w:rsidR="004035C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147" w:rsidP="00050147" w:rsidR="00050147">
      <w:r>
        <w:separator/>
      </w:r>
    </w:p>
  </w:endnote>
  <w:endnote w:id="0" w:type="continuationSeparator">
    <w:p w:rsidRDefault="00050147" w:rsidP="00050147" w:rsidR="00050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147" w:rsidP="00050147" w:rsidR="00050147">
      <w:r>
        <w:separator/>
      </w:r>
    </w:p>
  </w:footnote>
  <w:footnote w:id="0" w:type="continuationSeparator">
    <w:p w:rsidRDefault="00050147" w:rsidP="00050147" w:rsidR="00050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147" w:rsidR="00050147">
    <w:pPr>
      <w:pStyle w:val="Zaglavlje"/>
    </w:pPr>
    <w:r>
      <w:tab/>
    </w:r>
    <w:r>
      <w:t>2</w:t>
    </w:r>
    <w:r>
      <w:tab/>
      <w:t>11 St-453/2017-4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147" w:rsidR="00050147">
    <w:pPr>
      <w:pStyle w:val="Zaglavlje"/>
    </w:pPr>
    <w:r>
      <w:tab/>
    </w:r>
    <w:r>
      <w:tab/>
    </w:r>
    <w:r>
      <w:t>11 St-453/2017-4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7CAA"/>
    <w:rsid w:val="00050147"/>
    <w:rsid w:val="00267CAA"/>
    <w:rsid w:val="004035CF"/>
    <w:rsid w:val="00DE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014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501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147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0147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14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1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FB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E1FB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E1F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E1F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014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501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147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0147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14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1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FB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E1FB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E1F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E1F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188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MDK NAUTICA d.o.o. "u likvidaciji" NOVIGRAD</izvorni_sadrzaj>
    <derivirana_varijabla naziv="DomainObject.Predmet.ProtustrankaFormated_1">  MDK NAUTICA d.o.o. "u likvidaciji" NOVIGRAD</derivirana_varijabla>
  </DomainObject.Predmet.ProtustrankaFormated>
  <DomainObject.Predmet.ProtustrankaFormatedOIB>
    <izvorni_sadrzaj>  MDK NAUTICA d.o.o. "u likvidaciji" NOVIGRAD, OIB 97970798597</izvorni_sadrzaj>
    <derivirana_varijabla naziv="DomainObject.Predmet.ProtustrankaFormatedOIB_1">  MDK NAUTICA d.o.o. "u likvidaciji" NOVIGRAD, OIB 97970798597</derivirana_varijabla>
  </DomainObject.Predmet.ProtustrankaFormatedOIB>
  <DomainObject.Predmet.ProtustrankaFormatedWithAdress>
    <izvorni_sadrzaj> MDK NAUTICA d.o.o. "u likvidaciji" NOVIGRAD, Sveti Vidal/bb, 52466 Novigrad</izvorni_sadrzaj>
    <derivirana_varijabla naziv="DomainObject.Predmet.ProtustrankaFormatedWithAdress_1"> MDK NAUTICA d.o.o. "u likvidaciji" NOVIGRAD, Sveti Vidal/bb, 52466 Novigrad</derivirana_varijabla>
  </DomainObject.Predmet.ProtustrankaFormatedWithAdress>
  <DomainObject.Predmet.ProtustrankaFormatedWithAdressOIB>
    <izvorni_sadrzaj> MDK NAUTICA d.o.o. "u likvidaciji" NOVIGRAD, OIB 97970798597, Sveti Vidal/bb, 52466 Novigrad</izvorni_sadrzaj>
    <derivirana_varijabla naziv="DomainObject.Predmet.ProtustrankaFormatedWithAdressOIB_1"> MDK NAUTICA d.o.o. "u likvidaciji" NOVIGRAD, OIB 97970798597, Sveti Vidal/bb, 52466 Novigrad</derivirana_varijabla>
  </DomainObject.Predmet.ProtustrankaFormatedWithAdressOIB>
  <DomainObject.Predmet.ProtustrankaWithAdress>
    <izvorni_sadrzaj>MDK NAUTICA d.o.o. "u likvidaciji" NOVIGRAD Sveti Vidal/bb, 52466 Novigrad</izvorni_sadrzaj>
    <derivirana_varijabla naziv="DomainObject.Predmet.ProtustrankaWithAdress_1">MDK NAUTICA d.o.o. "u likvidaciji" NOVIGRAD Sveti Vidal/bb, 52466 Novigrad</derivirana_varijabla>
  </DomainObject.Predmet.ProtustrankaWithAdress>
  <DomainObject.Predmet.ProtustrankaWithAdressOIB>
    <izvorni_sadrzaj>MDK NAUTICA d.o.o. "u likvidaciji" NOVIGRAD, OIB 97970798597, Sveti Vidal/bb, 52466 Novigrad</izvorni_sadrzaj>
    <derivirana_varijabla naziv="DomainObject.Predmet.ProtustrankaWithAdressOIB_1">MDK NAUTICA d.o.o. "u likvidaciji" NOVIGRAD, OIB 97970798597, Sveti Vidal/bb, 52466 Novigrad</derivirana_varijabla>
  </DomainObject.Predmet.ProtustrankaWithAdressOIB>
  <DomainObject.Predmet.ProtustrankaNazivFormated>
    <izvorni_sadrzaj>MDK NAUTICA d.o.o. "u likvidaciji" NOVIGRAD</izvorni_sadrzaj>
    <derivirana_varijabla naziv="DomainObject.Predmet.ProtustrankaNazivFormated_1">MDK NAUTICA d.o.o. "u likvidaciji" NOVIGRAD</derivirana_varijabla>
  </DomainObject.Predmet.ProtustrankaNazivFormated>
  <DomainObject.Predmet.ProtustrankaNazivFormatedOIB>
    <izvorni_sadrzaj>MDK NAUTICA d.o.o. "u likvidaciji" NOVIGRAD, OIB 97970798597</izvorni_sadrzaj>
    <derivirana_varijabla naziv="DomainObject.Predmet.ProtustrankaNazivFormatedOIB_1">MDK NAUTICA d.o.o. "u likvidaciji" NOVIGRAD, OIB 97970798597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5788.80</izvorni_sadrzaj>
    <derivirana_varijabla naziv="DomainObject.Predmet.TrenutnaVrijednost_1">5788.80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MDK NAUTICA d.o.o. "u likvidaciji" NOVIGRAD</item>
    </izvorni_sadrzaj>
    <derivirana_varijabla naziv="DomainObject.Predmet.ProtuStrankaListFormated_1">
      <item>MDK NAUTICA d.o.o. "u likvidaciji" NOVIGRAD</item>
    </derivirana_varijabla>
  </DomainObject.Predmet.ProtuStrankaListFormated>
  <DomainObject.Predmet.ProtuStrankaListFormatedOIB>
    <izvorni_sadrzaj>
      <item>MDK NAUTICA d.o.o. "u likvidaciji" NOVIGRAD, OIB 97970798597</item>
    </izvorni_sadrzaj>
    <derivirana_varijabla naziv="DomainObject.Predmet.ProtuStrankaListFormatedOIB_1">
      <item>MDK NAUTICA d.o.o. "u likvidaciji" NOVIGRAD, OIB 97970798597</item>
    </derivirana_varijabla>
  </DomainObject.Predmet.ProtuStrankaListFormatedOIB>
  <DomainObject.Predmet.ProtuStrankaListFormatedWithAdress>
    <izvorni_sadrzaj>
      <item>MDK NAUTICA d.o.o. "u likvidaciji" NOVIGRAD, Sveti Vidal/bb, 52466 Novigrad</item>
    </izvorni_sadrzaj>
    <derivirana_varijabla naziv="DomainObject.Predmet.ProtuStrankaListFormatedWithAdress_1">
      <item>MDK NAUTICA d.o.o. "u likvidaciji" NOVIGRAD, Sveti Vidal/bb, 52466 Novigrad</item>
    </derivirana_varijabla>
  </DomainObject.Predmet.ProtuStrankaListFormatedWithAdress>
  <DomainObject.Predmet.ProtuStrankaListFormatedWithAdressOIB>
    <izvorni_sadrzaj>
      <item>MDK NAUTICA d.o.o. "u likvidaciji" NOVIGRAD, OIB 97970798597, Sveti Vidal/bb, 52466 Novigrad</item>
    </izvorni_sadrzaj>
    <derivirana_varijabla naziv="DomainObject.Predmet.ProtuStrankaListFormatedWithAdressOIB_1">
      <item>MDK NAUTICA d.o.o. "u likvidaciji" NOVIGRAD, OIB 97970798597, Sveti Vidal/bb, 52466 Novigrad</item>
    </derivirana_varijabla>
  </DomainObject.Predmet.ProtuStrankaListFormatedWithAdressOIB>
  <DomainObject.Predmet.ProtuStrankaListNazivFormated>
    <izvorni_sadrzaj>
      <item>MDK NAUTICA d.o.o. "u likvidaciji" NOVIGRAD</item>
    </izvorni_sadrzaj>
    <derivirana_varijabla naziv="DomainObject.Predmet.ProtuStrankaListNazivFormated_1">
      <item>MDK NAUTICA d.o.o. "u likvidaciji" NOVIGRAD</item>
    </derivirana_varijabla>
  </DomainObject.Predmet.ProtuStrankaListNazivFormated>
  <DomainObject.Predmet.ProtuStrankaListNazivFormatedOIB>
    <izvorni_sadrzaj>
      <item>MDK NAUTICA d.o.o. "u likvidaciji" NOVIGRAD, OIB 97970798597</item>
    </izvorni_sadrzaj>
    <derivirana_varijabla naziv="DomainObject.Predmet.ProtuStrankaListNazivFormatedOIB_1">
      <item>MDK NAUTICA d.o.o. "u likvidaciji" NOVIGRAD, OIB 97970798597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MDK NAUTICA d.o.o. "u likvidaciji" NOVIGRAD</izvorni_sadrzaj>
    <derivirana_varijabla naziv="DomainObject.Predmet.ProtustrankaIDrugi_1">MDK NAUTICA d.o.o. "u likvidaciji"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MDK NAUTICA d.o.o. "u likvidaciji" NOVIGRAD, OIB 97970798597, Sveti Vidal/bb, 52466 Novigrad</izvorni_sadrzaj>
    <derivirana_varijabla naziv="DomainObject.Predmet.ProtustrankaIDrugiAdressOIB_1">MDK NAUTICA d.o.o. "u likvidaciji" NOVIGRAD, OIB 97970798597, Sveti Vidal/bb,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MDK NAUTICA d.o.o. "u likvidaciji" NOVIGRAD</item>
    </izvorni_sadrzaj>
    <derivirana_varijabla naziv="DomainObject.Predmet.SudioniciListNaziv_1">
      <item>FINANCIJSKA AGENCIJA, RC RIJEKA, PODRUŽNICA PULA, PULA</item>
      <item>MDK NAUTICA d.o.o. "u likvidaciji"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MDK NAUTICA d.o.o. "u likvidaciji" NOVIGRAD, OIB 97970798597, Sveti Vidal/bb,52466 Novigrad</item>
    </izvorni_sadrzaj>
    <derivirana_varijabla naziv="DomainObject.Predmet.SudioniciListAdressOIB_1">
      <item>FINANCIJSKA AGENCIJA, RC RIJEKA, PODRUŽNICA PULA, PULA, OIB 85821130368, Giardini 5,52100 Pula</item>
      <item>MDK NAUTICA d.o.o. "u likvidaciji" NOVIGRAD, OIB 97970798597, Sveti Vidal/bb,52466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97970798597</item>
    </izvorni_sadrzaj>
    <derivirana_varijabla naziv="DomainObject.Predmet.SudioniciListNazivOIB_1">
      <item>, OIB 85821130368</item>
      <item>, OIB 97970798597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3755</properties:Characters>
  <properties:Lines>90</properties:Lines>
  <properties:Paragraphs>31</properties:Paragraphs>
  <properties:TotalTime>2</properties:TotalTime>
  <properties:ScaleCrop>false</properties:ScaleCrop>
  <properties:LinksUpToDate>false</properties:LinksUpToDate>
  <properties:CharactersWithSpaces>4485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2017-10-26T07:53:00Z</dcterms:created>
  <dc:creator>Morena Brajuha</dc:creator>
  <dc:description/>
  <cp:keywords/>
  <cp:lastModifiedBy>Morena Brajuha</cp:lastModifiedBy>
  <cp:lastPrinted>2017-10-30T08:03:00Z</cp:lastPrinted>
  <dcterms:modified xmlns:xsi="http://www.w3.org/2001/XMLSchema-instance" xsi:type="dcterms:W3CDTF">2017-10-30T08:03:00Z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