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b4e61" w14:paraId="61b4e61"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AD300E" w:rsidP="002C0587" w:rsidR="00AD300E"/>
    <w:p w:rsidRDefault="00AD300E" w:rsidP="002C0587" w:rsidR="00AD300E"/>
    <w:p w:rsidRDefault="002C0587" w:rsidP="002C0587" w:rsidR="002C0587">
      <w:pPr>
        <w:jc w:val="center"/>
      </w:pPr>
      <w:r>
        <w:t>Z A P I S N I K</w:t>
      </w:r>
    </w:p>
    <w:p w:rsidRDefault="002C0587" w:rsidP="002C0587" w:rsidR="002C0587">
      <w:pPr>
        <w:jc w:val="center"/>
      </w:pPr>
      <w:r>
        <w:t xml:space="preserve">od </w:t>
      </w:r>
      <w:r w:rsidR="0083124A">
        <w:t>25</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AF5380" w:rsidRPr="00FA277E">
        <w:rPr>
          <w:bCs/>
        </w:rPr>
        <w:t>MONTEMARE</w:t>
      </w:r>
      <w:r w:rsidR="00AF5380" w:rsidRPr="00FA277E">
        <w:t xml:space="preserve"> d. o. o. za etno - turizam i turistička agencija Tribalj, Mali Sušik 2, OIB: 50192413319, MBS: 040180841</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AF5380">
        <w:t>10,40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9E7246">
        <w:t>3</w:t>
      </w:r>
      <w:r w:rsidR="00EC1ED4">
        <w:t>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AF5380">
        <w:t xml:space="preserve">dužnikovog </w:t>
      </w:r>
      <w:r w:rsidR="00241753">
        <w:t xml:space="preserve">izvješća </w:t>
      </w:r>
      <w:r w:rsidR="00791C15">
        <w:t xml:space="preserve">od </w:t>
      </w:r>
      <w:r w:rsidR="00AF5380">
        <w:t>5. siječnja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7876CD" w:rsidP="007876CD" w:rsidR="007876CD">
      <w:pPr>
        <w:jc w:val="both"/>
        <w:rPr>
          <w:bCs/>
        </w:rPr>
      </w:pPr>
      <w:r>
        <w:rPr>
          <w:bCs/>
        </w:rPr>
        <w:tab/>
        <w:t>Sud donosi</w:t>
      </w:r>
    </w:p>
    <w:p w:rsidRDefault="00AD300E" w:rsidP="007876CD" w:rsidR="00AD300E">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AF5380" w:rsidRPr="00FA277E">
        <w:rPr>
          <w:bCs/>
        </w:rPr>
        <w:t>MONTEMARE</w:t>
      </w:r>
      <w:r w:rsidR="00AF5380" w:rsidRPr="00FA277E">
        <w:t xml:space="preserve"> d. o. o. za etno - turizam i turistička agencija Tribalj, Mali Sušik 2, OIB: 50192413319, MBS: 040180841</w:t>
      </w:r>
      <w:r w:rsidR="00AF5380">
        <w:t xml:space="preserve">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AF5380" w:rsidRPr="00FA277E">
        <w:rPr>
          <w:bCs/>
        </w:rPr>
        <w:t>MONTEMARE</w:t>
      </w:r>
      <w:r w:rsidR="00AF5380" w:rsidRPr="00FA277E">
        <w:t xml:space="preserve"> d. o. o. za etno - turizam i turistička agencija Tribalj, Mali Sušik 2, OIB: 50192413319, MBS: 040180841</w:t>
      </w:r>
      <w:r>
        <w:t>.</w:t>
      </w:r>
    </w:p>
    <w:p w:rsidRDefault="007876CD" w:rsidP="007876CD" w:rsidR="007876CD">
      <w:pPr>
        <w:jc w:val="both"/>
      </w:pPr>
    </w:p>
    <w:p w:rsidRDefault="00AD300E" w:rsidP="007876CD" w:rsidR="00AD300E">
      <w:pPr>
        <w:jc w:val="center"/>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AF5380" w:rsidRPr="00FA277E">
        <w:rPr>
          <w:bCs/>
        </w:rPr>
        <w:t>MONTEMARE</w:t>
      </w:r>
      <w:r w:rsidR="00AF5380" w:rsidRPr="00FA277E">
        <w:t xml:space="preserve"> d. o. o. za etno - turizam i turistička agencija Tribalj, Mali Sušik 2, OIB: 50192413319, MBS: 040180841</w:t>
      </w:r>
      <w:r>
        <w:t>.</w:t>
      </w:r>
    </w:p>
    <w:p w:rsidRDefault="007876CD" w:rsidP="007876CD" w:rsidR="007876CD">
      <w:pPr>
        <w:ind w:firstLine="1440"/>
        <w:jc w:val="both"/>
      </w:pPr>
      <w:r>
        <w:t xml:space="preserve">Dana </w:t>
      </w:r>
      <w:r w:rsidR="00C30058">
        <w:t>20</w:t>
      </w:r>
      <w:r w:rsidR="005C606A">
        <w:t>. prosinca</w:t>
      </w:r>
      <w:r w:rsidR="00F80D51">
        <w:t xml:space="preserve"> 201</w:t>
      </w:r>
      <w:r w:rsidR="00F45C13">
        <w:t>6</w:t>
      </w:r>
      <w:r>
        <w:t>. godine doneseno je rješenje ovog suda posl. br. St-</w:t>
      </w:r>
      <w:r w:rsidR="005468E2">
        <w:t>11</w:t>
      </w:r>
      <w:r w:rsidR="00AF5380">
        <w:t>35</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AF5380">
        <w:rPr>
          <w:bCs/>
        </w:rPr>
        <w:t>3</w:t>
      </w:r>
      <w:r w:rsidR="00EC1ED4">
        <w:rPr>
          <w:bCs/>
        </w:rPr>
        <w:t>0. prosinca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i dužnik tvrdi da iste imovine nema</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25</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AF5380">
        <w:t>10,</w:t>
      </w:r>
      <w:r w:rsidR="00AD300E">
        <w:t>45</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621F" w:rsidP="002C0587" w:rsidR="002D621F">
      <w:r>
        <w:separator/>
      </w:r>
    </w:p>
  </w:endnote>
  <w:endnote w:id="0" w:type="continuationSeparator">
    <w:p w:rsidRDefault="002D621F" w:rsidP="002C0587" w:rsidR="002D62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8B1208">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621F" w:rsidP="002C0587" w:rsidR="002D621F">
      <w:r>
        <w:separator/>
      </w:r>
    </w:p>
  </w:footnote>
  <w:footnote w:id="0" w:type="continuationSeparator">
    <w:p w:rsidRDefault="002D621F" w:rsidP="002C0587" w:rsidR="002D62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83124A">
      <w:t>1</w:t>
    </w:r>
    <w:r w:rsidR="00AF5380">
      <w:t>35</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72CCE"/>
    <w:rsid w:val="001A164B"/>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2D621F"/>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3476"/>
    <w:rsid w:val="004D4439"/>
    <w:rsid w:val="004F6C16"/>
    <w:rsid w:val="004F7E4C"/>
    <w:rsid w:val="00506007"/>
    <w:rsid w:val="0051785A"/>
    <w:rsid w:val="00520689"/>
    <w:rsid w:val="00520B6E"/>
    <w:rsid w:val="00537A69"/>
    <w:rsid w:val="0054320F"/>
    <w:rsid w:val="005468E2"/>
    <w:rsid w:val="00560D3C"/>
    <w:rsid w:val="00570B58"/>
    <w:rsid w:val="005764B7"/>
    <w:rsid w:val="005B13BC"/>
    <w:rsid w:val="005C3954"/>
    <w:rsid w:val="005C606A"/>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124A"/>
    <w:rsid w:val="00836506"/>
    <w:rsid w:val="00872DC3"/>
    <w:rsid w:val="008747E2"/>
    <w:rsid w:val="00894FAD"/>
    <w:rsid w:val="0089632E"/>
    <w:rsid w:val="008B1208"/>
    <w:rsid w:val="008D5A66"/>
    <w:rsid w:val="008F13F3"/>
    <w:rsid w:val="00930A76"/>
    <w:rsid w:val="00932749"/>
    <w:rsid w:val="00942A0F"/>
    <w:rsid w:val="009951C2"/>
    <w:rsid w:val="009C0151"/>
    <w:rsid w:val="009C0568"/>
    <w:rsid w:val="009C4251"/>
    <w:rsid w:val="009E43FF"/>
    <w:rsid w:val="009E7246"/>
    <w:rsid w:val="00A0162D"/>
    <w:rsid w:val="00A2701B"/>
    <w:rsid w:val="00A50765"/>
    <w:rsid w:val="00A70836"/>
    <w:rsid w:val="00A81428"/>
    <w:rsid w:val="00A935E9"/>
    <w:rsid w:val="00AA43BC"/>
    <w:rsid w:val="00AD300E"/>
    <w:rsid w:val="00AE03DF"/>
    <w:rsid w:val="00AF0A5D"/>
    <w:rsid w:val="00AF2A6C"/>
    <w:rsid w:val="00AF5380"/>
    <w:rsid w:val="00B34CD4"/>
    <w:rsid w:val="00B36526"/>
    <w:rsid w:val="00B51DF8"/>
    <w:rsid w:val="00B57EC1"/>
    <w:rsid w:val="00B60D7B"/>
    <w:rsid w:val="00B713D1"/>
    <w:rsid w:val="00B72715"/>
    <w:rsid w:val="00B93FF3"/>
    <w:rsid w:val="00BA3EB5"/>
    <w:rsid w:val="00BB01C9"/>
    <w:rsid w:val="00BB2E51"/>
    <w:rsid w:val="00BC41C9"/>
    <w:rsid w:val="00BF05A6"/>
    <w:rsid w:val="00BF2DB4"/>
    <w:rsid w:val="00C03BEE"/>
    <w:rsid w:val="00C17835"/>
    <w:rsid w:val="00C30058"/>
    <w:rsid w:val="00C81030"/>
    <w:rsid w:val="00C81467"/>
    <w:rsid w:val="00C923DB"/>
    <w:rsid w:val="00CA213F"/>
    <w:rsid w:val="00CB34E3"/>
    <w:rsid w:val="00CF28F9"/>
    <w:rsid w:val="00D11A21"/>
    <w:rsid w:val="00D13894"/>
    <w:rsid w:val="00D15A70"/>
    <w:rsid w:val="00D514DD"/>
    <w:rsid w:val="00D67E91"/>
    <w:rsid w:val="00D86571"/>
    <w:rsid w:val="00DC28E9"/>
    <w:rsid w:val="00E0751C"/>
    <w:rsid w:val="00E403FA"/>
    <w:rsid w:val="00E518D1"/>
    <w:rsid w:val="00E63FC0"/>
    <w:rsid w:val="00E75547"/>
    <w:rsid w:val="00E80EF9"/>
    <w:rsid w:val="00E83BE7"/>
    <w:rsid w:val="00E9228D"/>
    <w:rsid w:val="00EB13D9"/>
    <w:rsid w:val="00EB1F4D"/>
    <w:rsid w:val="00EC1ED4"/>
    <w:rsid w:val="00ED0D53"/>
    <w:rsid w:val="00ED39F3"/>
    <w:rsid w:val="00ED54B6"/>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B1208"/>
    <w:rPr>
      <w:color w:val="808080"/>
      <w:bdr w:space="0" w:sz="0" w:color="auto" w:val="none"/>
      <w:shd w:fill="auto" w:color="auto" w:val="clear"/>
    </w:rPr>
  </w:style>
  <w:style w:customStyle="true" w:styleId="eSPISCCParagraphDefaultFont" w:type="character">
    <w:name w:val="eSPIS_CC_Paragraph Default Font"/>
    <w:basedOn w:val="Zadanifontodlomka"/>
    <w:rsid w:val="008B12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1208"/>
    <w:rPr>
      <w:bdr w:space="0" w:sz="0" w:color="auto" w:val="none"/>
      <w:shd w:fill="FFFFCC" w:color="auto" w:val="clear"/>
      <w:lang w:val="hr-HR"/>
    </w:rPr>
  </w:style>
  <w:style w:customStyle="true" w:styleId="PozadinaSvijetloCrvena" w:type="character">
    <w:name w:val="Pozadina_SvijetloCrvena"/>
    <w:basedOn w:val="eSPISCCParagraphDefaultFont"/>
    <w:rsid w:val="008B12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12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8B1208"/>
    <w:rPr>
      <w:color w:val="808080"/>
      <w:bdr w:color="auto" w:space="0" w:sz="0" w:val="none"/>
      <w:shd w:color="auto" w:fill="auto" w:val="clear"/>
    </w:rPr>
  </w:style>
  <w:style w:customStyle="1" w:styleId="eSPISCCParagraphDefaultFont" w:type="character">
    <w:name w:val="eSPIS_CC_Paragraph Default Font"/>
    <w:basedOn w:val="Zadanifontodlomka"/>
    <w:rsid w:val="008B12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1208"/>
    <w:rPr>
      <w:bdr w:color="auto" w:space="0" w:sz="0" w:val="none"/>
      <w:shd w:color="auto" w:fill="FFFFCC" w:val="clear"/>
      <w:lang w:val="hr-HR"/>
    </w:rPr>
  </w:style>
  <w:style w:customStyle="1" w:styleId="PozadinaSvijetloCrvena" w:type="character">
    <w:name w:val="Pozadina_SvijetloCrvena"/>
    <w:basedOn w:val="eSPISCCParagraphDefaultFont"/>
    <w:rsid w:val="008B12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12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25. travnja 2017.</izvorni_sadrzaj>
    <derivirana_varijabla naziv="DomainObject.PlaniraniZavrsetakDatum_1">25. travnja 2017.</derivirana_varijabla>
  </DomainObject.PlaniraniZavrsetakDatum>
  <DomainObject.PlaniraniPocetakDatum>
    <izvorni_sadrzaj>25. travnja 2017.</izvorni_sadrzaj>
    <derivirana_varijabla naziv="DomainObject.PlaniraniPocetakDatum_1">25.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2017.</izvorni_sadrzaj>
    <derivirana_varijabla naziv="DomainObject.Zapisnik.DatumKreiranja_1">25. travnja 2017.</derivirana_varijabla>
  </DomainObject.Zapisnik.DatumKreiranja>
  <DomainObject.Zapisnik.ImovinskaKorist>
    <izvorni_sadrzaj/>
    <derivirana_varijabla naziv="DomainObject.Zapisnik.ImovinskaKorist_1"/>
  </DomainObject.Zapisnik.ImovinskaKorist>
  <DomainObject.Zapisnik.Oznaka>
    <izvorni_sadrzaj>St-1135/2016-6</izvorni_sadrzaj>
    <derivirana_varijabla naziv="DomainObject.Zapisnik.Oznaka_1">St-1135/2016-6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1135</izvorni_sadrzaj>
    <derivirana_varijabla naziv="DomainObject.Predmet.Broj_1">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St-1135/2016</izvorni_sadrzaj>
    <derivirana_varijabla naziv="DomainObject.Predmet.OznakaBroj_1">St-1135/2016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MONTEMARE d.o.o.</izvorni_sadrzaj>
    <derivirana_varijabla naziv="DomainObject.Predmet.ProtustrankaFormated_1">  MONTEMARE d.o.o.</derivirana_varijabla>
  </DomainObject.Predmet.ProtustrankaFormated>
  <DomainObject.Predmet.ProtustrankaFormatedOIB>
    <izvorni_sadrzaj>  MONTEMARE d.o.o., OIB 50192413319</izvorni_sadrzaj>
    <derivirana_varijabla naziv="DomainObject.Predmet.ProtustrankaFormatedOIB_1">  MONTEMARE d.o.o., OIB 50192413319</derivirana_varijabla>
  </DomainObject.Predmet.ProtustrankaFormatedOIB>
  <DomainObject.Predmet.ProtustrankaFormatedWithAdress>
    <izvorni_sadrzaj> MONTEMARE d.o.o., Mali Sušik 2, 51243 Tribalj</izvorni_sadrzaj>
    <derivirana_varijabla naziv="DomainObject.Predmet.ProtustrankaFormatedWithAdress_1"> MONTEMARE d.o.o., Mali Sušik 2, 51243 Tribalj</derivirana_varijabla>
  </DomainObject.Predmet.ProtustrankaFormatedWithAdress>
  <DomainObject.Predmet.ProtustrankaFormatedWithAdressOIB>
    <izvorni_sadrzaj> MONTEMARE d.o.o., OIB 50192413319, Mali Sušik 2, 51243 Tribalj</izvorni_sadrzaj>
    <derivirana_varijabla naziv="DomainObject.Predmet.ProtustrankaFormatedWithAdressOIB_1"> MONTEMARE d.o.o., OIB 50192413319, Mali Sušik 2, 51243 Tribalj</derivirana_varijabla>
  </DomainObject.Predmet.ProtustrankaFormatedWithAdressOIB>
  <DomainObject.Predmet.ProtustrankaWithAdress>
    <izvorni_sadrzaj>MONTEMARE d.o.o. Mali Sušik 2, 51243 Tribalj</izvorni_sadrzaj>
    <derivirana_varijabla naziv="DomainObject.Predmet.ProtustrankaWithAdress_1">MONTEMARE d.o.o. Mali Sušik 2, 51243 Tribalj</derivirana_varijabla>
  </DomainObject.Predmet.ProtustrankaWithAdress>
  <DomainObject.Predmet.ProtustrankaWithAdressOIB>
    <izvorni_sadrzaj>MONTEMARE d.o.o., OIB 50192413319, Mali Sušik 2, 51243 Tribalj</izvorni_sadrzaj>
    <derivirana_varijabla naziv="DomainObject.Predmet.ProtustrankaWithAdressOIB_1">MONTEMARE d.o.o., OIB 50192413319, Mali Sušik 2, 51243 Tribalj</derivirana_varijabla>
  </DomainObject.Predmet.ProtustrankaWithAdressOIB>
  <DomainObject.Predmet.ProtustrankaNazivFormated>
    <izvorni_sadrzaj>MONTEMARE d.o.o.</izvorni_sadrzaj>
    <derivirana_varijabla naziv="DomainObject.Predmet.ProtustrankaNazivFormated_1">MONTEMARE d.o.o.</derivirana_varijabla>
  </DomainObject.Predmet.ProtustrankaNazivFormated>
  <DomainObject.Predmet.ProtustrankaNazivFormatedOIB>
    <izvorni_sadrzaj>MONTEMARE d.o.o., OIB 50192413319</izvorni_sadrzaj>
    <derivirana_varijabla naziv="DomainObject.Predmet.ProtustrankaNazivFormatedOIB_1">MONTEMARE d.o.o., OIB 50192413319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MONTEMARE d.o.o.</item>
    </izvorni_sadrzaj>
    <derivirana_varijabla naziv="DomainObject.Predmet.ProtuStrankaListFormated_1">
      <item>MONTEMARE d.o.o.</item>
    </derivirana_varijabla>
  </DomainObject.Predmet.ProtuStrankaListFormated>
  <DomainObject.Predmet.ProtuStrankaListFormatedOIB>
    <izvorni_sadrzaj>
      <item>MONTEMARE d.o.o., OIB 50192413319</item>
    </izvorni_sadrzaj>
    <derivirana_varijabla naziv="DomainObject.Predmet.ProtuStrankaListFormatedOIB_1">
      <item>MONTEMARE d.o.o., OIB 50192413319</item>
    </derivirana_varijabla>
  </DomainObject.Predmet.ProtuStrankaListFormatedOIB>
  <DomainObject.Predmet.ProtuStrankaListFormatedWithAdress>
    <izvorni_sadrzaj>
      <item>MONTEMARE d.o.o., Mali Sušik 2, 51243 Tribalj</item>
    </izvorni_sadrzaj>
    <derivirana_varijabla naziv="DomainObject.Predmet.ProtuStrankaListFormatedWithAdress_1">
      <item>MONTEMARE d.o.o., Mali Sušik 2, 51243 Tribalj</item>
    </derivirana_varijabla>
  </DomainObject.Predmet.ProtuStrankaListFormatedWithAdress>
  <DomainObject.Predmet.ProtuStrankaListFormatedWithAdressOIB>
    <izvorni_sadrzaj>
      <item>MONTEMARE d.o.o., OIB 50192413319, Mali Sušik 2, 51243 Tribalj</item>
    </izvorni_sadrzaj>
    <derivirana_varijabla naziv="DomainObject.Predmet.ProtuStrankaListFormatedWithAdressOIB_1">
      <item>MONTEMARE d.o.o., OIB 50192413319, Mali Sušik 2, 51243 Tribalj</item>
    </derivirana_varijabla>
  </DomainObject.Predmet.ProtuStrankaListFormatedWithAdressOIB>
  <DomainObject.Predmet.ProtuStrankaListNazivFormated>
    <izvorni_sadrzaj>
      <item>MONTEMARE d.o.o.</item>
    </izvorni_sadrzaj>
    <derivirana_varijabla naziv="DomainObject.Predmet.ProtuStrankaListNazivFormated_1">
      <item>MONTEMARE d.o.o.</item>
    </derivirana_varijabla>
  </DomainObject.Predmet.ProtuStrankaListNazivFormated>
  <DomainObject.Predmet.ProtuStrankaListNazivFormatedOIB>
    <izvorni_sadrzaj>
      <item>MONTEMARE d.o.o., OIB 50192413319</item>
    </izvorni_sadrzaj>
    <derivirana_varijabla naziv="DomainObject.Predmet.ProtuStrankaListNazivFormatedOIB_1">
      <item>MONTEMARE d.o.o., OIB 50192413319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St-1135/2016-6</izvorni_sadrzaj>
    <derivirana_varijabla naziv="DomainObject.PoslovniBrojDokumenta_1">St-1135/2016-6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MONTEMARE d.o.o.</izvorni_sadrzaj>
    <derivirana_varijabla naziv="DomainObject.Predmet.ProtustrankaIDrugi_1">MONTEMARE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MONTEMARE d.o.o., OIB 50192413319, Mali Sušik 2, 51243 Tribalj</izvorni_sadrzaj>
    <derivirana_varijabla naziv="DomainObject.Predmet.ProtustrankaIDrugiAdressOIB_1">MONTEMARE d.o.o., OIB 50192413319, Mali Sušik 2,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MONTEMARE d.o.o.</item>
    </izvorni_sadrzaj>
    <derivirana_varijabla naziv="DomainObject.Predmet.SudioniciListNaziv_1">
      <item>FINA Rijeka</item>
      <item>MONTEMARE d.o.o.</item>
    </derivirana_varijabla>
  </DomainObject.Predmet.SudioniciListNaziv>
  <DomainObject.Predmet.SudioniciListAdressOIB>
    <izvorni_sadrzaj>
      <item>FINA Rijeka, OIB 85821130368, Frana Kurelca 8,51000 Rijeka</item>
      <item>MONTEMARE d.o.o., OIB 50192413319, Mali Sušik 2,51243 Tribalj</item>
    </izvorni_sadrzaj>
    <derivirana_varijabla naziv="DomainObject.Predmet.SudioniciListAdressOIB_1">
      <item>FINA Rijeka, OIB 85821130368, Frana Kurelca 8,51000 Rijeka</item>
      <item>MONTEMARE d.o.o., OIB 50192413319, Mali Sušik 2,51243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50192413319</item>
    </izvorni_sadrzaj>
    <derivirana_varijabla naziv="DomainObject.Predmet.SudioniciListNazivOIB_1">
      <item>, OIB 85821130368</item>
      <item>, OIB 50192413319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3561</properties:Characters>
  <properties:Lines>94</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2017-04-25T08:44:00Z</dcterms:created>
  <dc:creator>Vera Jelenović</dc:creator>
  <cp:lastModifiedBy>Danijela Fumić</cp:lastModifiedBy>
  <dcterms:modified xmlns:xsi="http://www.w3.org/2001/XMLSchema-instance" xsi:type="dcterms:W3CDTF">2017-04-25T08:47:00Z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St-1135/2016-6 / Zapisnik - Ročište radi rasprave o uvjetima za otvaranje steč. post.</vt:lpwstr>
  </prop:property>
  <prop:property name="CC_coloring" pid="5" fmtid="{D5CDD505-2E9C-101B-9397-08002B2CF9AE}">
    <vt:bool>false</vt:bool>
  </prop:property>
</prop:Properties>
</file>