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a6b2c" w14:paraId="d1a6b2c" w:rsidRDefault="00AB4602" w:rsidP="00446421" w:rsidR="00446421" w:rsidRPr="00446421">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446421" w:rsidRPr="00446421">
        <w:rPr>
          <w:rFonts w:cs="Times New Roman"/>
          <w:b/>
        </w:rPr>
        <w:t xml:space="preserve">     </w:t>
      </w:r>
      <w:r w:rsidR="00446421" w:rsidRPr="00446421">
        <w:rPr>
          <w:rFonts w:cs="Times New Roman"/>
        </w:rPr>
        <w:t>REPUBLIKA HRVATSKA</w:t>
      </w:r>
    </w:p>
    <w:p w:rsidRDefault="00446421" w:rsidP="00446421" w:rsidR="00446421" w:rsidRPr="00446421">
      <w:pPr>
        <w:spacing w:after="0"/>
        <w:rPr>
          <w:rFonts w:cs="Times New Roman" w:eastAsia="Times New Roman"/>
          <w:lang w:eastAsia="hr-HR"/>
        </w:rPr>
      </w:pPr>
      <w:r w:rsidRPr="00446421">
        <w:rPr>
          <w:rFonts w:cs="Times New Roman" w:eastAsia="Times New Roman"/>
          <w:lang w:eastAsia="hr-HR"/>
        </w:rPr>
        <w:t xml:space="preserve"> TRGOVAČKI SUD U ZAGREBU</w:t>
      </w:r>
    </w:p>
    <w:p w:rsidRDefault="00446421" w:rsidP="00446421" w:rsidR="00446421" w:rsidRPr="00446421">
      <w:pPr>
        <w:spacing w:after="0"/>
        <w:rPr>
          <w:rFonts w:cs="Times New Roman" w:eastAsia="Times New Roman"/>
          <w:lang w:eastAsia="hr-HR"/>
        </w:rPr>
      </w:pPr>
      <w:r w:rsidRPr="00446421">
        <w:rPr>
          <w:rFonts w:cs="Times New Roman" w:eastAsia="Times New Roman"/>
          <w:lang w:eastAsia="hr-HR"/>
        </w:rPr>
        <w:t xml:space="preserve">       Stalna služba u Karlovcu </w:t>
      </w:r>
    </w:p>
    <w:p w:rsidRDefault="00446421" w:rsidP="00446421" w:rsidR="00446421" w:rsidRPr="00446421">
      <w:pPr>
        <w:spacing w:after="0"/>
        <w:rPr>
          <w:rFonts w:cs="Times New Roman" w:eastAsia="Times New Roman"/>
          <w:lang w:eastAsia="hr-HR"/>
        </w:rPr>
      </w:pPr>
      <w:r w:rsidRPr="00446421">
        <w:rPr>
          <w:rFonts w:cs="Times New Roman" w:eastAsia="Times New Roman"/>
          <w:lang w:eastAsia="hr-HR"/>
        </w:rPr>
        <w:t xml:space="preserve">   Karlovac, Trg hrvatskih branitelja 1/II</w:t>
      </w:r>
      <w:r w:rsidRPr="00446421">
        <w:rPr>
          <w:rFonts w:cs="Times New Roman" w:eastAsia="Times New Roman"/>
          <w:lang w:eastAsia="hr-HR"/>
        </w:rPr>
        <w:tab/>
      </w:r>
    </w:p>
    <w:p w:rsidRDefault="00446421" w:rsidP="00446421" w:rsidR="00446421" w:rsidRPr="00446421">
      <w:pPr>
        <w:spacing w:after="0"/>
        <w:rPr>
          <w:rFonts w:cs="Times New Roman" w:eastAsia="Times New Roman"/>
          <w:lang w:eastAsia="hr-HR"/>
        </w:rPr>
      </w:pPr>
    </w:p>
    <w:p w:rsidRDefault="00446421" w:rsidP="00446421" w:rsidR="00446421" w:rsidRPr="00446421">
      <w:pPr>
        <w:spacing w:after="0"/>
        <w:jc w:val="center"/>
        <w:rPr>
          <w:rFonts w:cs="Times New Roman" w:eastAsia="Times New Roman"/>
          <w:lang w:eastAsia="hr-HR"/>
        </w:rPr>
      </w:pPr>
      <w:r w:rsidRPr="00446421">
        <w:rPr>
          <w:rFonts w:cs="Times New Roman" w:eastAsia="Times New Roman"/>
          <w:lang w:eastAsia="hr-HR"/>
        </w:rPr>
        <w:t>R E P U B L I K A  H R V A T S K A</w:t>
      </w:r>
    </w:p>
    <w:p w:rsidRDefault="00446421" w:rsidP="00446421" w:rsidR="00446421" w:rsidRPr="00446421">
      <w:pPr>
        <w:spacing w:after="0"/>
        <w:rPr>
          <w:rFonts w:cs="Times New Roman" w:eastAsia="Times New Roman"/>
          <w:lang w:eastAsia="hr-HR"/>
        </w:rPr>
      </w:pPr>
    </w:p>
    <w:p w:rsidRDefault="00446421" w:rsidP="00446421" w:rsidR="00446421" w:rsidRPr="00446421">
      <w:pPr>
        <w:tabs>
          <w:tab w:pos="4050" w:val="left"/>
        </w:tabs>
        <w:spacing w:after="0"/>
        <w:jc w:val="center"/>
        <w:rPr>
          <w:rFonts w:cs="Times New Roman" w:eastAsia="Times New Roman"/>
          <w:lang w:eastAsia="hr-HR"/>
        </w:rPr>
      </w:pPr>
      <w:r w:rsidRPr="00446421">
        <w:rPr>
          <w:rFonts w:cs="Times New Roman" w:eastAsia="Times New Roman"/>
          <w:lang w:eastAsia="hr-HR"/>
        </w:rPr>
        <w:t>R J E Š E N J E</w:t>
      </w:r>
    </w:p>
    <w:p w:rsidRDefault="00446421" w:rsidP="00446421" w:rsidR="00446421" w:rsidRPr="00446421">
      <w:pPr>
        <w:spacing w:after="0"/>
        <w:rPr>
          <w:rFonts w:cs="Times New Roman" w:eastAsia="Times New Roman"/>
          <w:lang w:eastAsia="hr-HR"/>
        </w:rPr>
      </w:pPr>
    </w:p>
    <w:p w:rsidRDefault="00446421" w:rsidP="00446421" w:rsidR="00446421" w:rsidRPr="00446421">
      <w:pPr>
        <w:spacing w:after="0"/>
        <w:jc w:val="both"/>
        <w:rPr>
          <w:rFonts w:cs="Times New Roman" w:eastAsia="Times New Roman"/>
          <w:lang w:eastAsia="hr-HR"/>
        </w:rPr>
      </w:pPr>
      <w:r w:rsidRPr="00446421">
        <w:rPr>
          <w:rFonts w:cs="Times New Roman" w:eastAsia="Times New Roman"/>
          <w:lang w:eastAsia="hr-HR"/>
        </w:rPr>
        <w:tab/>
        <w:t>TRGOVAČKI SUD U ZAGREBU, Stalna služba u Karlovcu</w:t>
      </w:r>
      <w:r w:rsidRPr="00446421">
        <w:rPr>
          <w:rFonts w:cs="Times New Roman" w:eastAsia="Times New Roman"/>
          <w:b/>
          <w:lang w:eastAsia="hr-HR"/>
        </w:rPr>
        <w:t>,</w:t>
      </w:r>
      <w:r w:rsidRPr="00446421">
        <w:rPr>
          <w:rFonts w:cs="Times New Roman" w:eastAsia="Times New Roman"/>
          <w:lang w:eastAsia="hr-HR"/>
        </w:rPr>
        <w:t xml:space="preserve"> po sucu Jadranki Mađeruh, kao stečajnom sucu, u stečajnom postupku nad stečajnim dužnikom GOLF &amp; COUNTRY CLUB ZAGREB d.o.o. u stečaju, Zagreb, Jadranska avenija 6, OIB: 54566277575,  28. rujna 2018.</w:t>
      </w:r>
    </w:p>
    <w:p w:rsidRDefault="00446421" w:rsidP="00446421" w:rsidR="00446421" w:rsidRPr="00446421">
      <w:pPr>
        <w:spacing w:after="0"/>
        <w:rPr>
          <w:rFonts w:cs="Times New Roman" w:eastAsia="Times New Roman"/>
          <w:lang w:eastAsia="hr-HR"/>
        </w:rPr>
      </w:pPr>
    </w:p>
    <w:p w:rsidRDefault="00446421" w:rsidP="00446421" w:rsidR="00446421" w:rsidRPr="00446421">
      <w:pPr>
        <w:spacing w:after="0"/>
        <w:jc w:val="center"/>
        <w:rPr>
          <w:rFonts w:cs="Times New Roman" w:eastAsia="Times New Roman"/>
          <w:lang w:eastAsia="hr-HR"/>
        </w:rPr>
      </w:pPr>
      <w:r w:rsidRPr="00446421">
        <w:rPr>
          <w:rFonts w:cs="Times New Roman" w:eastAsia="Times New Roman"/>
          <w:lang w:eastAsia="hr-HR"/>
        </w:rPr>
        <w:t>r i j e š i o   j e</w:t>
      </w:r>
    </w:p>
    <w:p w:rsidRDefault="00446421" w:rsidP="00446421" w:rsidR="00446421" w:rsidRPr="00446421">
      <w:pPr>
        <w:spacing w:after="0"/>
        <w:ind w:left="1095"/>
        <w:jc w:val="both"/>
        <w:rPr>
          <w:rFonts w:cs="Times New Roman" w:eastAsia="Times New Roman"/>
          <w:lang w:eastAsia="hr-HR"/>
        </w:rPr>
      </w:pPr>
    </w:p>
    <w:p w:rsidRDefault="00446421" w:rsidP="00446421" w:rsidR="00446421" w:rsidRPr="00446421">
      <w:pPr>
        <w:numPr>
          <w:ilvl w:val="0"/>
          <w:numId w:val="47"/>
        </w:numPr>
        <w:spacing w:after="0"/>
        <w:contextualSpacing/>
        <w:jc w:val="both"/>
        <w:rPr>
          <w:rFonts w:cs="Times New Roman" w:eastAsia="Times New Roman"/>
          <w:lang w:eastAsia="hr-HR"/>
        </w:rPr>
      </w:pPr>
      <w:r w:rsidRPr="00446421">
        <w:rPr>
          <w:rFonts w:cs="Times New Roman" w:eastAsia="Times New Roman"/>
          <w:lang w:eastAsia="hr-HR"/>
        </w:rPr>
        <w:t>Iz  kupovnine dobivene prodajom nekretnine stečajnog dužnika upisane u z.k.ul. 5093 k.o. Blato Novo, k.č.br. 7, suvlasnički dio redni broj 12: 51/10000 etažno vlasništvo (E-12), objekt za smještaj oznake B1-12, s tri sobe i nusprostorijama u prizemlju i na katu NKP 157,27 čm, s trijemom i stubištem u prizemlju NKP 4,47 čm, natkrivenom terasom u prizemlju NKP 6,85 čm, balkonom na katu NKP 0,58 čm, terasom na katu NKP 5,61 čm, garažom u podrumu NKP 13,65 čm i kućnim vrtom NKP 29,40 čm (ukupne površine kućnog vrta 294 čm), ukupne neto korisne površine posebnog dijela 217,83 čm, u nacrtima označen ljubičastom bojom, Jadranska avenija br. 6/93, u iznosu od 1.817.336,62 kn (umanjene za troškove unovčenja u iznosu od 40.017,71 kn o kojima je pravomoćno odlučeno ovosudnim rješenjem St-245/15 od 9. ožujka 2018., a koje je u tom dijelu potvrđeno rješenjem Visokog trgovačkog suda Republike Hrvatske poslovni broj Pž-2828/18 od 30. svibnja 2018.), odnosno u iznosu od 1.777.318,91 kn namiruju se:</w:t>
      </w:r>
    </w:p>
    <w:p w:rsidRDefault="00446421" w:rsidP="00446421" w:rsidR="00446421" w:rsidRPr="00446421">
      <w:pPr>
        <w:spacing w:after="0"/>
        <w:ind w:left="1134"/>
        <w:contextualSpacing/>
        <w:jc w:val="both"/>
        <w:rPr>
          <w:rFonts w:cs="Times New Roman" w:eastAsia="Times New Roman"/>
          <w:lang w:eastAsia="hr-HR"/>
        </w:rPr>
      </w:pPr>
    </w:p>
    <w:p w:rsidRDefault="00446421" w:rsidP="00446421" w:rsidR="00446421" w:rsidRPr="00446421">
      <w:pPr>
        <w:spacing w:after="0"/>
        <w:ind w:left="1134"/>
        <w:jc w:val="both"/>
        <w:rPr>
          <w:rFonts w:cs="Times New Roman" w:eastAsia="Times New Roman"/>
          <w:lang w:eastAsia="hr-HR"/>
        </w:rPr>
      </w:pPr>
      <w:r w:rsidRPr="00446421">
        <w:rPr>
          <w:rFonts w:cs="Times New Roman" w:eastAsia="Times New Roman"/>
          <w:lang w:eastAsia="hr-HR"/>
        </w:rPr>
        <w:t>1.1. Porez na dodanu vrijednost u iznosu od 363.467,32 kn,</w:t>
      </w:r>
    </w:p>
    <w:p w:rsidRDefault="00446421" w:rsidP="00446421" w:rsidR="00446421" w:rsidRPr="00446421">
      <w:pPr>
        <w:spacing w:after="0"/>
        <w:ind w:left="1134"/>
        <w:jc w:val="both"/>
        <w:rPr>
          <w:rFonts w:cs="Times New Roman" w:eastAsia="Times New Roman"/>
          <w:lang w:eastAsia="hr-HR"/>
        </w:rPr>
      </w:pPr>
      <w:r w:rsidRPr="00446421">
        <w:rPr>
          <w:rFonts w:cs="Times New Roman" w:eastAsia="Times New Roman"/>
          <w:lang w:eastAsia="hr-HR"/>
        </w:rPr>
        <w:t xml:space="preserve">1.2. Razlučni vjerovnik Nikmark d.o.o., Zagreb, Strojarska cesta 20, OIB:  </w:t>
      </w:r>
    </w:p>
    <w:p w:rsidRDefault="00446421" w:rsidP="00446421" w:rsidR="00446421" w:rsidRPr="00446421">
      <w:pPr>
        <w:spacing w:after="0"/>
        <w:ind w:left="1134"/>
        <w:jc w:val="both"/>
        <w:rPr>
          <w:rFonts w:cs="Times New Roman" w:eastAsia="Times New Roman"/>
          <w:lang w:eastAsia="hr-HR"/>
        </w:rPr>
      </w:pPr>
      <w:r w:rsidRPr="00446421">
        <w:rPr>
          <w:rFonts w:cs="Times New Roman" w:eastAsia="Times New Roman"/>
          <w:lang w:eastAsia="hr-HR"/>
        </w:rPr>
        <w:t xml:space="preserve">      68755851941, u iznosu od 1.413.851,59 kn.</w:t>
      </w:r>
    </w:p>
    <w:p w:rsidRDefault="00446421" w:rsidP="00446421" w:rsidR="00446421" w:rsidRPr="00446421">
      <w:pPr>
        <w:spacing w:after="0"/>
        <w:jc w:val="both"/>
        <w:rPr>
          <w:rFonts w:cs="Times New Roman" w:eastAsia="Times New Roman"/>
          <w:lang w:eastAsia="hr-HR"/>
        </w:rPr>
      </w:pPr>
    </w:p>
    <w:p w:rsidRDefault="00446421" w:rsidP="00446421" w:rsidR="00446421" w:rsidRPr="00446421">
      <w:pPr>
        <w:numPr>
          <w:ilvl w:val="0"/>
          <w:numId w:val="47"/>
        </w:numPr>
        <w:spacing w:after="0"/>
        <w:contextualSpacing/>
        <w:jc w:val="both"/>
        <w:rPr>
          <w:rFonts w:cs="Times New Roman" w:eastAsia="Times New Roman"/>
          <w:lang w:eastAsia="hr-HR"/>
        </w:rPr>
      </w:pPr>
      <w:r w:rsidRPr="00446421">
        <w:rPr>
          <w:rFonts w:cs="Times New Roman" w:eastAsia="Times New Roman"/>
          <w:lang w:eastAsia="hr-HR"/>
        </w:rPr>
        <w:t>Isplata novčanog iznosa iz točke 1. ovog rješenja naložit će se računovodstvu ovog suda nakon pravomoćnosti ovog rješenja.</w:t>
      </w:r>
    </w:p>
    <w:p w:rsidRDefault="00446421" w:rsidP="00446421" w:rsidR="00446421" w:rsidRPr="00446421">
      <w:pPr>
        <w:spacing w:after="0"/>
        <w:ind w:firstLine="720"/>
        <w:jc w:val="both"/>
        <w:rPr>
          <w:rFonts w:cs="Times New Roman" w:eastAsia="Times New Roman"/>
          <w:lang w:eastAsia="hr-HR"/>
        </w:rPr>
      </w:pPr>
    </w:p>
    <w:p w:rsidRDefault="00446421" w:rsidP="00446421" w:rsidR="00446421" w:rsidRPr="00446421">
      <w:pPr>
        <w:spacing w:after="0"/>
        <w:ind w:firstLine="720"/>
        <w:jc w:val="both"/>
        <w:rPr>
          <w:rFonts w:cs="Times New Roman" w:eastAsia="Times New Roman"/>
          <w:lang w:eastAsia="hr-HR"/>
        </w:rPr>
      </w:pPr>
    </w:p>
    <w:p w:rsidRDefault="00446421" w:rsidP="00446421" w:rsidR="00446421" w:rsidRPr="00446421">
      <w:pPr>
        <w:spacing w:after="0"/>
        <w:ind w:firstLine="720"/>
        <w:jc w:val="center"/>
        <w:rPr>
          <w:rFonts w:cs="Times New Roman" w:eastAsia="Times New Roman"/>
          <w:lang w:eastAsia="hr-HR"/>
        </w:rPr>
      </w:pPr>
      <w:r w:rsidRPr="00446421">
        <w:rPr>
          <w:rFonts w:cs="Times New Roman" w:eastAsia="Times New Roman"/>
          <w:lang w:eastAsia="hr-HR"/>
        </w:rPr>
        <w:t>Obrazloženje</w:t>
      </w:r>
    </w:p>
    <w:p w:rsidRDefault="00446421" w:rsidP="00446421" w:rsidR="00446421" w:rsidRPr="00446421">
      <w:pPr>
        <w:spacing w:after="0"/>
        <w:ind w:firstLine="720"/>
        <w:jc w:val="both"/>
        <w:rPr>
          <w:rFonts w:cs="Times New Roman" w:eastAsia="Times New Roman"/>
          <w:b/>
          <w:lang w:eastAsia="hr-HR"/>
        </w:rPr>
      </w:pPr>
    </w:p>
    <w:p w:rsidRDefault="00446421" w:rsidP="00446421" w:rsidR="00446421" w:rsidRPr="00446421">
      <w:pPr>
        <w:spacing w:after="0"/>
        <w:ind w:firstLine="720"/>
        <w:jc w:val="both"/>
        <w:rPr>
          <w:rFonts w:cs="Times New Roman" w:eastAsia="Times New Roman"/>
          <w:b/>
          <w:lang w:eastAsia="hr-HR"/>
        </w:rPr>
      </w:pPr>
    </w:p>
    <w:p w:rsidRDefault="00446421" w:rsidP="00446421" w:rsidR="00446421" w:rsidRPr="00446421">
      <w:pPr>
        <w:spacing w:after="0"/>
        <w:ind w:firstLine="720"/>
        <w:jc w:val="both"/>
        <w:rPr>
          <w:rFonts w:cs="Times New Roman" w:eastAsia="Times New Roman"/>
          <w:lang w:eastAsia="hr-HR"/>
        </w:rPr>
      </w:pPr>
      <w:r w:rsidRPr="00446421">
        <w:rPr>
          <w:rFonts w:cs="Times New Roman" w:eastAsia="Times New Roman"/>
          <w:lang w:eastAsia="hr-HR"/>
        </w:rPr>
        <w:t>Imovina stečajnog dužnika čija je prodaja određena rješenjem ovog suda poslovni broj St-245/15 od 23. prosinca 2016., navedena pod brojem 1. izreke ovog rješenja prodana je na četvrtoj usmenoj javnoj dražbi održanoj 9. lipnja 2017. za cijenu od 1.817.336,62 kn.</w:t>
      </w:r>
    </w:p>
    <w:p w:rsidRDefault="00446421" w:rsidP="00446421" w:rsidR="00446421" w:rsidRPr="00446421">
      <w:pPr>
        <w:spacing w:after="0"/>
        <w:ind w:firstLine="720"/>
        <w:jc w:val="both"/>
        <w:rPr>
          <w:rFonts w:cs="Times New Roman" w:eastAsia="Times New Roman"/>
          <w:lang w:eastAsia="hr-HR"/>
        </w:rPr>
      </w:pPr>
    </w:p>
    <w:p w:rsidRDefault="00446421" w:rsidP="00446421" w:rsidR="00446421" w:rsidRPr="00446421">
      <w:pPr>
        <w:spacing w:after="0"/>
        <w:ind w:firstLine="720"/>
        <w:jc w:val="both"/>
        <w:rPr>
          <w:rFonts w:cs="Times New Roman" w:eastAsia="Times New Roman"/>
          <w:lang w:eastAsia="hr-HR"/>
        </w:rPr>
      </w:pPr>
      <w:r w:rsidRPr="00446421">
        <w:rPr>
          <w:rFonts w:cs="Times New Roman" w:eastAsia="Times New Roman"/>
          <w:lang w:eastAsia="hr-HR"/>
        </w:rPr>
        <w:lastRenderedPageBreak/>
        <w:t>Budući je rješenje o dosudi nekretnine kupcu postalo pravomoćno, sud je pristupio namirenju osoba koje imaju pravo na namirenje iz novčanog iznosa prodajne cijene u smislu odredbe čl. 112., 113. i 114. Ovršnog zakona (Narodne novine broj 112/12, 25/13, 93/14, 55/16, 73/17, dalje: OZ-a).</w:t>
      </w:r>
    </w:p>
    <w:p w:rsidRDefault="00446421" w:rsidP="00446421" w:rsidR="00446421" w:rsidRPr="00446421">
      <w:pPr>
        <w:spacing w:after="0"/>
        <w:ind w:firstLine="720"/>
        <w:jc w:val="both"/>
        <w:rPr>
          <w:rFonts w:cs="Times New Roman" w:eastAsia="Times New Roman"/>
          <w:lang w:eastAsia="hr-HR"/>
        </w:rPr>
      </w:pPr>
    </w:p>
    <w:p w:rsidRDefault="00446421" w:rsidP="00446421" w:rsidR="00446421" w:rsidRPr="00446421">
      <w:pPr>
        <w:spacing w:after="0"/>
        <w:ind w:firstLine="720"/>
        <w:jc w:val="both"/>
        <w:rPr>
          <w:rFonts w:cs="Times New Roman" w:eastAsia="Times New Roman"/>
          <w:lang w:eastAsia="hr-HR"/>
        </w:rPr>
      </w:pPr>
      <w:r w:rsidRPr="00446421">
        <w:rPr>
          <w:rFonts w:cs="Times New Roman" w:eastAsia="Times New Roman"/>
          <w:lang w:eastAsia="hr-HR"/>
        </w:rPr>
        <w:t>Na nekretnini opisanoj pod točkom 1. izreke ovog rješenja bilo je upisano razlučno pravo u korist Hrvatske poštanske banke d.d., Zagreb, koje je prenijeto na Nikmark d.o.o., Zagreb, Ugovorom o ustupu i prijenosu dijela potraživanja od 7. lipnja 2017. javno ovjerovljenim kod javnog bilježnika Lade Škaričić Sinčić, Zagreb, poslovni broj OV-4068/17 od 7. lipnja 2017.,  ta činjenica utvrđena je ovosudnim rješenjem poslovni broj St-245/15 od 12. lipnja 2017., Nikmark d.o.o. je to svoje pravo upisao i u zemljišne knjige te je stupio u pravni položaj Hrvatske poštanske banke d.d. odnosno upisan je kao prvi založni vjerovnik po redu upisa u zemljišnu knjigu. Na navedenoj nekretnini pored prvog po redu upisanog razlučnog vjerovnika Nikmark d.o.o.  kao drugi po redu upisan je razlučni vjerovnik Hrvatska banka za obnovu i razvitak d.d.</w:t>
      </w:r>
    </w:p>
    <w:p w:rsidRDefault="00446421" w:rsidP="00446421" w:rsidR="00446421" w:rsidRPr="00446421">
      <w:pPr>
        <w:spacing w:after="0"/>
        <w:ind w:firstLine="720"/>
        <w:jc w:val="both"/>
        <w:rPr>
          <w:rFonts w:cs="Times New Roman" w:eastAsia="Times New Roman"/>
          <w:lang w:eastAsia="hr-HR"/>
        </w:rPr>
      </w:pPr>
    </w:p>
    <w:p w:rsidRDefault="00446421" w:rsidP="00446421" w:rsidR="00446421" w:rsidRPr="00446421">
      <w:pPr>
        <w:spacing w:after="0"/>
        <w:ind w:firstLine="720"/>
        <w:jc w:val="both"/>
        <w:rPr>
          <w:rFonts w:cs="Times New Roman" w:eastAsia="Times New Roman"/>
          <w:lang w:eastAsia="hr-HR"/>
        </w:rPr>
      </w:pPr>
      <w:r w:rsidRPr="00446421">
        <w:rPr>
          <w:rFonts w:cs="Times New Roman" w:eastAsia="Times New Roman"/>
          <w:lang w:eastAsia="hr-HR"/>
        </w:rPr>
        <w:t>Ročište za diobu kupovnine održano je 8. ožujka 2018.,  na koje su uredno pozvani stečajni upravitelj i razlučni vjerovnici, te je sud donio rješenje o diobi kupovnine pod poslovnim brojem St-245/15 od 8. ožujka 2018. koje je povodom žalbe razlučnih vjerovnika ukinuto rješenjem Visokog trgovačkog suda Republike Hrvatske poslovni broj Pž-2838/18 od 30. svibnja 2018. u odnosu na namirenje iz predmetne nekretnine po osnovi PDV-a i po osnovi namirenja razlučnog vjerovnika dok je u odnosu na troškove unovčenja objekta za smještaj B1-12 u iznosu od 40.117,71 kn naprijed navedeno prvostupanjsko rješenje potvrđeno i pravomoćno, pa sud nije ponovno odlučivao o troškovima unovčenja objekta za smještaj B1-12.</w:t>
      </w:r>
    </w:p>
    <w:p w:rsidRDefault="00446421" w:rsidP="00446421" w:rsidR="00446421" w:rsidRPr="00446421">
      <w:pPr>
        <w:spacing w:after="0"/>
        <w:ind w:firstLine="720"/>
        <w:jc w:val="both"/>
        <w:rPr>
          <w:rFonts w:cs="Times New Roman" w:eastAsia="Times New Roman"/>
          <w:lang w:eastAsia="hr-HR"/>
        </w:rPr>
      </w:pPr>
    </w:p>
    <w:p w:rsidRDefault="00446421" w:rsidP="00446421" w:rsidR="00446421" w:rsidRPr="00446421">
      <w:pPr>
        <w:spacing w:after="0"/>
        <w:ind w:firstLine="720"/>
        <w:jc w:val="both"/>
        <w:rPr>
          <w:rFonts w:cs="Times New Roman" w:eastAsia="Times New Roman"/>
          <w:lang w:eastAsia="hr-HR"/>
        </w:rPr>
      </w:pPr>
      <w:r w:rsidRPr="00446421">
        <w:rPr>
          <w:rFonts w:cs="Times New Roman" w:eastAsia="Times New Roman"/>
          <w:lang w:eastAsia="hr-HR"/>
        </w:rPr>
        <w:t>Prvi razlučni vjerovnik koji se namiruje iz ostvarene kupovnine – Nikmark d.o.o. suglasan je s obračunom troškova u smislu čl. 254. Stečajnog zakona (Narodne novine broj 71/15, dalje:SZ), dok se drugi po redu upisan razlučni vjerovnik Hrvatska banka za obnovu i razvitak o obračunu troškova nije izjašnjavao.</w:t>
      </w:r>
    </w:p>
    <w:p w:rsidRDefault="00446421" w:rsidP="00446421" w:rsidR="00446421" w:rsidRPr="00446421">
      <w:pPr>
        <w:spacing w:after="0"/>
        <w:ind w:firstLine="720"/>
        <w:jc w:val="both"/>
        <w:rPr>
          <w:rFonts w:cs="Times New Roman" w:eastAsia="Times New Roman"/>
          <w:lang w:eastAsia="hr-HR"/>
        </w:rPr>
      </w:pPr>
    </w:p>
    <w:p w:rsidRDefault="00446421" w:rsidP="00446421" w:rsidR="00446421" w:rsidRPr="00446421">
      <w:pPr>
        <w:spacing w:after="0"/>
        <w:ind w:firstLine="720"/>
        <w:jc w:val="both"/>
        <w:rPr>
          <w:rFonts w:cs="Times New Roman" w:eastAsia="Times New Roman"/>
          <w:lang w:eastAsia="hr-HR"/>
        </w:rPr>
      </w:pPr>
      <w:r w:rsidRPr="00446421">
        <w:rPr>
          <w:rFonts w:cs="Times New Roman" w:eastAsia="Times New Roman"/>
          <w:lang w:eastAsia="hr-HR"/>
        </w:rPr>
        <w:t>Temeljem čl.254. st.2. SZ-a troškovi unovčenja iz stavka 1. toga članka obuhvaćaju stvarno nastale troškove i ostale obveze stečajne mase. Ako je zbog unovčenja stečajna masa opterećena porezom, iznos toga poreza uračunat će se u troškove unovčenja.</w:t>
      </w:r>
    </w:p>
    <w:p w:rsidRDefault="00446421" w:rsidP="00446421" w:rsidR="00446421" w:rsidRPr="00446421">
      <w:pPr>
        <w:spacing w:after="0"/>
        <w:ind w:firstLine="720"/>
        <w:jc w:val="both"/>
        <w:rPr>
          <w:rFonts w:cs="Times New Roman" w:eastAsia="Times New Roman"/>
          <w:lang w:eastAsia="hr-HR"/>
        </w:rPr>
      </w:pPr>
    </w:p>
    <w:p w:rsidRDefault="00446421" w:rsidP="00446421" w:rsidR="00446421" w:rsidRPr="00446421">
      <w:pPr>
        <w:spacing w:after="0"/>
        <w:jc w:val="both"/>
        <w:rPr>
          <w:rFonts w:cs="Times New Roman" w:eastAsia="Times New Roman"/>
          <w:lang w:eastAsia="hr-HR"/>
        </w:rPr>
      </w:pPr>
      <w:r w:rsidRPr="00446421">
        <w:rPr>
          <w:rFonts w:cs="Times New Roman" w:eastAsia="Times New Roman"/>
          <w:lang w:eastAsia="hr-HR"/>
        </w:rPr>
        <w:tab/>
        <w:t>U konkretnom slučaju dužnik je u sustavu PDV-a, predmetna nekretnina procijenjena je i prodavana s uključenim PDV-om po procjeni i prijedlogu razlučnog vjerovnika, te je račun kupcu ispostavljen s PDV-om koji je uključen u cijenu, te je PDV po tom računu dužnik uplatio u korist državnog proračuna. Zbog navedenog u trošak unovčenja je uračunat i PDV jer je stečajna masa opterećena porezom.</w:t>
      </w:r>
    </w:p>
    <w:p w:rsidRDefault="00446421" w:rsidP="00446421" w:rsidR="00446421" w:rsidRPr="00446421">
      <w:pPr>
        <w:spacing w:after="0"/>
        <w:ind w:firstLine="720"/>
        <w:jc w:val="both"/>
        <w:rPr>
          <w:rFonts w:cs="Times New Roman" w:eastAsia="Times New Roman"/>
          <w:lang w:eastAsia="hr-HR"/>
        </w:rPr>
      </w:pPr>
    </w:p>
    <w:p w:rsidRDefault="00446421" w:rsidP="00446421" w:rsidR="00446421" w:rsidRPr="00446421">
      <w:pPr>
        <w:spacing w:after="0"/>
        <w:ind w:firstLine="720"/>
        <w:jc w:val="both"/>
        <w:rPr>
          <w:rFonts w:cs="Times New Roman" w:eastAsia="Times New Roman"/>
          <w:lang w:eastAsia="hr-HR"/>
        </w:rPr>
      </w:pPr>
      <w:r w:rsidRPr="00446421">
        <w:rPr>
          <w:rFonts w:cs="Times New Roman" w:eastAsia="Times New Roman"/>
          <w:lang w:eastAsia="hr-HR"/>
        </w:rPr>
        <w:t xml:space="preserve">Predmetna nekretnina unovčena je za iznos od 1.817.336,62 kn pa PDV na tu cijenu iznosi 363.467,32 kn, te je odlučeno kao u točki 1.1. izreke rješenja, a temeljem čl.113. st.1. toč.1. i 2. OZ-a, dok je preostali iznos kupovnine od 1.413.851,59 kn za objekt pod točkom 1. izreke rješenja određen za namirenje razlučnog vjerovnika Nikmark d.o.o., Zagreb, kao vjerovnika koji se po redu stjecanja založnog prava odnosno po redu upisa u zemljišnu knjigu </w:t>
      </w:r>
      <w:r w:rsidRPr="00446421">
        <w:rPr>
          <w:rFonts w:cs="Times New Roman" w:eastAsia="Times New Roman"/>
          <w:lang w:eastAsia="hr-HR"/>
        </w:rPr>
        <w:lastRenderedPageBreak/>
        <w:t>prvi namiruje iz prodanih nekretnina, a temeljem čl.114.  st.1., 2. i 3. OZ-a, pa je odlučeno kao u točki 1.2. izreke rješenja.</w:t>
      </w:r>
    </w:p>
    <w:p w:rsidRDefault="00446421" w:rsidP="00446421" w:rsidR="00446421" w:rsidRPr="00446421">
      <w:pPr>
        <w:spacing w:after="0"/>
        <w:jc w:val="both"/>
        <w:rPr>
          <w:rFonts w:cs="Times New Roman" w:eastAsia="Times New Roman"/>
          <w:lang w:eastAsia="hr-HR"/>
        </w:rPr>
      </w:pPr>
    </w:p>
    <w:p w:rsidRDefault="00446421" w:rsidP="00446421" w:rsidR="00446421" w:rsidRPr="00446421">
      <w:pPr>
        <w:spacing w:after="0"/>
        <w:jc w:val="both"/>
        <w:rPr>
          <w:rFonts w:cs="Times New Roman" w:eastAsia="Times New Roman"/>
          <w:lang w:eastAsia="hr-HR"/>
        </w:rPr>
      </w:pPr>
      <w:r w:rsidRPr="00446421">
        <w:rPr>
          <w:rFonts w:cs="Times New Roman" w:eastAsia="Times New Roman"/>
          <w:lang w:eastAsia="hr-HR"/>
        </w:rPr>
        <w:tab/>
        <w:t xml:space="preserve">Razlučni vjerovnik Hrvatska banka za obnovu i razvitak d.d. osporio je red namirenja razlučnog vjerovnika Nikmark d.o.o. kao u podnesku od 2. ožujka 2018. pozivajući se na Sporazum o raspodjeli sredstava ostvarenih prodajom nekretnina izgrađenih od strane dužnika od 24. travnja 2012. (dalje: Sporazum – list 4367-4373 spisa), a koji Sporazum je zaključen s Hrvatskom poštanskom bankom d.d., dužnikom i društvom Epta  d.o.o., a sve prije otvaranja stečajnog postupka nad dužnikom. Dakle, HBOR ne osporava Nikmarku d.o.o. visinu ustupljene tražbine niti mu osporava red namirenja po redu upisa u zemljišnu knjigu, jer je nedvojbeno da je u zemljišnom knjigama za objekt B1-12 Nikmark d.o.o. je stekao založno pravo 11. lipnja 2008., a HBOR 6. lipnja 2012. Prema tome, Nikmark d.o.o. je prvi vjerovnik po redu stjecanja založnog prava odnosno po redu upisa u zemljišnu knjigu i kao takav se prvi namiruje u smislu odredbe čl.114. OZ-a. </w:t>
      </w:r>
    </w:p>
    <w:p w:rsidRDefault="00446421" w:rsidP="00446421" w:rsidR="00446421" w:rsidRPr="00446421">
      <w:pPr>
        <w:spacing w:after="0"/>
        <w:jc w:val="both"/>
        <w:rPr>
          <w:rFonts w:cs="Times New Roman" w:eastAsia="Times New Roman"/>
          <w:lang w:eastAsia="hr-HR"/>
        </w:rPr>
      </w:pPr>
    </w:p>
    <w:p w:rsidRDefault="00446421" w:rsidP="00446421" w:rsidR="00446421" w:rsidRPr="00446421">
      <w:pPr>
        <w:spacing w:after="0"/>
        <w:jc w:val="both"/>
        <w:rPr>
          <w:rFonts w:cs="Times New Roman" w:eastAsia="Times New Roman"/>
          <w:lang w:eastAsia="hr-HR"/>
        </w:rPr>
      </w:pPr>
      <w:r w:rsidRPr="00446421">
        <w:rPr>
          <w:rFonts w:cs="Times New Roman" w:eastAsia="Times New Roman"/>
          <w:lang w:eastAsia="hr-HR"/>
        </w:rPr>
        <w:tab/>
        <w:t>HBOR temeljem Sporazuma nije osoba koja se namiruje iz prodajne cijene po odredbama OZ-a o ovrsi na nekretninama.</w:t>
      </w:r>
    </w:p>
    <w:p w:rsidRDefault="00446421" w:rsidP="00446421" w:rsidR="00446421" w:rsidRPr="00446421">
      <w:pPr>
        <w:spacing w:after="0"/>
        <w:jc w:val="both"/>
        <w:rPr>
          <w:rFonts w:cs="Times New Roman" w:eastAsia="Times New Roman"/>
          <w:lang w:eastAsia="hr-HR"/>
        </w:rPr>
      </w:pPr>
    </w:p>
    <w:p w:rsidRDefault="00446421" w:rsidP="00446421" w:rsidR="00446421" w:rsidRPr="00446421">
      <w:pPr>
        <w:spacing w:after="0"/>
        <w:jc w:val="both"/>
        <w:rPr>
          <w:rFonts w:cs="Times New Roman" w:eastAsia="Times New Roman"/>
          <w:lang w:eastAsia="hr-HR"/>
        </w:rPr>
      </w:pPr>
      <w:r w:rsidRPr="00446421">
        <w:rPr>
          <w:rFonts w:cs="Times New Roman" w:eastAsia="Times New Roman"/>
          <w:lang w:eastAsia="hr-HR"/>
        </w:rPr>
        <w:tab/>
        <w:t>Temeljem čl.117. OZ-a osoba koja se namiruje iz prodajne cijene može, ako to utječe na njezino namirenje, najkasnije na ročištu za diobu, drugoj takvoj osobi osporiti postojanje tražbine, njezinu visinu i red namirenja. HBOR d.d. ne osporava  postojanje tražbine Nikmark d.o.o., niti njezinu visinu već red namirenja, ali isključivo temeljem Sporazuma, a ne temeljem svojeg upisa kao drugog vjerovnika po redu namirenja u zemljišnim knjigama.</w:t>
      </w:r>
    </w:p>
    <w:p w:rsidRDefault="00446421" w:rsidP="00446421" w:rsidR="00446421" w:rsidRPr="00446421">
      <w:pPr>
        <w:spacing w:after="0"/>
        <w:jc w:val="both"/>
        <w:rPr>
          <w:rFonts w:cs="Times New Roman" w:eastAsia="Times New Roman"/>
          <w:lang w:eastAsia="hr-HR"/>
        </w:rPr>
      </w:pPr>
    </w:p>
    <w:p w:rsidRDefault="00446421" w:rsidP="00446421" w:rsidR="00446421" w:rsidRPr="00446421">
      <w:pPr>
        <w:spacing w:after="0"/>
        <w:jc w:val="both"/>
        <w:rPr>
          <w:rFonts w:cs="Times New Roman" w:eastAsia="Times New Roman"/>
          <w:lang w:eastAsia="hr-HR"/>
        </w:rPr>
      </w:pPr>
      <w:r w:rsidRPr="00446421">
        <w:rPr>
          <w:rFonts w:cs="Times New Roman" w:eastAsia="Times New Roman"/>
          <w:lang w:eastAsia="hr-HR"/>
        </w:rPr>
        <w:tab/>
        <w:t>Temeljem odredbe čl.112. OZ-a iz prodajne cijene namiruju se ovrhovoditelji na čiji je prijedlog određena ovrha, založni vjerovnici i kad nisu prijavili svoje tražbine te osobe koje imaju pravo na naknadu osobne služnosti i druga prava koja prestaju prodajom, Republika Hrvatska i općine, gradovi i županije po osnovi poreza i drugih pristojbi. HBOR po osnovi Sporazuma nema svojstvo založnog odnosno razlučnog vjerovnika.</w:t>
      </w:r>
    </w:p>
    <w:p w:rsidRDefault="00446421" w:rsidP="00446421" w:rsidR="00446421" w:rsidRPr="00446421">
      <w:pPr>
        <w:spacing w:after="0"/>
        <w:jc w:val="both"/>
        <w:rPr>
          <w:rFonts w:cs="Times New Roman" w:eastAsia="Times New Roman"/>
          <w:lang w:eastAsia="hr-HR"/>
        </w:rPr>
      </w:pPr>
    </w:p>
    <w:p w:rsidRDefault="00446421" w:rsidP="00446421" w:rsidR="00446421" w:rsidRPr="00446421">
      <w:pPr>
        <w:spacing w:after="0"/>
        <w:jc w:val="both"/>
        <w:rPr>
          <w:rFonts w:cs="Times New Roman" w:eastAsia="Times New Roman"/>
          <w:lang w:eastAsia="hr-HR"/>
        </w:rPr>
      </w:pPr>
      <w:r w:rsidRPr="00446421">
        <w:rPr>
          <w:rFonts w:cs="Times New Roman" w:eastAsia="Times New Roman"/>
          <w:lang w:eastAsia="hr-HR"/>
        </w:rPr>
        <w:tab/>
        <w:t>Navedenim Sporazumom zaključenim prije otvaranja stečajnog postupka određena je raspodjela sredstava ostvarena prodajom dužnikovih nekretnina na kojima Hrvatska poštanska banka d.d. ima upisano založno pravo, a koja raspodjela se prema ocjeni ovog suda obavlja između HPB-a d.d. i HBOR-a d.d. nakon što HPB d.d. ostvari kupovninu za nekretnine na kojima je upisano založno pravo u korist HPB-a  d.d. i neovisno od ovršnog postupka odnosno stečajnog postupka.</w:t>
      </w:r>
    </w:p>
    <w:p w:rsidRDefault="00446421" w:rsidP="00446421" w:rsidR="00446421" w:rsidRPr="00446421">
      <w:pPr>
        <w:spacing w:after="0"/>
        <w:jc w:val="both"/>
        <w:rPr>
          <w:rFonts w:cs="Times New Roman" w:eastAsia="Times New Roman"/>
          <w:lang w:eastAsia="hr-HR"/>
        </w:rPr>
      </w:pPr>
    </w:p>
    <w:p w:rsidRDefault="00446421" w:rsidP="00446421" w:rsidR="00446421" w:rsidRPr="00446421">
      <w:pPr>
        <w:spacing w:after="0"/>
        <w:jc w:val="both"/>
        <w:rPr>
          <w:rFonts w:cs="Times New Roman" w:eastAsia="Times New Roman"/>
          <w:lang w:eastAsia="hr-HR"/>
        </w:rPr>
      </w:pPr>
      <w:r w:rsidRPr="00446421">
        <w:rPr>
          <w:rFonts w:cs="Times New Roman" w:eastAsia="Times New Roman"/>
          <w:lang w:eastAsia="hr-HR"/>
        </w:rPr>
        <w:tab/>
        <w:t xml:space="preserve">Temeljem čl.302. Zakona o vlasništvu i drugim stvarnim pravima (Narodne novine broj 91/96, 68/98, 137/99, 22/00, 73/00, 129/00, 114/01, 79/06, 141/06, 146/08, 38/09, 153/09, 143/12, 152/14) tražbina osigurana založnim pravom ima pri namirivanju iz vrijednosti zaloga prednost pred svim tražbinama koje nisu osigurane založnim pravom na tom zalogu. Mjesto u prvenstvenom redu određuje se prema trenutku nastanka založnog prava, ako zakonom nije drukčije određeno. </w:t>
      </w:r>
    </w:p>
    <w:p w:rsidRDefault="00446421" w:rsidP="00446421" w:rsidR="00446421" w:rsidRPr="00446421">
      <w:pPr>
        <w:spacing w:after="0"/>
        <w:jc w:val="both"/>
        <w:rPr>
          <w:rFonts w:cs="Times New Roman" w:eastAsia="Times New Roman"/>
          <w:lang w:eastAsia="hr-HR"/>
        </w:rPr>
      </w:pPr>
    </w:p>
    <w:p w:rsidRDefault="00446421" w:rsidP="00446421" w:rsidR="00446421" w:rsidRPr="00446421">
      <w:pPr>
        <w:spacing w:after="0"/>
        <w:jc w:val="both"/>
        <w:rPr>
          <w:rFonts w:cs="Times New Roman" w:eastAsia="Times New Roman"/>
          <w:lang w:eastAsia="hr-HR"/>
        </w:rPr>
      </w:pPr>
      <w:r w:rsidRPr="00446421">
        <w:rPr>
          <w:rFonts w:cs="Times New Roman" w:eastAsia="Times New Roman"/>
          <w:lang w:eastAsia="hr-HR"/>
        </w:rPr>
        <w:tab/>
        <w:t xml:space="preserve">HBOR ima pravo na namirenje kao razlučni vjerovnik koji se po vremenskom prioritetu nalazi iza Nikmarka d.o.o. jer je kao takav i upisan u zemljišne knjige i po toj </w:t>
      </w:r>
      <w:r w:rsidRPr="00446421">
        <w:rPr>
          <w:rFonts w:cs="Times New Roman" w:eastAsia="Times New Roman"/>
          <w:lang w:eastAsia="hr-HR"/>
        </w:rPr>
        <w:lastRenderedPageBreak/>
        <w:t>osnovi se HBOR pojavljuje kao osoba koja se namiruje iz prodajne cijene ukoliko ima dovoljno sredstava, međutim navodi HBOR-a da se po osnovi Sporazuma namiruje iz prodajne cijene u postupku ovrhe odnosno stečaja su neosnovani, jer po toj osnovi HBOR ne ulazi u krug osoba koje se namiruju u smislu odredbe čl.112. OZ-a pa nije ostvarena pretpostavka za osporavanje tražbine u smislu čl.117. OZ-a.</w:t>
      </w:r>
    </w:p>
    <w:p w:rsidRDefault="00446421" w:rsidP="00446421" w:rsidR="00446421" w:rsidRPr="00446421">
      <w:pPr>
        <w:spacing w:after="0"/>
        <w:jc w:val="both"/>
        <w:rPr>
          <w:rFonts w:cs="Times New Roman" w:eastAsia="Times New Roman"/>
          <w:lang w:eastAsia="hr-HR"/>
        </w:rPr>
      </w:pPr>
    </w:p>
    <w:p w:rsidRDefault="00446421" w:rsidP="00446421" w:rsidR="00446421" w:rsidRPr="00446421">
      <w:pPr>
        <w:spacing w:after="0"/>
        <w:jc w:val="both"/>
        <w:rPr>
          <w:rFonts w:cs="Times New Roman" w:eastAsia="Times New Roman"/>
          <w:lang w:eastAsia="hr-HR"/>
        </w:rPr>
      </w:pPr>
      <w:r w:rsidRPr="00446421">
        <w:rPr>
          <w:rFonts w:cs="Times New Roman" w:eastAsia="Times New Roman"/>
          <w:lang w:eastAsia="hr-HR"/>
        </w:rPr>
        <w:tab/>
        <w:t>Prema tome, red namirenja je nedvojbeno utvrđen uvidom u izvatke iz zemljišnih knjiga u smislu odredbe čl. 113. i 114. OZ-a, što među strankama i nije sporno, a Sporazum nije relevantan kao osnov za stjecanje reda namirenja, niti je HBOR osoba koja se temeljem Sporazuma namiruje iz prodajne cijene po odredbama ovršnog postupka, pa nije niti upućen u parnicu, jer su njegova prava iz Sporazuma neovisna o ovom postupku.</w:t>
      </w:r>
    </w:p>
    <w:p w:rsidRDefault="00446421" w:rsidP="00446421" w:rsidR="00446421" w:rsidRPr="00446421">
      <w:pPr>
        <w:spacing w:after="0"/>
        <w:ind w:firstLine="720"/>
        <w:jc w:val="both"/>
        <w:rPr>
          <w:rFonts w:cs="Times New Roman" w:eastAsia="Times New Roman"/>
          <w:lang w:eastAsia="hr-HR"/>
        </w:rPr>
      </w:pPr>
    </w:p>
    <w:p w:rsidRDefault="00446421" w:rsidP="00446421" w:rsidR="00446421" w:rsidRPr="00446421">
      <w:pPr>
        <w:spacing w:after="0"/>
        <w:ind w:firstLine="720"/>
        <w:jc w:val="both"/>
        <w:rPr>
          <w:rFonts w:cs="Times New Roman" w:eastAsia="Times New Roman"/>
          <w:lang w:eastAsia="hr-HR"/>
        </w:rPr>
      </w:pPr>
      <w:r w:rsidRPr="00446421">
        <w:rPr>
          <w:rFonts w:cs="Times New Roman" w:eastAsia="Times New Roman"/>
          <w:lang w:eastAsia="hr-HR"/>
        </w:rPr>
        <w:t>Slijedom navedenog odlučeno je kao u izreci rješenja, a temeljem čl. 125. st. 1.  OZ-a.</w:t>
      </w:r>
    </w:p>
    <w:p w:rsidRDefault="00446421" w:rsidP="00446421" w:rsidR="00446421" w:rsidRPr="00446421">
      <w:pPr>
        <w:spacing w:after="0"/>
        <w:ind w:firstLine="720"/>
        <w:jc w:val="both"/>
        <w:rPr>
          <w:rFonts w:cs="Times New Roman" w:eastAsia="Times New Roman"/>
          <w:lang w:eastAsia="hr-HR"/>
        </w:rPr>
      </w:pPr>
    </w:p>
    <w:p w:rsidRDefault="00446421" w:rsidP="00446421" w:rsidR="00446421" w:rsidRPr="00446421">
      <w:pPr>
        <w:spacing w:after="0"/>
        <w:jc w:val="both"/>
        <w:rPr>
          <w:rFonts w:cs="Times New Roman" w:eastAsia="Times New Roman"/>
          <w:lang w:eastAsia="hr-HR"/>
        </w:rPr>
      </w:pPr>
      <w:r w:rsidRPr="00446421">
        <w:rPr>
          <w:rFonts w:cs="Times New Roman" w:eastAsia="Times New Roman"/>
          <w:lang w:eastAsia="hr-HR"/>
        </w:rPr>
        <w:t xml:space="preserve">          </w:t>
      </w:r>
    </w:p>
    <w:p w:rsidRDefault="00446421" w:rsidP="00446421" w:rsidR="00446421" w:rsidRPr="00446421">
      <w:pPr>
        <w:spacing w:after="0"/>
        <w:jc w:val="center"/>
        <w:rPr>
          <w:rFonts w:cs="Times New Roman" w:eastAsia="Times New Roman"/>
          <w:lang w:eastAsia="hr-HR"/>
        </w:rPr>
      </w:pPr>
      <w:r w:rsidRPr="00446421">
        <w:rPr>
          <w:rFonts w:cs="Times New Roman" w:eastAsia="Times New Roman"/>
          <w:lang w:eastAsia="hr-HR"/>
        </w:rPr>
        <w:t>U Karlovcu 28. rujna 2018.</w:t>
      </w:r>
    </w:p>
    <w:p w:rsidRDefault="00446421" w:rsidP="00446421" w:rsidR="00446421" w:rsidRPr="00446421">
      <w:pPr>
        <w:spacing w:after="0"/>
        <w:jc w:val="center"/>
        <w:rPr>
          <w:rFonts w:cs="Times New Roman" w:eastAsia="Times New Roman"/>
          <w:lang w:eastAsia="hr-HR"/>
        </w:rPr>
      </w:pPr>
    </w:p>
    <w:p w:rsidRDefault="00446421" w:rsidP="00446421" w:rsidR="00446421" w:rsidRPr="00446421">
      <w:pPr>
        <w:spacing w:after="0"/>
        <w:jc w:val="center"/>
        <w:rPr>
          <w:rFonts w:cs="Times New Roman" w:eastAsia="Times New Roman"/>
          <w:lang w:eastAsia="hr-HR"/>
        </w:rPr>
      </w:pPr>
    </w:p>
    <w:p w:rsidRDefault="00446421" w:rsidP="00446421" w:rsidR="00446421" w:rsidRPr="00446421">
      <w:pPr>
        <w:spacing w:after="0"/>
        <w:ind w:left="6372"/>
        <w:jc w:val="both"/>
        <w:rPr>
          <w:rFonts w:cs="Times New Roman" w:eastAsia="Times New Roman"/>
          <w:lang w:eastAsia="hr-HR"/>
        </w:rPr>
      </w:pPr>
      <w:r w:rsidRPr="00446421">
        <w:rPr>
          <w:rFonts w:cs="Times New Roman" w:eastAsia="Times New Roman"/>
          <w:lang w:eastAsia="hr-HR"/>
        </w:rPr>
        <w:t xml:space="preserve">             Stečajni sudac:                                                                                                                 </w:t>
      </w:r>
    </w:p>
    <w:p w:rsidRDefault="00446421" w:rsidP="00446421" w:rsidR="00446421">
      <w:pPr>
        <w:spacing w:after="0"/>
        <w:jc w:val="center"/>
        <w:rPr>
          <w:rFonts w:cs="Times New Roman" w:eastAsia="Times New Roman"/>
          <w:lang w:eastAsia="hr-HR"/>
        </w:rPr>
      </w:pPr>
      <w:r w:rsidRPr="00446421">
        <w:rPr>
          <w:rFonts w:cs="Times New Roman" w:eastAsia="Times New Roman"/>
          <w:lang w:eastAsia="hr-HR"/>
        </w:rPr>
        <w:t xml:space="preserve">                                                                                                               Jadranka Mađeruh</w:t>
      </w:r>
      <w:r>
        <w:rPr>
          <w:rFonts w:cs="Times New Roman" w:eastAsia="Times New Roman"/>
          <w:lang w:eastAsia="hr-HR"/>
        </w:rPr>
        <w:t>,v.r.</w:t>
      </w:r>
    </w:p>
    <w:p w:rsidRDefault="00446421" w:rsidP="00446421" w:rsidR="00446421">
      <w:pPr>
        <w:spacing w:after="0"/>
        <w:jc w:val="center"/>
        <w:rPr>
          <w:rFonts w:cs="Times New Roman" w:eastAsia="Times New Roman"/>
          <w:lang w:eastAsia="hr-HR"/>
        </w:rPr>
      </w:pPr>
    </w:p>
    <w:p w:rsidRDefault="00446421" w:rsidP="00446421" w:rsidR="00446421" w:rsidRPr="00446421">
      <w:pPr>
        <w:spacing w:after="0"/>
        <w:jc w:val="center"/>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446421" w:rsidP="00446421" w:rsidR="00446421" w:rsidRPr="00446421">
      <w:pPr>
        <w:spacing w:after="0"/>
        <w:jc w:val="center"/>
        <w:rPr>
          <w:rFonts w:cs="Times New Roman" w:eastAsia="Times New Roman"/>
          <w:lang w:eastAsia="hr-HR"/>
        </w:rPr>
      </w:pPr>
    </w:p>
    <w:p w:rsidRDefault="00446421" w:rsidP="00446421" w:rsidR="00446421" w:rsidRPr="00446421">
      <w:pPr>
        <w:spacing w:after="0"/>
        <w:jc w:val="center"/>
        <w:rPr>
          <w:rFonts w:cs="Times New Roman" w:eastAsia="Times New Roman"/>
          <w:lang w:eastAsia="hr-HR"/>
        </w:rPr>
      </w:pPr>
    </w:p>
    <w:p w:rsidRDefault="00446421" w:rsidP="00446421" w:rsidR="00446421" w:rsidRPr="00446421">
      <w:pPr>
        <w:tabs>
          <w:tab w:pos="6420" w:val="left"/>
        </w:tabs>
        <w:spacing w:after="0"/>
        <w:jc w:val="both"/>
        <w:rPr>
          <w:rFonts w:cs="Times New Roman" w:eastAsia="Times New Roman"/>
          <w:lang w:eastAsia="hr-HR"/>
        </w:rPr>
      </w:pPr>
      <w:r w:rsidRPr="00446421">
        <w:rPr>
          <w:rFonts w:cs="Times New Roman" w:eastAsia="Times New Roman"/>
          <w:lang w:eastAsia="hr-HR"/>
        </w:rPr>
        <w:t>PRAVNA POUKA:</w:t>
      </w:r>
    </w:p>
    <w:p w:rsidRDefault="00446421" w:rsidP="00446421" w:rsidR="00446421" w:rsidRPr="00446421">
      <w:pPr>
        <w:tabs>
          <w:tab w:pos="6420" w:val="left"/>
        </w:tabs>
        <w:spacing w:after="0"/>
        <w:jc w:val="both"/>
        <w:rPr>
          <w:rFonts w:cs="Times New Roman" w:eastAsia="Times New Roman"/>
          <w:lang w:eastAsia="hr-HR"/>
        </w:rPr>
      </w:pPr>
      <w:r w:rsidRPr="00446421">
        <w:rPr>
          <w:rFonts w:cs="Times New Roman" w:eastAsia="Times New Roman"/>
          <w:lang w:eastAsia="hr-HR"/>
        </w:rPr>
        <w:t>Protiv ovog rješenja dopuštena je žalba Visokom trgovačkom sudu RH u Zagrebu. Žalba se podnosi putem ovog suda, u 3 primjerka, u roku 8 dana od dana dostave prijepisa ovog rješenja.</w:t>
      </w:r>
    </w:p>
    <w:p w:rsidRDefault="00446421" w:rsidP="00446421" w:rsidR="00446421" w:rsidRPr="00446421">
      <w:pPr>
        <w:spacing w:after="0"/>
        <w:rPr>
          <w:rFonts w:cs="Times New Roman" w:eastAsia="Times New Roman"/>
          <w:lang w:eastAsia="hr-HR"/>
        </w:rPr>
      </w:pPr>
    </w:p>
    <w:p w:rsidRDefault="00446421" w:rsidP="00446421" w:rsidR="00446421" w:rsidRPr="00446421">
      <w:pPr>
        <w:spacing w:after="0"/>
        <w:rPr>
          <w:rFonts w:cs="Times New Roman" w:eastAsia="Times New Roman"/>
          <w:lang w:eastAsia="hr-HR"/>
        </w:rPr>
      </w:pPr>
    </w:p>
    <w:sectPr w:rsidSect="0032366B" w:rsidR="00446421" w:rsidRPr="00446421">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7946640"/>
      <w:docPartObj>
        <w:docPartGallery w:val="Page Numbers (Top of Page)"/>
        <w:docPartUnique/>
      </w:docPartObj>
    </w:sdtPr>
    <w:sdtContent>
      <w:p w:rsidRDefault="00446421" w:rsidR="00446421">
        <w:pPr>
          <w:pStyle w:val="Zaglavlje"/>
          <w:jc w:val="center"/>
        </w:pPr>
        <w:r>
          <w:fldChar w:fldCharType="begin"/>
        </w:r>
        <w:r>
          <w:instrText>PAGE   \* MERGEFORMAT</w:instrText>
        </w:r>
        <w:r>
          <w:fldChar w:fldCharType="separate"/>
        </w:r>
        <w:r>
          <w:t>4</w:t>
        </w:r>
        <w:r>
          <w:fldChar w:fldCharType="end"/>
        </w:r>
      </w:p>
    </w:sdtContent>
  </w:sdt>
  <w:p w:rsidRDefault="00446421" w:rsidR="008333A9">
    <w:pPr>
      <w:pStyle w:val="Zaglavlje"/>
    </w:pPr>
    <w:r>
      <w:t>1 St-245/15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63527A9"/>
    <w:multiLevelType w:val="hybridMultilevel"/>
    <w:tmpl w:val="26783ECC"/>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01C6896"/>
    <w:multiLevelType w:val="hybridMultilevel"/>
    <w:tmpl w:val="46242680"/>
    <w:lvl w:tplc="A77E302A" w:ilvl="0">
      <w:start w:val="1"/>
      <w:numFmt w:val="decimal"/>
      <w:lvlText w:val="%1."/>
      <w:lvlJc w:val="left"/>
      <w:pPr>
        <w:ind w:hanging="360" w:left="1069"/>
      </w:pPr>
    </w:lvl>
    <w:lvl w:tplc="041A0019" w:ilvl="1">
      <w:start w:val="1"/>
      <w:numFmt w:val="lowerLetter"/>
      <w:lvlText w:val="%2."/>
      <w:lvlJc w:val="left"/>
      <w:pPr>
        <w:ind w:hanging="360" w:left="1789"/>
      </w:pPr>
    </w:lvl>
    <w:lvl w:tplc="041A001B" w:ilvl="2">
      <w:start w:val="1"/>
      <w:numFmt w:val="lowerRoman"/>
      <w:lvlText w:val="%3."/>
      <w:lvlJc w:val="right"/>
      <w:pPr>
        <w:ind w:hanging="180" w:left="2509"/>
      </w:pPr>
    </w:lvl>
    <w:lvl w:tplc="041A000F" w:ilvl="3">
      <w:start w:val="1"/>
      <w:numFmt w:val="decimal"/>
      <w:lvlText w:val="%4."/>
      <w:lvlJc w:val="left"/>
      <w:pPr>
        <w:ind w:hanging="360" w:left="3229"/>
      </w:pPr>
    </w:lvl>
    <w:lvl w:tplc="041A0019" w:ilvl="4">
      <w:start w:val="1"/>
      <w:numFmt w:val="lowerLetter"/>
      <w:lvlText w:val="%5."/>
      <w:lvlJc w:val="left"/>
      <w:pPr>
        <w:ind w:hanging="360" w:left="3949"/>
      </w:pPr>
    </w:lvl>
    <w:lvl w:tplc="041A001B" w:ilvl="5">
      <w:start w:val="1"/>
      <w:numFmt w:val="lowerRoman"/>
      <w:lvlText w:val="%6."/>
      <w:lvlJc w:val="right"/>
      <w:pPr>
        <w:ind w:hanging="180" w:left="4669"/>
      </w:pPr>
    </w:lvl>
    <w:lvl w:tplc="041A000F" w:ilvl="6">
      <w:start w:val="1"/>
      <w:numFmt w:val="decimal"/>
      <w:lvlText w:val="%7."/>
      <w:lvlJc w:val="left"/>
      <w:pPr>
        <w:ind w:hanging="360" w:left="5389"/>
      </w:pPr>
    </w:lvl>
    <w:lvl w:tplc="041A0019" w:ilvl="7">
      <w:start w:val="1"/>
      <w:numFmt w:val="lowerLetter"/>
      <w:lvlText w:val="%8."/>
      <w:lvlJc w:val="left"/>
      <w:pPr>
        <w:ind w:hanging="360" w:left="6109"/>
      </w:pPr>
    </w:lvl>
    <w:lvl w:tplc="041A001B" w:ilvl="8">
      <w:start w:val="1"/>
      <w:numFmt w:val="lowerRoman"/>
      <w:lvlText w:val="%9."/>
      <w:lvlJc w:val="right"/>
      <w:pPr>
        <w:ind w:hanging="180" w:left="6829"/>
      </w:p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1"/>
  </w:num>
  <w:num w:numId="8">
    <w:abstractNumId w:val="30"/>
  </w:num>
  <w:num w:numId="9">
    <w:abstractNumId w:val="15"/>
  </w:num>
  <w:num w:numId="10">
    <w:abstractNumId w:val="36"/>
  </w:num>
  <w:num w:numId="11">
    <w:abstractNumId w:val="14"/>
  </w:num>
  <w:num w:numId="12">
    <w:abstractNumId w:val="13"/>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6"/>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46421"/>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501834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jedan objekt-Nikmark d.o.o.</izvorni_sadrzaj>
    <derivirana_varijabla naziv="DomainObject.Primjedba_1">jedan objekt-Nikmark d.o.o.</derivirana_varijabla>
  </DomainObject.Primjedba>
  <DomainObject.Oznaka>
    <izvorni_sadrzaj>St-245/2015-472</izvorni_sadrzaj>
    <derivirana_varijabla naziv="DomainObject.Oznaka_1">St-245/2015-472</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245</izvorni_sadrzaj>
    <derivirana_varijabla naziv="DomainObject.Predmet.Broj_1">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2015.</izvorni_sadrzaj>
    <derivirana_varijabla naziv="DomainObject.Predmet.DatumOsnivanja_1">30.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St-245/2015</izvorni_sadrzaj>
    <derivirana_varijabla naziv="DomainObject.Predmet.OznakaBroj_1">St-245/2015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 Vrhovni sud ide preslik dijela spisa prema naredbi suca od
10.09.2018., original ostaje u referadi</izvorni_sadrzaj>
    <derivirana_varijabla naziv="DomainObject.Predmet.PrimjedbaSuca_1">na Vrhovni sud ide preslik dijela spisa prema naredbi suca od
10.09.2018., original ostaje u referadi</derivirana_varijabla>
  </DomainObject.Predmet.PrimjedbaSuca>
  <DomainObject.Predmet.PrimjedbaUpisnicara>
    <izvorni_sadrzaj/>
    <derivirana_varijabla naziv="DomainObject.Predmet.PrimjedbaUpisnicara_1"/>
  </DomainObject.Predmet.PrimjedbaUpisnicara>
  <DomainObject.Predmet.ProtustrankaFormated>
    <izvorni_sadrzaj>  GOLF &amp; COUNTRY CLUB ZAGREB društvo s ograničenom odgovornošću za trgovinu, zastupanje, ugostiteljstvo i turizam u stečaju</izvorni_sadrzaj>
    <derivirana_varijabla naziv="DomainObject.Predmet.ProtustrankaFormated_1">  GOLF &amp; COUNTRY CLUB ZAGREB društvo s ograničenom odgovornošću za trgovinu, zastupanje, ugostiteljstvo i turizam u stečaju</derivirana_varijabla>
  </DomainObject.Predmet.ProtustrankaFormated>
  <DomainObject.Predmet.ProtustrankaFormatedOIB>
    <izvorni_sadrzaj>  GOLF &amp; COUNTRY CLUB ZAGREB društvo s ograničenom odgovornošću za trgovinu, zastupanje, ugostiteljstvo i turizam u stečaju, OIB 54566277575</izvorni_sadrzaj>
    <derivirana_varijabla naziv="DomainObject.Predmet.ProtustrankaFormatedOIB_1">  GOLF &amp; COUNTRY CLUB ZAGREB društvo s ograničenom odgovornošću za trgovinu, zastupanje, ugostiteljstvo i turizam u stečaju, OIB 54566277575</derivirana_varijabla>
  </DomainObject.Predmet.ProtustrankaFormatedOIB>
  <DomainObject.Predmet.ProtustrankaFormatedWithAdress>
    <izvorni_sadrzaj> GOLF &amp; COUNTRY CLUB ZAGREB društvo s ograničenom odgovornošću za trgovinu, zastupanje, ugostiteljstvo i turizam u stečaju, Jadranska avenija 6, 10000 Zagreb</izvorni_sadrzaj>
    <derivirana_varijabla naziv="DomainObject.Predmet.ProtustrankaFormatedWithAdress_1"> GOLF &amp; COUNTRY CLUB ZAGREB društvo s ograničenom odgovornošću za trgovinu, zastupanje, ugostiteljstvo i turizam u stečaju, Jadranska avenija 6, 10000 Zagreb</derivirana_varijabla>
  </DomainObject.Predmet.ProtustrankaFormatedWithAdress>
  <DomainObject.Predmet.ProtustrankaFormatedWithAdressOIB>
    <izvorni_sadrzaj> GOLF &amp; COUNTRY CLUB ZAGREB društvo s ograničenom odgovornošću za trgovinu, zastupanje, ugostiteljstvo i turizam u stečaju, OIB 54566277575, Jadranska avenija 6, 10000 Zagreb</izvorni_sadrzaj>
    <derivirana_varijabla naziv="DomainObject.Predmet.ProtustrankaFormatedWithAdressOIB_1"> GOLF &amp; COUNTRY CLUB ZAGREB društvo s ograničenom odgovornošću za trgovinu, zastupanje, ugostiteljstvo i turizam u stečaju, OIB 54566277575, Jadranska avenija 6, 10000 Zagreb</derivirana_varijabla>
  </DomainObject.Predmet.ProtustrankaFormatedWithAdressOIB>
  <DomainObject.Predmet.ProtustrankaWithAdress>
    <izvorni_sadrzaj>GOLF &amp; COUNTRY CLUB ZAGREB društvo s ograničenom odgovornošću za trgovinu, zastupanje, ugostiteljstvo i turizam u stečaju Jadranska avenija 6, 10000 Zagreb</izvorni_sadrzaj>
    <derivirana_varijabla naziv="DomainObject.Predmet.ProtustrankaWithAdress_1">GOLF &amp; COUNTRY CLUB ZAGREB društvo s ograničenom odgovornošću za trgovinu, zastupanje, ugostiteljstvo i turizam u stečaju Jadranska avenija 6, 10000 Zagreb</derivirana_varijabla>
  </DomainObject.Predmet.ProtustrankaWithAdress>
  <DomainObject.Predmet.ProtustrankaWithAdressOIB>
    <izvorni_sadrzaj>GOLF &amp; COUNTRY CLUB ZAGREB društvo s ograničenom odgovornošću za trgovinu, zastupanje, ugostiteljstvo i turizam u stečaju, OIB 54566277575, Jadranska avenija 6, 10000 Zagreb</izvorni_sadrzaj>
    <derivirana_varijabla naziv="DomainObject.Predmet.ProtustrankaWithAdressOIB_1">GOLF &amp; COUNTRY CLUB ZAGREB društvo s ograničenom odgovornošću za trgovinu, zastupanje, ugostiteljstvo i turizam u stečaju, OIB 54566277575, Jadranska avenija 6, 10000 Zagreb</derivirana_varijabla>
  </DomainObject.Predmet.ProtustrankaWithAdressOIB>
  <DomainObject.Predmet.ProtustrankaNazivFormated>
    <izvorni_sadrzaj>GOLF &amp; COUNTRY CLUB ZAGREB društvo s ograničenom odgovornošću za trgovinu, zastupanje, ugostiteljstvo i turizam u stečaju</izvorni_sadrzaj>
    <derivirana_varijabla naziv="DomainObject.Predmet.ProtustrankaNazivFormated_1">GOLF &amp; COUNTRY CLUB ZAGREB društvo s ograničenom odgovornošću za trgovinu, zastupanje, ugostiteljstvo i turizam u stečaju</derivirana_varijabla>
  </DomainObject.Predmet.ProtustrankaNazivFormated>
  <DomainObject.Predmet.ProtustrankaNazivFormatedOIB>
    <izvorni_sadrzaj>GOLF &amp; COUNTRY CLUB ZAGREB društvo s ograničenom odgovornošću za trgovinu, zastupanje, ugostiteljstvo i turizam u stečaju, OIB 54566277575</izvorni_sadrzaj>
    <derivirana_varijabla naziv="DomainObject.Predmet.ProtustrankaNazivFormatedOIB_1">GOLF &amp; COUNTRY CLUB ZAGREB društvo s ograničenom odgovornošću za trgovinu, zastupanje, ugostiteljstvo i turizam u stečaju, OIB 54566277575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17. rujna 2018.</izvorni_sadrzaj>
    <derivirana_varijabla naziv="DomainObject.Predmet.SpisIzvanSuda.DatumIzlazaSpisa_1">17. rujna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Republike Hrvatske</izvorni_sadrzaj>
    <derivirana_varijabla naziv="DomainObject.Predmet.SpisIzvanSuda.LokacijaSpisa_1">Vrhovni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Tihana Nikolić; ROST-ŠPORT d.o.o. za trgovinu na veliko i malo, vanjskotrgovačku djelatnost i marketing; Petar Rukavina; Marija Rosić; C.P.I. EXPERTUS društvo s ograničenom odgovornošću za usluge; Magdalena Matić; TINMARK d.o.o. za trgovinu i usluge, turistička agencija; BAR GRUPA društvo s ograničenom odgovornošću za ugostiteljstvo; Franjo Zelenika; KAJZER d.o.o. za trgovinu i usluge; DETONO d.o.o. za proizvodnju, trgovinu i usluge; Gordana Žubrinić; Romeo Vudrag-tomasović; BARITUS društvo s ograničenom odgovornošću za usluge; Marija Ivanković</izvorni_sadrzaj>
    <derivirana_varijabla naziv="DomainObject.Predmet.StrankaFormated_1">  FINA Regionalni centar Zagreb; Tihana Nikolić; ROST-ŠPORT d.o.o. za trgovinu na veliko i malo, vanjskotrgovačku djelatnost i marketing; Petar Rukavina; Marija Rosić; C.P.I. EXPERTUS društvo s ograničenom odgovornošću za usluge; Magdalena Matić; TINMARK d.o.o. za trgovinu i usluge, turistička agencija; BAR GRUPA društvo s ograničenom odgovornošću za ugostiteljstvo; Franjo Zelenika; KAJZER d.o.o. za trgovinu i usluge; DETONO d.o.o. za proizvodnju, trgovinu i usluge; Gordana Žubrinić; Romeo Vudrag-tomasović; BARITUS društvo s ograničenom odgovornošću za usluge; Marija Ivanković</derivirana_varijabla>
  </DomainObject.Predmet.StrankaFormated>
  <DomainObject.Predmet.StrankaFormatedOIB>
    <izvorni_sadrzaj>  FINA Regionalni centar Zagreb, OIB 85821130368; Tihana Nikolić, OIB 02158057271; ROST-ŠPORT d.o.o. za trgovinu na veliko i malo, vanjskotrgovačku djelatnost i marketing, OIB 63693671750; Petar Rukavina; Marija Rosić, OIB 86034218830; C.P.I. EXPERTUS društvo s ograničenom odgovornošću za usluge, OIB 47093473505; Magdalena Matić, OIB 46987252656; TINMARK d.o.o. za trgovinu i usluge, turistička agencija, OIB 64040526186; BAR GRUPA društvo s ograničenom odgovornošću za ugostiteljstvo, OIB 21877438576; Franjo Zelenika, OIB 37105336549; KAJZER d.o.o. za trgovinu i usluge, OIB 68585044796; DETONO d.o.o. za proizvodnju, trgovinu i usluge, OIB 42999214584; Gordana Žubrinić, OIB 16588457051; Romeo Vudrag-tomasović, OIB 37807865212; BARITUS društvo s ograničenom odgovornošću za usluge, OIB 64066912804; Marija Ivanković</izvorni_sadrzaj>
    <derivirana_varijabla naziv="DomainObject.Predmet.StrankaFormatedOIB_1">  FINA Regionalni centar Zagreb, OIB 85821130368; Tihana Nikolić, OIB 02158057271; ROST-ŠPORT d.o.o. za trgovinu na veliko i malo, vanjskotrgovačku djelatnost i marketing, OIB 63693671750; Petar Rukavina; Marija Rosić, OIB 86034218830; C.P.I. EXPERTUS društvo s ograničenom odgovornošću za usluge, OIB 47093473505; Magdalena Matić, OIB 46987252656; TINMARK d.o.o. za trgovinu i usluge, turistička agencija, OIB 64040526186; BAR GRUPA društvo s ograničenom odgovornošću za ugostiteljstvo, OIB 21877438576; Franjo Zelenika, OIB 37105336549; KAJZER d.o.o. za trgovinu i usluge, OIB 68585044796; DETONO d.o.o. za proizvodnju, trgovinu i usluge, OIB 42999214584; Gordana Žubrinić, OIB 16588457051; Romeo Vudrag-tomasović, OIB 37807865212; BARITUS društvo s ograničenom odgovornošću za usluge, OIB 64066912804; Marija Ivanković</derivirana_varijabla>
  </DomainObject.Predmet.StrankaFormatedOIB>
  <DomainObject.Predmet.StrankaFormatedWithAdress>
    <izvorni_sadrzaj> FINA Regionalni centar Zagreb, Koturaškan 43, 10000 Zagreb; Tihana Nikolić, Tratinska 44, 10000 Zagreb; ROST-ŠPORT d.o.o. za trgovinu na veliko i malo, vanjskotrgovačku djelatnost i marketing, II Poljanice 8, 10000 Zagreb; Petar Rukavina; Marija Rosić, Florićeva Ulica 5, 10000 Zagreb; C.P.I. EXPERTUS društvo s ograničenom odgovornošću za usluge, Ulica grada Chicaga 2 A, 10000 Zagreb; Magdalena Matić, Palinovečka Ulica 29, 10000 Zagreb; TINMARK d.o.o. za trgovinu i usluge, turistička agencija, Ventilatorska 8 A, 10250 Lučko; BAR GRUPA društvo s ograničenom odgovornošću za ugostiteljstvo, Preradovićeva 17, 10000 Zagreb; Franjo Zelenika, Ulica Mije Krešića 30, 10000 Zagreb; KAJZER d.o.o. za trgovinu i usluge, Gornjostupnička 2 A, 10255 Gornji Stupnik; DETONO d.o.o. za proizvodnju, trgovinu i usluge, VIII Vrbik 17, 10000 Zagreb; Gordana Žubrinić, Podgaj 55, 10000 Zagreb; Romeo Vudrag-tomasović, Branitelja Domovinskog Rata 2b, 22000 Šibenik; BARITUS društvo s ograničenom odgovornošću za usluge, Radnička cesta 39, 10000 Zagreb; Marija Ivanković</izvorni_sadrzaj>
    <derivirana_varijabla naziv="DomainObject.Predmet.StrankaFormatedWithAdress_1"> FINA Regionalni centar Zagreb, Koturaškan 43, 10000 Zagreb; Tihana Nikolić, Tratinska 44, 10000 Zagreb; ROST-ŠPORT d.o.o. za trgovinu na veliko i malo, vanjskotrgovačku djelatnost i marketing, II Poljanice 8, 10000 Zagreb; Petar Rukavina; Marija Rosić, Florićeva Ulica 5, 10000 Zagreb; C.P.I. EXPERTUS društvo s ograničenom odgovornošću za usluge, Ulica grada Chicaga 2 A, 10000 Zagreb; Magdalena Matić, Palinovečka Ulica 29, 10000 Zagreb; TINMARK d.o.o. za trgovinu i usluge, turistička agencija, Ventilatorska 8 A, 10250 Lučko; BAR GRUPA društvo s ograničenom odgovornošću za ugostiteljstvo, Preradovićeva 17, 10000 Zagreb; Franjo Zelenika, Ulica Mije Krešića 30, 10000 Zagreb; KAJZER d.o.o. za trgovinu i usluge, Gornjostupnička 2 A, 10255 Gornji Stupnik; DETONO d.o.o. za proizvodnju, trgovinu i usluge, VIII Vrbik 17, 10000 Zagreb; Gordana Žubrinić, Podgaj 55, 10000 Zagreb; Romeo Vudrag-tomasović, Branitelja Domovinskog Rata 2b, 22000 Šibenik; BARITUS društvo s ograničenom odgovornošću za usluge, Radnička cesta 39, 10000 Zagreb; Marija Ivanković</derivirana_varijabla>
  </DomainObject.Predmet.StrankaFormatedWithAdress>
  <DomainObject.Predmet.StrankaFormatedWithAdressOIB>
    <izvorni_sadrzaj> FINA Regionalni centar Zagreb, OIB 85821130368, Koturaškan 43, 10000 Zagreb; Tihana Nikolić, OIB 02158057271, Tratinska 44, 10000 Zagreb; ROST-ŠPORT d.o.o. za trgovinu na veliko i malo, vanjskotrgovačku djelatnost i marketing, OIB 63693671750, II Poljanice 8, 10000 Zagreb; Petar Rukavina; Marija Rosić, OIB 86034218830, Florićeva Ulica 5, 10000 Zagreb; C.P.I. EXPERTUS društvo s ograničenom odgovornošću za usluge, OIB 47093473505, Ulica grada Chicaga 2 A, 10000 Zagreb; Magdalena Matić, OIB 46987252656, Palinovečka Ulica 29, 10000 Zagreb; TINMARK d.o.o. za trgovinu i usluge, turistička agencija, OIB 64040526186, Ventilatorska 8 A, 10250 Lučko; BAR GRUPA društvo s ograničenom odgovornošću za ugostiteljstvo, OIB 21877438576, Preradovićeva 17, 10000 Zagreb; Franjo Zelenika, OIB 37105336549, Ulica Mije Krešića 30, 10000 Zagreb; KAJZER d.o.o. za trgovinu i usluge, OIB 68585044796, Gornjostupnička 2 A, 10255 Gornji Stupnik; DETONO d.o.o. za proizvodnju, trgovinu i usluge, OIB 42999214584, VIII Vrbik 17, 10000 Zagreb; Gordana Žubrinić, OIB 16588457051, Podgaj 55, 10000 Zagreb; Romeo Vudrag-tomasović, OIB 37807865212, Branitelja Domovinskog Rata 2b, 22000 Šibenik; BARITUS društvo s ograničenom odgovornošću za usluge, OIB 64066912804, Radnička cesta 39, 10000 Zagreb; Marija Ivanković</izvorni_sadrzaj>
    <derivirana_varijabla naziv="DomainObject.Predmet.StrankaFormatedWithAdressOIB_1"> FINA Regionalni centar Zagreb, OIB 85821130368, Koturaškan 43, 10000 Zagreb; Tihana Nikolić, OIB 02158057271, Tratinska 44, 10000 Zagreb; ROST-ŠPORT d.o.o. za trgovinu na veliko i malo, vanjskotrgovačku djelatnost i marketing, OIB 63693671750, II Poljanice 8, 10000 Zagreb; Petar Rukavina; Marija Rosić, OIB 86034218830, Florićeva Ulica 5, 10000 Zagreb; C.P.I. EXPERTUS društvo s ograničenom odgovornošću za usluge, OIB 47093473505, Ulica grada Chicaga 2 A, 10000 Zagreb; Magdalena Matić, OIB 46987252656, Palinovečka Ulica 29, 10000 Zagreb; TINMARK d.o.o. za trgovinu i usluge, turistička agencija, OIB 64040526186, Ventilatorska 8 A, 10250 Lučko; BAR GRUPA društvo s ograničenom odgovornošću za ugostiteljstvo, OIB 21877438576, Preradovićeva 17, 10000 Zagreb; Franjo Zelenika, OIB 37105336549, Ulica Mije Krešića 30, 10000 Zagreb; KAJZER d.o.o. za trgovinu i usluge, OIB 68585044796, Gornjostupnička 2 A, 10255 Gornji Stupnik; DETONO d.o.o. za proizvodnju, trgovinu i usluge, OIB 42999214584, VIII Vrbik 17, 10000 Zagreb; Gordana Žubrinić, OIB 16588457051, Podgaj 55, 10000 Zagreb; Romeo Vudrag-tomasović, OIB 37807865212, Branitelja Domovinskog Rata 2b, 22000 Šibenik; BARITUS društvo s ograničenom odgovornošću za usluge, OIB 64066912804, Radnička cesta 39, 10000 Zagreb; Marija Ivanković</derivirana_varijabla>
  </DomainObject.Predmet.StrankaFormatedWithAdressOIB>
  <DomainObject.Predmet.StrankaWithAdress>
    <izvorni_sadrzaj>FINA Regionalni centar Zagreb Koturaškan 43,10000 Zagreb,Tihana Nikolić Tratinska 44,10000 Zagreb,ROST-ŠPORT d.o.o. za trgovinu na veliko i malo, vanjskotrgovačku djelatnost i marketing II Poljanice 8,10000 Zagreb,Petar Rukavina ,Marija Rosić Florićeva Ulica 5,10000 Zagreb,C.P.I. EXPERTUS društvo s ograničenom odgovornošću za usluge Ulica grada Chicaga 2 A,10000 Zagreb,Magdalena Matić Palinovečka Ulica 29,10000 Zagreb,TINMARK d.o.o. za trgovinu i usluge, turistička agencija Ventilatorska 8 A,10250 Lučko,BAR GRUPA društvo s ograničenom odgovornošću za ugostiteljstvo Preradovićeva 17,10000 Zagreb,Franjo Zelenika Ulica Mije Krešića 30,10000 Zagreb,KAJZER d.o.o. za trgovinu i usluge Gornjostupnička 2 A,10255 Gornji Stupnik,DETONO d.o.o. za proizvodnju, trgovinu i usluge VIII Vrbik 17,10000 Zagreb,Gordana Žubrinić Podgaj 55,10000 Zagreb,Romeo Vudrag-tomasović Branitelja Domovinskog Rata 2b,22000 Šibenik,BARITUS društvo s ograničenom odgovornošću za usluge Radnička cesta 39,10000 Zagreb,Marija Ivanković </izvorni_sadrzaj>
    <derivirana_varijabla naziv="DomainObject.Predmet.StrankaWithAdress_1">FINA Regionalni centar Zagreb Koturaškan 43,10000 Zagreb,Tihana Nikolić Tratinska 44,10000 Zagreb,ROST-ŠPORT d.o.o. za trgovinu na veliko i malo, vanjskotrgovačku djelatnost i marketing II Poljanice 8,10000 Zagreb,Petar Rukavina ,Marija Rosić Florićeva Ulica 5,10000 Zagreb,C.P.I. EXPERTUS društvo s ograničenom odgovornošću za usluge Ulica grada Chicaga 2 A,10000 Zagreb,Magdalena Matić Palinovečka Ulica 29,10000 Zagreb,TINMARK d.o.o. za trgovinu i usluge, turistička agencija Ventilatorska 8 A,10250 Lučko,BAR GRUPA društvo s ograničenom odgovornošću za ugostiteljstvo Preradovićeva 17,10000 Zagreb,Franjo Zelenika Ulica Mije Krešića 30,10000 Zagreb,KAJZER d.o.o. za trgovinu i usluge Gornjostupnička 2 A,10255 Gornji Stupnik,DETONO d.o.o. za proizvodnju, trgovinu i usluge VIII Vrbik 17,10000 Zagreb,Gordana Žubrinić Podgaj 55,10000 Zagreb,Romeo Vudrag-tomasović Branitelja Domovinskog Rata 2b,22000 Šibenik,BARITUS društvo s ograničenom odgovornošću za usluge Radnička cesta 39,10000 Zagreb,Marija Ivanković </derivirana_varijabla>
  </DomainObject.Predmet.StrankaWithAdress>
  <DomainObject.Predmet.StrankaWithAdressOIB>
    <izvorni_sadrzaj>FINA Regionalni centar Zagreb, OIB 85821130368, Koturaškan 43,10000 Zagreb,Tihana Nikolić, OIB 02158057271, Tratinska 44,10000 Zagreb,ROST-ŠPORT d.o.o. za trgovinu na veliko i malo, vanjskotrgovačku djelatnost i marketing, OIB 63693671750, II Poljanice 8,10000 Zagreb,Petar Rukavina,Marija Rosić, OIB 86034218830, Florićeva Ulica 5,10000 Zagreb,C.P.I. EXPERTUS društvo s ograničenom odgovornošću za usluge, OIB 47093473505, Ulica grada Chicaga 2 A,10000 Zagreb,Magdalena Matić, OIB 46987252656, Palinovečka Ulica 29,10000 Zagreb,TINMARK d.o.o. za trgovinu i usluge, turistička agencija, OIB 64040526186, Ventilatorska 8 A,10250 Lučko,BAR GRUPA društvo s ograničenom odgovornošću za ugostiteljstvo, OIB 21877438576, Preradovićeva 17,10000 Zagreb,Franjo Zelenika, OIB 37105336549, Ulica Mije Krešića 30,10000 Zagreb,KAJZER d.o.o. za trgovinu i usluge, OIB 68585044796, Gornjostupnička 2 A,10255 Gornji Stupnik,DETONO d.o.o. za proizvodnju, trgovinu i usluge, OIB 42999214584, VIII Vrbik 17,10000 Zagreb,Gordana Žubrinić, OIB 16588457051, Podgaj 55,10000 Zagreb,Romeo Vudrag-tomasović, OIB 37807865212, Branitelja Domovinskog Rata 2b,22000 Šibenik,BARITUS društvo s ograničenom odgovornošću za usluge, OIB 64066912804, Radnička cesta 39,10000 Zagreb,Marija Ivanković</izvorni_sadrzaj>
    <derivirana_varijabla naziv="DomainObject.Predmet.StrankaWithAdressOIB_1">FINA Regionalni centar Zagreb, OIB 85821130368, Koturaškan 43,10000 Zagreb,Tihana Nikolić, OIB 02158057271, Tratinska 44,10000 Zagreb,ROST-ŠPORT d.o.o. za trgovinu na veliko i malo, vanjskotrgovačku djelatnost i marketing, OIB 63693671750, II Poljanice 8,10000 Zagreb,Petar Rukavina,Marija Rosić, OIB 86034218830, Florićeva Ulica 5,10000 Zagreb,C.P.I. EXPERTUS društvo s ograničenom odgovornošću za usluge, OIB 47093473505, Ulica grada Chicaga 2 A,10000 Zagreb,Magdalena Matić, OIB 46987252656, Palinovečka Ulica 29,10000 Zagreb,TINMARK d.o.o. za trgovinu i usluge, turistička agencija, OIB 64040526186, Ventilatorska 8 A,10250 Lučko,BAR GRUPA društvo s ograničenom odgovornošću za ugostiteljstvo, OIB 21877438576, Preradovićeva 17,10000 Zagreb,Franjo Zelenika, OIB 37105336549, Ulica Mije Krešića 30,10000 Zagreb,KAJZER d.o.o. za trgovinu i usluge, OIB 68585044796, Gornjostupnička 2 A,10255 Gornji Stupnik,DETONO d.o.o. za proizvodnju, trgovinu i usluge, OIB 42999214584, VIII Vrbik 17,10000 Zagreb,Gordana Žubrinić, OIB 16588457051, Podgaj 55,10000 Zagreb,Romeo Vudrag-tomasović, OIB 37807865212, Branitelja Domovinskog Rata 2b,22000 Šibenik,BARITUS društvo s ograničenom odgovornošću za usluge, OIB 64066912804, Radnička cesta 39,10000 Zagreb,Marija Ivanković</derivirana_varijabla>
  </DomainObject.Predmet.StrankaWithAdressOIB>
  <DomainObject.Predmet.StrankaNazivFormated>
    <izvorni_sadrzaj>FINA Regionalni centar Zagreb,Tihana Nikolić,ROST-ŠPORT d.o.o. za trgovinu na veliko i malo, vanjskotrgovačku djelatnost i marketing,Petar Rukavina,Marija Rosić,C.P.I. EXPERTUS društvo s ograničenom odgovornošću za usluge,Magdalena Matić,TINMARK d.o.o. za trgovinu i usluge, turistička agencija,BAR GRUPA društvo s ograničenom odgovornošću za ugostiteljstvo,Franjo Zelenika,KAJZER d.o.o. za trgovinu i usluge,DETONO d.o.o. za proizvodnju, trgovinu i usluge,Gordana Žubrinić,Romeo Vudrag-tomasović,BARITUS društvo s ograničenom odgovornošću za usluge,Marija Ivanković</izvorni_sadrzaj>
    <derivirana_varijabla naziv="DomainObject.Predmet.StrankaNazivFormated_1">FINA Regionalni centar Zagreb,Tihana Nikolić,ROST-ŠPORT d.o.o. za trgovinu na veliko i malo, vanjskotrgovačku djelatnost i marketing,Petar Rukavina,Marija Rosić,C.P.I. EXPERTUS društvo s ograničenom odgovornošću za usluge,Magdalena Matić,TINMARK d.o.o. za trgovinu i usluge, turistička agencija,BAR GRUPA društvo s ograničenom odgovornošću za ugostiteljstvo,Franjo Zelenika,KAJZER d.o.o. za trgovinu i usluge,DETONO d.o.o. za proizvodnju, trgovinu i usluge,Gordana Žubrinić,Romeo Vudrag-tomasović,BARITUS društvo s ograničenom odgovornošću za usluge,Marija Ivanković</derivirana_varijabla>
  </DomainObject.Predmet.StrankaNazivFormated>
  <DomainObject.Predmet.StrankaNazivFormatedOIB>
    <izvorni_sadrzaj>FINA Regionalni centar Zagreb, OIB 85821130368,Tihana Nikolić, OIB 02158057271,ROST-ŠPORT d.o.o. za trgovinu na veliko i malo, vanjskotrgovačku djelatnost i marketing, OIB 63693671750,Petar Rukavina,Marija Rosić, OIB 86034218830,C.P.I. EXPERTUS društvo s ograničenom odgovornošću za usluge, OIB 47093473505,Magdalena Matić, OIB 46987252656,TINMARK d.o.o. za trgovinu i usluge, turistička agencija, OIB 64040526186,BAR GRUPA društvo s ograničenom odgovornošću za ugostiteljstvo, OIB 21877438576,Franjo Zelenika, OIB 37105336549,KAJZER d.o.o. za trgovinu i usluge, OIB 68585044796,DETONO d.o.o. za proizvodnju, trgovinu i usluge, OIB 42999214584,Gordana Žubrinić, OIB 16588457051,Romeo Vudrag-tomasović, OIB 37807865212,BARITUS društvo s ograničenom odgovornošću za usluge, OIB 64066912804,Marija Ivanković</izvorni_sadrzaj>
    <derivirana_varijabla naziv="DomainObject.Predmet.StrankaNazivFormatedOIB_1">FINA Regionalni centar Zagreb, OIB 85821130368,Tihana Nikolić, OIB 02158057271,ROST-ŠPORT d.o.o. za trgovinu na veliko i malo, vanjskotrgovačku djelatnost i marketing, OIB 63693671750,Petar Rukavina,Marija Rosić, OIB 86034218830,C.P.I. EXPERTUS društvo s ograničenom odgovornošću za usluge, OIB 47093473505,Magdalena Matić, OIB 46987252656,TINMARK d.o.o. za trgovinu i usluge, turistička agencija, OIB 64040526186,BAR GRUPA društvo s ograničenom odgovornošću za ugostiteljstvo, OIB 21877438576,Franjo Zelenika, OIB 37105336549,KAJZER d.o.o. za trgovinu i usluge, OIB 68585044796,DETONO d.o.o. za proizvodnju, trgovinu i usluge, OIB 42999214584,Gordana Žubrinić, OIB 16588457051,Romeo Vudrag-tomasović, OIB 37807865212,BARITUS društvo s ograničenom odgovornošću za usluge, OIB 64066912804,Marija Ivanković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Tihana Nikolić</item>
      <item>ROST-ŠPORT d.o.o. za trgovinu na veliko i malo, vanjskotrgovačku djelatnost i marketing</item>
      <item>Petar Rukavina</item>
      <item>Marija Rosić</item>
      <item>C.P.I. EXPERTUS društvo s ograničenom odgovornošću za usluge</item>
      <item>Magdalena Matić</item>
      <item>TINMARK d.o.o. za trgovinu i usluge, turistička agencija</item>
      <item>BAR GRUPA društvo s ograničenom odgovornošću za ugostiteljstvo</item>
      <item>Franjo Zelenika</item>
      <item>KAJZER d.o.o. za trgovinu i usluge</item>
      <item>DETONO d.o.o. za proizvodnju, trgovinu i usluge</item>
      <item>Gordana Žubrinić</item>
      <item>Romeo Vudrag-tomasović</item>
      <item>BARITUS društvo s ograničenom odgovornošću za usluge</item>
      <item>Marija Ivanković</item>
    </izvorni_sadrzaj>
    <derivirana_varijabla naziv="DomainObject.Predmet.StrankaListFormated_1">
      <item>FINA Regionalni centar Zagreb</item>
      <item>Tihana Nikolić</item>
      <item>ROST-ŠPORT d.o.o. za trgovinu na veliko i malo, vanjskotrgovačku djelatnost i marketing</item>
      <item>Petar Rukavina</item>
      <item>Marija Rosić</item>
      <item>C.P.I. EXPERTUS društvo s ograničenom odgovornošću za usluge</item>
      <item>Magdalena Matić</item>
      <item>TINMARK d.o.o. za trgovinu i usluge, turistička agencija</item>
      <item>BAR GRUPA društvo s ograničenom odgovornošću za ugostiteljstvo</item>
      <item>Franjo Zelenika</item>
      <item>KAJZER d.o.o. za trgovinu i usluge</item>
      <item>DETONO d.o.o. za proizvodnju, trgovinu i usluge</item>
      <item>Gordana Žubrinić</item>
      <item>Romeo Vudrag-tomasović</item>
      <item>BARITUS društvo s ograničenom odgovornošću za usluge</item>
      <item>Marija Ivanković</item>
    </derivirana_varijabla>
  </DomainObject.Predmet.StrankaListFormated>
  <DomainObject.Predmet.StrankaListFormatedOIB>
    <izvorni_sadrzaj>
      <item>FINA Regionalni centar Zagreb, OIB 85821130368</item>
      <item>Tihana Nikolić, OIB 02158057271</item>
      <item>ROST-ŠPORT d.o.o. za trgovinu na veliko i malo, vanjskotrgovačku djelatnost i marketing, OIB 63693671750</item>
      <item>Petar Rukavina</item>
      <item>Marija Rosić, OIB 86034218830</item>
      <item>C.P.I. EXPERTUS društvo s ograničenom odgovornošću za usluge, OIB 47093473505</item>
      <item>Magdalena Matić, OIB 46987252656</item>
      <item>TINMARK d.o.o. za trgovinu i usluge, turistička agencija, OIB 64040526186</item>
      <item>BAR GRUPA društvo s ograničenom odgovornošću za ugostiteljstvo, OIB 21877438576</item>
      <item>Franjo Zelenika, OIB 37105336549</item>
      <item>KAJZER d.o.o. za trgovinu i usluge, OIB 68585044796</item>
      <item>DETONO d.o.o. za proizvodnju, trgovinu i usluge, OIB 42999214584</item>
      <item>Gordana Žubrinić, OIB 16588457051</item>
      <item>Romeo Vudrag-tomasović, OIB 37807865212</item>
      <item>BARITUS društvo s ograničenom odgovornošću za usluge, OIB 64066912804</item>
      <item>Marija Ivanković</item>
    </izvorni_sadrzaj>
    <derivirana_varijabla naziv="DomainObject.Predmet.StrankaListFormatedOIB_1">
      <item>FINA Regionalni centar Zagreb, OIB 85821130368</item>
      <item>Tihana Nikolić, OIB 02158057271</item>
      <item>ROST-ŠPORT d.o.o. za trgovinu na veliko i malo, vanjskotrgovačku djelatnost i marketing, OIB 63693671750</item>
      <item>Petar Rukavina</item>
      <item>Marija Rosić, OIB 86034218830</item>
      <item>C.P.I. EXPERTUS društvo s ograničenom odgovornošću za usluge, OIB 47093473505</item>
      <item>Magdalena Matić, OIB 46987252656</item>
      <item>TINMARK d.o.o. za trgovinu i usluge, turistička agencija, OIB 64040526186</item>
      <item>BAR GRUPA društvo s ograničenom odgovornošću za ugostiteljstvo, OIB 21877438576</item>
      <item>Franjo Zelenika, OIB 37105336549</item>
      <item>KAJZER d.o.o. za trgovinu i usluge, OIB 68585044796</item>
      <item>DETONO d.o.o. za proizvodnju, trgovinu i usluge, OIB 42999214584</item>
      <item>Gordana Žubrinić, OIB 16588457051</item>
      <item>Romeo Vudrag-tomasović, OIB 37807865212</item>
      <item>BARITUS društvo s ograničenom odgovornošću za usluge, OIB 64066912804</item>
      <item>Marija Ivanković</item>
    </derivirana_varijabla>
  </DomainObject.Predmet.StrankaListFormatedOIB>
  <DomainObject.Predmet.StrankaListFormatedWithAdress>
    <izvorni_sadrzaj>
      <item>FINA Regionalni centar Zagreb, Koturaškan 43, 10000 Zagreb</item>
      <item>Tihana Nikolić, Tratinska 44, 10000 Zagreb</item>
      <item>ROST-ŠPORT d.o.o. za trgovinu na veliko i malo, vanjskotrgovačku djelatnost i marketing, II Poljanice 8, 10000 Zagreb</item>
      <item>Petar Rukavina</item>
      <item>Marija Rosić, Florićeva Ulica 5, 10000 Zagreb</item>
      <item>C.P.I. EXPERTUS društvo s ograničenom odgovornošću za usluge, Ulica grada Chicaga 2 A, 10000 Zagreb</item>
      <item>Magdalena Matić, Palinovečka Ulica 29, 10000 Zagreb</item>
      <item>TINMARK d.o.o. za trgovinu i usluge, turistička agencija, Ventilatorska 8 A, 10250 Lučko</item>
      <item>BAR GRUPA društvo s ograničenom odgovornošću za ugostiteljstvo, Preradovićeva 17, 10000 Zagreb</item>
      <item>Franjo Zelenika, Ulica Mije Krešića 30, 10000 Zagreb</item>
      <item>KAJZER d.o.o. za trgovinu i usluge, Gornjostupnička 2 A, 10255 Gornji Stupnik</item>
      <item>DETONO d.o.o. za proizvodnju, trgovinu i usluge, VIII Vrbik 17, 10000 Zagreb</item>
      <item>Gordana Žubrinić, Podgaj 55, 10000 Zagreb</item>
      <item>Romeo Vudrag-tomasović, Branitelja Domovinskog Rata 2b, 22000 Šibenik</item>
      <item>BARITUS društvo s ograničenom odgovornošću za usluge, Radnička cesta 39, 10000 Zagreb</item>
      <item>Marija Ivanković</item>
    </izvorni_sadrzaj>
    <derivirana_varijabla naziv="DomainObject.Predmet.StrankaListFormatedWithAdress_1">
      <item>FINA Regionalni centar Zagreb, Koturaškan 43, 10000 Zagreb</item>
      <item>Tihana Nikolić, Tratinska 44, 10000 Zagreb</item>
      <item>ROST-ŠPORT d.o.o. za trgovinu na veliko i malo, vanjskotrgovačku djelatnost i marketing, II Poljanice 8, 10000 Zagreb</item>
      <item>Petar Rukavina</item>
      <item>Marija Rosić, Florićeva Ulica 5, 10000 Zagreb</item>
      <item>C.P.I. EXPERTUS društvo s ograničenom odgovornošću za usluge, Ulica grada Chicaga 2 A, 10000 Zagreb</item>
      <item>Magdalena Matić, Palinovečka Ulica 29, 10000 Zagreb</item>
      <item>TINMARK d.o.o. za trgovinu i usluge, turistička agencija, Ventilatorska 8 A, 10250 Lučko</item>
      <item>BAR GRUPA društvo s ograničenom odgovornošću za ugostiteljstvo, Preradovićeva 17, 10000 Zagreb</item>
      <item>Franjo Zelenika, Ulica Mije Krešića 30, 10000 Zagreb</item>
      <item>KAJZER d.o.o. za trgovinu i usluge, Gornjostupnička 2 A, 10255 Gornji Stupnik</item>
      <item>DETONO d.o.o. za proizvodnju, trgovinu i usluge, VIII Vrbik 17, 10000 Zagreb</item>
      <item>Gordana Žubrinić, Podgaj 55, 10000 Zagreb</item>
      <item>Romeo Vudrag-tomasović, Branitelja Domovinskog Rata 2b, 22000 Šibenik</item>
      <item>BARITUS društvo s ograničenom odgovornošću za usluge, Radnička cesta 39, 10000 Zagreb</item>
      <item>Marija Ivanković</item>
    </derivirana_varijabla>
  </DomainObject.Predmet.StrankaListFormatedWithAdress>
  <DomainObject.Predmet.StrankaListFormatedWithAdressOIB>
    <izvorni_sadrzaj>
      <item>FINA Regionalni centar Zagreb, OIB 85821130368, Koturaškan 43, 10000 Zagreb</item>
      <item>Tihana Nikolić, OIB 02158057271, Tratinska 44, 10000 Zagreb</item>
      <item>ROST-ŠPORT d.o.o. za trgovinu na veliko i malo, vanjskotrgovačku djelatnost i marketing, OIB 63693671750, II Poljanice 8, 10000 Zagreb</item>
      <item>Petar Rukavina</item>
      <item>Marija Rosić, OIB 86034218830, Florićeva Ulica 5, 10000 Zagreb</item>
      <item>C.P.I. EXPERTUS društvo s ograničenom odgovornošću za usluge, OIB 47093473505, Ulica grada Chicaga 2 A, 10000 Zagreb</item>
      <item>Magdalena Matić, OIB 46987252656, Palinovečka Ulica 29, 10000 Zagreb</item>
      <item>TINMARK d.o.o. za trgovinu i usluge, turistička agencija, OIB 64040526186, Ventilatorska 8 A, 10250 Lučko</item>
      <item>BAR GRUPA društvo s ograničenom odgovornošću za ugostiteljstvo, OIB 21877438576, Preradovićeva 17, 10000 Zagreb</item>
      <item>Franjo Zelenika, OIB 37105336549, Ulica Mije Krešića 30, 10000 Zagreb</item>
      <item>KAJZER d.o.o. za trgovinu i usluge, OIB 68585044796, Gornjostupnička 2 A, 10255 Gornji Stupnik</item>
      <item>DETONO d.o.o. za proizvodnju, trgovinu i usluge, OIB 42999214584, VIII Vrbik 17, 10000 Zagreb</item>
      <item>Gordana Žubrinić, OIB 16588457051, Podgaj 55, 10000 Zagreb</item>
      <item>Romeo Vudrag-tomasović, OIB 37807865212, Branitelja Domovinskog Rata 2b, 22000 Šibenik</item>
      <item>BARITUS društvo s ograničenom odgovornošću za usluge, OIB 64066912804, Radnička cesta 39, 10000 Zagreb</item>
      <item>Marija Ivanković</item>
    </izvorni_sadrzaj>
    <derivirana_varijabla naziv="DomainObject.Predmet.StrankaListFormatedWithAdressOIB_1">
      <item>FINA Regionalni centar Zagreb, OIB 85821130368, Koturaškan 43, 10000 Zagreb</item>
      <item>Tihana Nikolić, OIB 02158057271, Tratinska 44, 10000 Zagreb</item>
      <item>ROST-ŠPORT d.o.o. za trgovinu na veliko i malo, vanjskotrgovačku djelatnost i marketing, OIB 63693671750, II Poljanice 8, 10000 Zagreb</item>
      <item>Petar Rukavina</item>
      <item>Marija Rosić, OIB 86034218830, Florićeva Ulica 5, 10000 Zagreb</item>
      <item>C.P.I. EXPERTUS društvo s ograničenom odgovornošću za usluge, OIB 47093473505, Ulica grada Chicaga 2 A, 10000 Zagreb</item>
      <item>Magdalena Matić, OIB 46987252656, Palinovečka Ulica 29, 10000 Zagreb</item>
      <item>TINMARK d.o.o. za trgovinu i usluge, turistička agencija, OIB 64040526186, Ventilatorska 8 A, 10250 Lučko</item>
      <item>BAR GRUPA društvo s ograničenom odgovornošću za ugostiteljstvo, OIB 21877438576, Preradovićeva 17, 10000 Zagreb</item>
      <item>Franjo Zelenika, OIB 37105336549, Ulica Mije Krešića 30, 10000 Zagreb</item>
      <item>KAJZER d.o.o. za trgovinu i usluge, OIB 68585044796, Gornjostupnička 2 A, 10255 Gornji Stupnik</item>
      <item>DETONO d.o.o. za proizvodnju, trgovinu i usluge, OIB 42999214584, VIII Vrbik 17, 10000 Zagreb</item>
      <item>Gordana Žubrinić, OIB 16588457051, Podgaj 55, 10000 Zagreb</item>
      <item>Romeo Vudrag-tomasović, OIB 37807865212, Branitelja Domovinskog Rata 2b, 22000 Šibenik</item>
      <item>BARITUS društvo s ograničenom odgovornošću za usluge, OIB 64066912804, Radnička cesta 39, 10000 Zagreb</item>
      <item>Marija Ivanković</item>
    </derivirana_varijabla>
  </DomainObject.Predmet.StrankaListFormatedWithAdressOIB>
  <DomainObject.Predmet.StrankaListNazivFormated>
    <izvorni_sadrzaj>
      <item>FINA Regionalni centar Zagreb</item>
      <item>Tihana Nikolić</item>
      <item>ROST-ŠPORT d.o.o. za trgovinu na veliko i malo, vanjskotrgovačku djelatnost i marketing</item>
      <item>Petar Rukavina</item>
      <item>Marija Rosić</item>
      <item>C.P.I. EXPERTUS društvo s ograničenom odgovornošću za usluge</item>
      <item>Magdalena Matić</item>
      <item>TINMARK d.o.o. za trgovinu i usluge, turistička agencija</item>
      <item>BAR GRUPA društvo s ograničenom odgovornošću za ugostiteljstvo</item>
      <item>Franjo Zelenika</item>
      <item>KAJZER d.o.o. za trgovinu i usluge</item>
      <item>DETONO d.o.o. za proizvodnju, trgovinu i usluge</item>
      <item>Gordana Žubrinić</item>
      <item>Romeo Vudrag-tomasović</item>
      <item>BARITUS društvo s ograničenom odgovornošću za usluge</item>
      <item>Marija Ivanković</item>
    </izvorni_sadrzaj>
    <derivirana_varijabla naziv="DomainObject.Predmet.StrankaListNazivFormated_1">
      <item>FINA Regionalni centar Zagreb</item>
      <item>Tihana Nikolić</item>
      <item>ROST-ŠPORT d.o.o. za trgovinu na veliko i malo, vanjskotrgovačku djelatnost i marketing</item>
      <item>Petar Rukavina</item>
      <item>Marija Rosić</item>
      <item>C.P.I. EXPERTUS društvo s ograničenom odgovornošću za usluge</item>
      <item>Magdalena Matić</item>
      <item>TINMARK d.o.o. za trgovinu i usluge, turistička agencija</item>
      <item>BAR GRUPA društvo s ograničenom odgovornošću za ugostiteljstvo</item>
      <item>Franjo Zelenika</item>
      <item>KAJZER d.o.o. za trgovinu i usluge</item>
      <item>DETONO d.o.o. za proizvodnju, trgovinu i usluge</item>
      <item>Gordana Žubrinić</item>
      <item>Romeo Vudrag-tomasović</item>
      <item>BARITUS društvo s ograničenom odgovornošću za usluge</item>
      <item>Marija Ivanković</item>
    </derivirana_varijabla>
  </DomainObject.Predmet.StrankaListNazivFormated>
  <DomainObject.Predmet.StrankaListNazivFormatedOIB>
    <izvorni_sadrzaj>
      <item>FINA Regionalni centar Zagreb, OIB 85821130368</item>
      <item>Tihana Nikolić, OIB 02158057271</item>
      <item>ROST-ŠPORT d.o.o. za trgovinu na veliko i malo, vanjskotrgovačku djelatnost i marketing, OIB 63693671750</item>
      <item>Petar Rukavina</item>
      <item>Marija Rosić, OIB 86034218830</item>
      <item>C.P.I. EXPERTUS društvo s ograničenom odgovornošću za usluge, OIB 47093473505</item>
      <item>Magdalena Matić, OIB 46987252656</item>
      <item>TINMARK d.o.o. za trgovinu i usluge, turistička agencija, OIB 64040526186</item>
      <item>BAR GRUPA društvo s ograničenom odgovornošću za ugostiteljstvo, OIB 21877438576</item>
      <item>Franjo Zelenika, OIB 37105336549</item>
      <item>KAJZER d.o.o. za trgovinu i usluge, OIB 68585044796</item>
      <item>DETONO d.o.o. za proizvodnju, trgovinu i usluge, OIB 42999214584</item>
      <item>Gordana Žubrinić, OIB 16588457051</item>
      <item>Romeo Vudrag-tomasović, OIB 37807865212</item>
      <item>BARITUS društvo s ograničenom odgovornošću za usluge, OIB 64066912804</item>
      <item>Marija Ivanković</item>
    </izvorni_sadrzaj>
    <derivirana_varijabla naziv="DomainObject.Predmet.StrankaListNazivFormatedOIB_1">
      <item>FINA Regionalni centar Zagreb, OIB 85821130368</item>
      <item>Tihana Nikolić, OIB 02158057271</item>
      <item>ROST-ŠPORT d.o.o. za trgovinu na veliko i malo, vanjskotrgovačku djelatnost i marketing, OIB 63693671750</item>
      <item>Petar Rukavina</item>
      <item>Marija Rosić, OIB 86034218830</item>
      <item>C.P.I. EXPERTUS društvo s ograničenom odgovornošću za usluge, OIB 47093473505</item>
      <item>Magdalena Matić, OIB 46987252656</item>
      <item>TINMARK d.o.o. za trgovinu i usluge, turistička agencija, OIB 64040526186</item>
      <item>BAR GRUPA društvo s ograničenom odgovornošću za ugostiteljstvo, OIB 21877438576</item>
      <item>Franjo Zelenika, OIB 37105336549</item>
      <item>KAJZER d.o.o. za trgovinu i usluge, OIB 68585044796</item>
      <item>DETONO d.o.o. za proizvodnju, trgovinu i usluge, OIB 42999214584</item>
      <item>Gordana Žubrinić, OIB 16588457051</item>
      <item>Romeo Vudrag-tomasović, OIB 37807865212</item>
      <item>BARITUS društvo s ograničenom odgovornošću za usluge, OIB 64066912804</item>
      <item>Marija Ivanković</item>
    </derivirana_varijabla>
  </DomainObject.Predmet.StrankaListNazivFormatedOIB>
  <DomainObject.Predmet.ProtuStrankaListFormated>
    <izvorni_sadrzaj>
      <item>GOLF &amp; COUNTRY CLUB ZAGREB društvo s ograničenom odgovornošću za trgovinu, zastupanje, ugostiteljstvo i turizam u stečaju</item>
    </izvorni_sadrzaj>
    <derivirana_varijabla naziv="DomainObject.Predmet.ProtuStrankaListFormated_1">
      <item>GOLF &amp; COUNTRY CLUB ZAGREB društvo s ograničenom odgovornošću za trgovinu, zastupanje, ugostiteljstvo i turizam u stečaju</item>
    </derivirana_varijabla>
  </DomainObject.Predmet.ProtuStrankaListFormated>
  <DomainObject.Predmet.ProtuStrankaListFormatedOIB>
    <izvorni_sadrzaj>
      <item>GOLF &amp; COUNTRY CLUB ZAGREB društvo s ograničenom odgovornošću za trgovinu, zastupanje, ugostiteljstvo i turizam u stečaju, OIB 54566277575</item>
    </izvorni_sadrzaj>
    <derivirana_varijabla naziv="DomainObject.Predmet.ProtuStrankaListFormatedOIB_1">
      <item>GOLF &amp; COUNTRY CLUB ZAGREB društvo s ograničenom odgovornošću za trgovinu, zastupanje, ugostiteljstvo i turizam u stečaju, OIB 54566277575</item>
    </derivirana_varijabla>
  </DomainObject.Predmet.ProtuStrankaListFormatedOIB>
  <DomainObject.Predmet.ProtuStrankaListFormatedWithAdress>
    <izvorni_sadrzaj>
      <item>GOLF &amp; COUNTRY CLUB ZAGREB društvo s ograničenom odgovornošću za trgovinu, zastupanje, ugostiteljstvo i turizam u stečaju, Jadranska avenija 6, 10000 Zagreb</item>
    </izvorni_sadrzaj>
    <derivirana_varijabla naziv="DomainObject.Predmet.ProtuStrankaListFormatedWithAdress_1">
      <item>GOLF &amp; COUNTRY CLUB ZAGREB društvo s ograničenom odgovornošću za trgovinu, zastupanje, ugostiteljstvo i turizam u stečaju, Jadranska avenija 6, 10000 Zagreb</item>
    </derivirana_varijabla>
  </DomainObject.Predmet.ProtuStrankaListFormatedWithAdress>
  <DomainObject.Predmet.ProtuStrankaListFormatedWithAdressOIB>
    <izvorni_sadrzaj>
      <item>GOLF &amp; COUNTRY CLUB ZAGREB društvo s ograničenom odgovornošću za trgovinu, zastupanje, ugostiteljstvo i turizam u stečaju, OIB 54566277575, Jadranska avenija 6, 10000 Zagreb</item>
    </izvorni_sadrzaj>
    <derivirana_varijabla naziv="DomainObject.Predmet.ProtuStrankaListFormatedWithAdressOIB_1">
      <item>GOLF &amp; COUNTRY CLUB ZAGREB društvo s ograničenom odgovornošću za trgovinu, zastupanje, ugostiteljstvo i turizam u stečaju, OIB 54566277575, Jadranska avenija 6, 10000 Zagreb</item>
    </derivirana_varijabla>
  </DomainObject.Predmet.ProtuStrankaListFormatedWithAdressOIB>
  <DomainObject.Predmet.ProtuStrankaListNazivFormated>
    <izvorni_sadrzaj>
      <item>GOLF &amp; COUNTRY CLUB ZAGREB društvo s ograničenom odgovornošću za trgovinu, zastupanje, ugostiteljstvo i turizam u stečaju</item>
    </izvorni_sadrzaj>
    <derivirana_varijabla naziv="DomainObject.Predmet.ProtuStrankaListNazivFormated_1">
      <item>GOLF &amp; COUNTRY CLUB ZAGREB društvo s ograničenom odgovornošću za trgovinu, zastupanje, ugostiteljstvo i turizam u stečaju</item>
    </derivirana_varijabla>
  </DomainObject.Predmet.ProtuStrankaListNazivFormated>
  <DomainObject.Predmet.ProtuStrankaListNazivFormatedOIB>
    <izvorni_sadrzaj>
      <item>GOLF &amp; COUNTRY CLUB ZAGREB društvo s ograničenom odgovornošću za trgovinu, zastupanje, ugostiteljstvo i turizam u stečaju, OIB 54566277575</item>
    </izvorni_sadrzaj>
    <derivirana_varijabla naziv="DomainObject.Predmet.ProtuStrankaListNazivFormatedOIB_1">
      <item>GOLF &amp; COUNTRY CLUB ZAGREB društvo s ograničenom odgovornošću za trgovinu, zastupanje, ugostiteljstvo i turizam u stečaju, OIB 54566277575</item>
    </derivirana_varijabla>
  </DomainObject.Predmet.ProtuStrankaListNazivFormatedOIB>
  <DomainObject.Predmet.OstaliListFormated>
    <izvorni_sadrzaj>
      <item>Marija Vujčić Turkulin</item>
      <item>Vinko Arelić</item>
      <item>Zoran Bauer</item>
      <item>TEICO društvo s ograničenom odgovornošću za proizvodnju, unutrašnju i vanjsku trgovinu i usluge</item>
      <item>Marko Tušek</item>
      <item>Lidija Lončarević</item>
      <item>ODVJ. DRUŠTVO MARIĆ, DRUGOVIĆ &amp; SEKOVANIĆ d.o.o.</item>
      <item>HRVATSKA POŠTANSKA BANKA d.d.</item>
      <item>STROJOPROMET-ZAGREB servis, trgovina i dorada robe, d.o.o.</item>
      <item>Županijsko državno odvjetništvo u Zagrebu</item>
      <item>HRVATSKA BANKA ZA OBNOVU I RAZVITAK</item>
      <item>GRAD ZAGREB</item>
      <item>Alan Hranilović</item>
      <item>Porezna  uprava Zagreb</item>
      <item>EKOPLAN-SUSTAVI društvo s ograničenom odgovornošću za graditeljstvo i trgovinu</item>
      <item>VODOOPSKRBA I ODVODNJA društvo s ograničenom odgovornošću za javnu vodoopskrbu i odvodnju</item>
      <item>Ministarstvo poljoprivrede, Uprava vodnog gospodarstva</item>
      <item>Hrvatska radiotelevizija</item>
      <item>DAMJANOVIĆ d.o.o. za građevinarstvo i inženjering</item>
      <item>Marin Andrijašević</item>
      <item>S.T.P. društvo s ograničenom odgovornošću za servis, trgovinu i promet</item>
      <item>ŽELVA, društvo s ograničenom odgovornošću za trgovinu i usluge</item>
      <item>ADING-PROJEKT d.o.o. za graditeljstvo</item>
      <item>Željko Žužić</item>
      <item>MARKO ŠALIĆ, vlasnik obrta POLET</item>
      <item>EOS MATRIX d.o.o. za poslovne usluge</item>
      <item>TEXO MANAGEMENT  d.o.o. za usluge</item>
      <item>Tonka Grgičević</item>
      <item>KAJZER-PROM d.o.o. za unutarnju i vanjsku trgovinu i usluge u stečaju</item>
      <item>MABA-COM, društvo s ograničenom odgovornošću za proizvodnju itrgovinu</item>
      <item>Nikola Kovačević</item>
      <item>Odvjetničko društvo Hanžeković &amp; Partneri društvo s ograničenom odgovornošću</item>
      <item>Marija Turudić</item>
      <item>Viktor Pisanski</item>
      <item>Branko Skerlev</item>
      <item>TEXO MANAGEMENT  d.o.o. za usluge</item>
      <item>Branko Skerlev</item>
      <item>Branimir Ambreković</item>
      <item>Odvjetničko društvo KARDUM I PARTNERI, javno trgovačko društvo</item>
      <item>BAUER GRUPA društvo s ograničenom odgovornošću za tiskarsku djelatnost i trgovinu</item>
      <item>Alek Konić</item>
      <item>Marin Andrijašević</item>
      <item>STOLARIJA GOJANOVIĆ 1969.G. d.o.o. za trgovinu i usluge</item>
      <item>Zoran Matijašić</item>
      <item>Milorad Šmitran</item>
      <item>Boris Kelemen</item>
      <item>DAMJANOVIĆ d.o.o. za građevinarstvo i inženjering</item>
      <item>B.B. i S. PLAN d.o.o. za projektiranje i promidžbu</item>
      <item>Addiko Bank dioničko društvo</item>
      <item>Odvj. društvo GLAMUZINA &amp; GROŠETA društvo s ograničenom odgovornošću</item>
      <item>Odvj. društvo BEKINA, ŠKURLA, DURMIŠ I SPAJIĆ d.o.o.</item>
      <item>Sandra Zorc</item>
      <item>Ivan Maloča</item>
      <item>Odvj. društvo VIDOVIĆ &amp; PARTNERI j.t.d.</item>
      <item>NIKMARK društvo s ograničenom odgovornošću za građenje, trgovinu i usluge</item>
      <item>Odvjetničko društvo Župić &amp; partneri d.o.o</item>
    </izvorni_sadrzaj>
    <derivirana_varijabla naziv="DomainObject.Predmet.OstaliListFormated_1">
      <item>Marija Vujčić Turkulin</item>
      <item>Vinko Arelić</item>
      <item>Zoran Bauer</item>
      <item>TEICO društvo s ograničenom odgovornošću za proizvodnju, unutrašnju i vanjsku trgovinu i usluge</item>
      <item>Marko Tušek</item>
      <item>Lidija Lončarević</item>
      <item>ODVJ. DRUŠTVO MARIĆ, DRUGOVIĆ &amp; SEKOVANIĆ d.o.o.</item>
      <item>HRVATSKA POŠTANSKA BANKA d.d.</item>
      <item>STROJOPROMET-ZAGREB servis, trgovina i dorada robe, d.o.o.</item>
      <item>Županijsko državno odvjetništvo u Zagrebu</item>
      <item>HRVATSKA BANKA ZA OBNOVU I RAZVITAK</item>
      <item>GRAD ZAGREB</item>
      <item>Alan Hranilović</item>
      <item>Porezna  uprava Zagreb</item>
      <item>EKOPLAN-SUSTAVI društvo s ograničenom odgovornošću za graditeljstvo i trgovinu</item>
      <item>VODOOPSKRBA I ODVODNJA društvo s ograničenom odgovornošću za javnu vodoopskrbu i odvodnju</item>
      <item>Ministarstvo poljoprivrede, Uprava vodnog gospodarstva</item>
      <item>Hrvatska radiotelevizija</item>
      <item>DAMJANOVIĆ d.o.o. za građevinarstvo i inženjering</item>
      <item>Marin Andrijašević</item>
      <item>S.T.P. društvo s ograničenom odgovornošću za servis, trgovinu i promet</item>
      <item>ŽELVA, društvo s ograničenom odgovornošću za trgovinu i usluge</item>
      <item>ADING-PROJEKT d.o.o. za graditeljstvo</item>
      <item>Željko Žužić</item>
      <item>MARKO ŠALIĆ, vlasnik obrta POLET</item>
      <item>EOS MATRIX d.o.o. za poslovne usluge</item>
      <item>TEXO MANAGEMENT  d.o.o. za usluge</item>
      <item>Tonka Grgičević</item>
      <item>KAJZER-PROM d.o.o. za unutarnju i vanjsku trgovinu i usluge u stečaju</item>
      <item>MABA-COM, društvo s ograničenom odgovornošću za proizvodnju itrgovinu</item>
      <item>Nikola Kovačević</item>
      <item>Odvjetničko društvo Hanžeković &amp; Partneri društvo s ograničenom odgovornošću</item>
      <item>Marija Turudić</item>
      <item>Viktor Pisanski</item>
      <item>Branko Skerlev</item>
      <item>TEXO MANAGEMENT  d.o.o. za usluge</item>
      <item>Branko Skerlev</item>
      <item>Branimir Ambreković</item>
      <item>Odvjetničko društvo KARDUM I PARTNERI, javno trgovačko društvo</item>
      <item>BAUER GRUPA društvo s ograničenom odgovornošću za tiskarsku djelatnost i trgovinu</item>
      <item>Alek Konić</item>
      <item>Marin Andrijašević</item>
      <item>STOLARIJA GOJANOVIĆ 1969.G. d.o.o. za trgovinu i usluge</item>
      <item>Zoran Matijašić</item>
      <item>Milorad Šmitran</item>
      <item>Boris Kelemen</item>
      <item>DAMJANOVIĆ d.o.o. za građevinarstvo i inženjering</item>
      <item>B.B. i S. PLAN d.o.o. za projektiranje i promidžbu</item>
      <item>Addiko Bank dioničko društvo</item>
      <item>Odvj. društvo GLAMUZINA &amp; GROŠETA društvo s ograničenom odgovornošću</item>
      <item>Odvj. društvo BEKINA, ŠKURLA, DURMIŠ I SPAJIĆ d.o.o.</item>
      <item>Sandra Zorc</item>
      <item>Ivan Maloča</item>
      <item>Odvj. društvo VIDOVIĆ &amp; PARTNERI j.t.d.</item>
      <item>NIKMARK društvo s ograničenom odgovornošću za građenje, trgovinu i usluge</item>
      <item>Odvjetničko društvo Župić &amp; partneri d.o.o</item>
    </derivirana_varijabla>
  </DomainObject.Predmet.OstaliListFormated>
  <DomainObject.Predmet.OstaliListFormatedOIB>
    <izvorni_sadrzaj>
      <item>Marija Vujčić Turkulin, OIB 22593287559</item>
      <item>Vinko Arelić, OIB 42207785748</item>
      <item>Zoran Bauer, OIB 89990147407</item>
      <item>TEICO društvo s ograničenom odgovornošću za proizvodnju, unutrašnju i vanjsku trgovinu i usluge, OIB 12124386804</item>
      <item>Marko Tušek, OIB 77053515267</item>
      <item>Lidija Lončarević</item>
      <item>ODVJ. DRUŠTVO MARIĆ, DRUGOVIĆ &amp; SEKOVANIĆ d.o.o., OIB 18788231809</item>
      <item>HRVATSKA POŠTANSKA BANKA d.d., OIB 87939104217</item>
      <item>STROJOPROMET-ZAGREB servis, trgovina i dorada robe, d.o.o., OIB 97994010225</item>
      <item>Županijsko državno odvjetništvo u Zagrebu</item>
      <item>HRVATSKA BANKA ZA OBNOVU I RAZVITAK, OIB 26702280390</item>
      <item>GRAD ZAGREB</item>
      <item>Alan Hranilović, OIB 89860517791</item>
      <item>Porezna  uprava Zagreb</item>
      <item>EKOPLAN-SUSTAVI društvo s ograničenom odgovornošću za graditeljstvo i trgovinu, OIB 29870445575</item>
      <item>VODOOPSKRBA I ODVODNJA društvo s ograničenom odgovornošću za javnu vodoopskrbu i odvodnju, OIB 83416546499</item>
      <item>Ministarstvo poljoprivrede, Uprava vodnog gospodarstva, OIB 76767369197</item>
      <item>Hrvatska radiotelevizija, OIB 68419124305</item>
      <item>DAMJANOVIĆ d.o.o. za građevinarstvo i inženjering, OIB 52071464528</item>
      <item>Marin Andrijašević, OIB 96119632118</item>
      <item>S.T.P. društvo s ograničenom odgovornošću za servis, trgovinu i promet, OIB 41817103783</item>
      <item>ŽELVA, društvo s ograničenom odgovornošću za trgovinu i usluge, OIB 73342948698</item>
      <item>ADING-PROJEKT d.o.o. za graditeljstvo, OIB 23194084178</item>
      <item>Željko Žužić, OIB 85772913531</item>
      <item>MARKO ŠALIĆ, vlasnik obrta POLET, OIB 92813855583</item>
      <item>EOS MATRIX d.o.o. za poslovne usluge, OIB 76674680107</item>
      <item>TEXO MANAGEMENT  d.o.o. za usluge, OIB 35610677280</item>
      <item>Tonka Grgičević, OIB 83563260688</item>
      <item>KAJZER-PROM d.o.o. za unutarnju i vanjsku trgovinu i usluge u stečaju, OIB 88900036899</item>
      <item>MABA-COM, društvo s ograničenom odgovornošću za proizvodnju itrgovinu, OIB 43931897225</item>
      <item>Nikola Kovačević, OIB 38768918758</item>
      <item>Odvjetničko društvo Hanžeković &amp; Partneri društvo s ograničenom odgovornošću, OIB 85127306373</item>
      <item>Marija Turudić</item>
      <item>Viktor Pisanski, OIB 30928519568</item>
      <item>Branko Skerlev, OIB 59584997555</item>
      <item>TEXO MANAGEMENT  d.o.o. za usluge, OIB 35610677280</item>
      <item>Branko Skerlev, OIB 59584997555</item>
      <item>Branimir Ambreković, OIB 11616460982</item>
      <item>Odvjetničko društvo KARDUM I PARTNERI, javno trgovačko društvo, OIB 89572362876</item>
      <item>BAUER GRUPA društvo s ograničenom odgovornošću za tiskarsku djelatnost i trgovinu, OIB 22395608688</item>
      <item>Alek Konić, OIB 22616709109</item>
      <item>Marin Andrijašević, OIB 96119632118</item>
      <item>STOLARIJA GOJANOVIĆ 1969.G. d.o.o. za trgovinu i usluge, OIB 88748670537</item>
      <item>Zoran Matijašić, OIB 78177079108</item>
      <item>Milorad Šmitran, OIB 19773574927</item>
      <item>Boris Kelemen, OIB 88285718814</item>
      <item>DAMJANOVIĆ d.o.o. za građevinarstvo i inženjering, OIB 52071464528</item>
      <item>B.B. i S. PLAN d.o.o. za projektiranje i promidžbu, OIB 34353527904</item>
      <item>Addiko Bank dioničko društvo, OIB 14036333877</item>
      <item>Odvj. društvo GLAMUZINA &amp; GROŠETA društvo s ograničenom odgovornošću, OIB 69402757072</item>
      <item>Odvj. društvo BEKINA, ŠKURLA, DURMIŠ I SPAJIĆ d.o.o., OIB 68178969783</item>
      <item>Sandra Zorc, OIB 43965117697</item>
      <item>Ivan Maloča</item>
      <item>Odvj. društvo VIDOVIĆ &amp; PARTNERI j.t.d., OIB 12515069057</item>
      <item>NIKMARK društvo s ograničenom odgovornošću za građenje, trgovinu i usluge, OIB 68755851941</item>
      <item>Odvjetničko društvo Župić &amp; partneri d.o.o, OIB 42524586447</item>
    </izvorni_sadrzaj>
    <derivirana_varijabla naziv="DomainObject.Predmet.OstaliListFormatedOIB_1">
      <item>Marija Vujčić Turkulin, OIB 22593287559</item>
      <item>Vinko Arelić, OIB 42207785748</item>
      <item>Zoran Bauer, OIB 89990147407</item>
      <item>TEICO društvo s ograničenom odgovornošću za proizvodnju, unutrašnju i vanjsku trgovinu i usluge, OIB 12124386804</item>
      <item>Marko Tušek, OIB 77053515267</item>
      <item>Lidija Lončarević</item>
      <item>ODVJ. DRUŠTVO MARIĆ, DRUGOVIĆ &amp; SEKOVANIĆ d.o.o., OIB 18788231809</item>
      <item>HRVATSKA POŠTANSKA BANKA d.d., OIB 87939104217</item>
      <item>STROJOPROMET-ZAGREB servis, trgovina i dorada robe, d.o.o., OIB 97994010225</item>
      <item>Županijsko državno odvjetništvo u Zagrebu</item>
      <item>HRVATSKA BANKA ZA OBNOVU I RAZVITAK, OIB 26702280390</item>
      <item>GRAD ZAGREB</item>
      <item>Alan Hranilović, OIB 89860517791</item>
      <item>Porezna  uprava Zagreb</item>
      <item>EKOPLAN-SUSTAVI društvo s ograničenom odgovornošću za graditeljstvo i trgovinu, OIB 29870445575</item>
      <item>VODOOPSKRBA I ODVODNJA društvo s ograničenom odgovornošću za javnu vodoopskrbu i odvodnju, OIB 83416546499</item>
      <item>Ministarstvo poljoprivrede, Uprava vodnog gospodarstva, OIB 76767369197</item>
      <item>Hrvatska radiotelevizija, OIB 68419124305</item>
      <item>DAMJANOVIĆ d.o.o. za građevinarstvo i inženjering, OIB 52071464528</item>
      <item>Marin Andrijašević, OIB 96119632118</item>
      <item>S.T.P. društvo s ograničenom odgovornošću za servis, trgovinu i promet, OIB 41817103783</item>
      <item>ŽELVA, društvo s ograničenom odgovornošću za trgovinu i usluge, OIB 73342948698</item>
      <item>ADING-PROJEKT d.o.o. za graditeljstvo, OIB 23194084178</item>
      <item>Željko Žužić, OIB 85772913531</item>
      <item>MARKO ŠALIĆ, vlasnik obrta POLET, OIB 92813855583</item>
      <item>EOS MATRIX d.o.o. za poslovne usluge, OIB 76674680107</item>
      <item>TEXO MANAGEMENT  d.o.o. za usluge, OIB 35610677280</item>
      <item>Tonka Grgičević, OIB 83563260688</item>
      <item>KAJZER-PROM d.o.o. za unutarnju i vanjsku trgovinu i usluge u stečaju, OIB 88900036899</item>
      <item>MABA-COM, društvo s ograničenom odgovornošću za proizvodnju itrgovinu, OIB 43931897225</item>
      <item>Nikola Kovačević, OIB 38768918758</item>
      <item>Odvjetničko društvo Hanžeković &amp; Partneri društvo s ograničenom odgovornošću, OIB 85127306373</item>
      <item>Marija Turudić</item>
      <item>Viktor Pisanski, OIB 30928519568</item>
      <item>Branko Skerlev, OIB 59584997555</item>
      <item>TEXO MANAGEMENT  d.o.o. za usluge, OIB 35610677280</item>
      <item>Branko Skerlev, OIB 59584997555</item>
      <item>Branimir Ambreković, OIB 11616460982</item>
      <item>Odvjetničko društvo KARDUM I PARTNERI, javno trgovačko društvo, OIB 89572362876</item>
      <item>BAUER GRUPA društvo s ograničenom odgovornošću za tiskarsku djelatnost i trgovinu, OIB 22395608688</item>
      <item>Alek Konić, OIB 22616709109</item>
      <item>Marin Andrijašević, OIB 96119632118</item>
      <item>STOLARIJA GOJANOVIĆ 1969.G. d.o.o. za trgovinu i usluge, OIB 88748670537</item>
      <item>Zoran Matijašić, OIB 78177079108</item>
      <item>Milorad Šmitran, OIB 19773574927</item>
      <item>Boris Kelemen, OIB 88285718814</item>
      <item>DAMJANOVIĆ d.o.o. za građevinarstvo i inženjering, OIB 52071464528</item>
      <item>B.B. i S. PLAN d.o.o. za projektiranje i promidžbu, OIB 34353527904</item>
      <item>Addiko Bank dioničko društvo, OIB 14036333877</item>
      <item>Odvj. društvo GLAMUZINA &amp; GROŠETA društvo s ograničenom odgovornošću, OIB 69402757072</item>
      <item>Odvj. društvo BEKINA, ŠKURLA, DURMIŠ I SPAJIĆ d.o.o., OIB 68178969783</item>
      <item>Sandra Zorc, OIB 43965117697</item>
      <item>Ivan Maloča</item>
      <item>Odvj. društvo VIDOVIĆ &amp; PARTNERI j.t.d., OIB 12515069057</item>
      <item>NIKMARK društvo s ograničenom odgovornošću za građenje, trgovinu i usluge, OIB 68755851941</item>
      <item>Odvjetničko društvo Župić &amp; partneri d.o.o, OIB 42524586447</item>
    </derivirana_varijabla>
  </DomainObject.Predmet.OstaliListFormatedOIB>
  <DomainObject.Predmet.OstaliListFormatedWithAdress>
    <izvorni_sadrzaj>
      <item>Marija Vujčić Turkulin, Vrtlarska 3, 10000 Zagreb</item>
      <item>Vinko Arelić, Šenoina Ulica 20, 10000 Zagreb</item>
      <item>Zoran Bauer, Maksimirska 88, 10000 Zagreb</item>
      <item>TEICO društvo s ograničenom odgovornošću za proizvodnju, unutrašnju i vanjsku trgovinu i usluge, Draškovićeva 54, Zagreb</item>
      <item>Marko Tušek, Aleja kralja Zvonimira 11, 42000 Varaždin</item>
      <item>Lidija Lončarević, Zelinska 2, 10000 Zagreb</item>
      <item>ODVJ. DRUŠTVO MARIĆ, DRUGOVIĆ &amp; SEKOVANIĆ d.o.o., Augusta Šenoe 1, 10000 Zagreb</item>
      <item>HRVATSKA POŠTANSKA BANKA d.d., Jurišićeva 4, 10000 Zagreb</item>
      <item>STROJOPROMET-ZAGREB servis, trgovina i dorada robe, d.o.o., Zagrebačka 6, 10292 Šenkovec</item>
      <item>Županijsko državno odvjetništvo u Zagrebu, Savska cesta 41, 10000 Zagreb</item>
      <item>HRVATSKA BANKA ZA OBNOVU I RAZVITAK, Strossmayerov trg 9, 10000 Zagreb</item>
      <item>GRAD ZAGREB, Trg Stjepana Radića 1, 10000 Zagreb</item>
      <item>Alan Hranilović, Trg I. Mažuranića 4, 10000 Zagreb</item>
      <item>Porezna  uprava Zagreb, Av. Dubrovnik 32, 10000 Zagreb</item>
      <item>EKOPLAN-SUSTAVI društvo s ograničenom odgovornošću za graditeljstvo i trgovinu, Trg kralja Tomislava 10, 42250 Lepoglava</item>
      <item>VODOOPSKRBA I ODVODNJA društvo s ograničenom odgovornošću za javnu vodoopskrbu i odvodnju, Folnegovićeva 1, 10000 Zagreb</item>
      <item>Ministarstvo poljoprivrede, Uprava vodnog gospodarstva, Ulica grada Vukovara 220, 10000 Zagreb</item>
      <item>Hrvatska radiotelevizija, Prisavlje 3, 10000 Zagreb</item>
      <item>DAMJANOVIĆ d.o.o. za građevinarstvo i inženjering, Juraja i Vjekoslava Stančića 3, 10410 Vukovina</item>
      <item>Marin Andrijašević, Ante Starčevića 98, 21300 Makarska</item>
      <item>S.T.P. društvo s ograničenom odgovornošću za servis, trgovinu i promet, Lučki odvojak 1, 10000 Zagreb</item>
      <item>ŽELVA, društvo s ograničenom odgovornošću za trgovinu i usluge, Radnička cesta 53, 10000 Zagreb</item>
      <item>ADING-PROJEKT d.o.o. za graditeljstvo, Vitezićeva 62, 10000 Zagreb</item>
      <item>Željko Žužić, Josipa Kozarca 20, 10410 Velika Gorica</item>
      <item>MARKO ŠALIĆ, vlasnik obrta POLET, Ante Jakšića 19, 10000 Zagreb</item>
      <item>EOS MATRIX d.o.o. za poslovne usluge, Horvatova 82, 10000 Zagreb</item>
      <item>TEXO MANAGEMENT  d.o.o. za usluge, Ilica 1 a , 10000 Zagreb</item>
      <item>Tonka Grgičević, Sinkovićeva 4, 10000 Zagreb</item>
      <item>KAJZER-PROM d.o.o. za unutarnju i vanjsku trgovinu i usluge u stečaju, Gornjostupnička 2A, 10255 Gornji Stupnik</item>
      <item>MABA-COM, društvo s ograničenom odgovornošću za proizvodnju itrgovinu, Brezjanski put 33, 10431 Brezje</item>
      <item>Nikola Kovačević, Dedići 26, 10000 Zagreb</item>
      <item>Odvjetničko društvo Hanžeković &amp; Partneri društvo s ograničenom odgovornošću, Radnička Cesta 22, 10000 Zagreb</item>
      <item>Marija Turudić, Gajeva 44, 10000 Zagreb</item>
      <item>Viktor Pisanski, Vrbik Iii. 9, 10000 Zagreb</item>
      <item>Branko Skerlev, Radnička cesta 52/R2, 10000 Zagreb</item>
      <item>TEXO MANAGEMENT  d.o.o. za usluge, Ilica 1 a , 10000 Zagreb</item>
      <item>Branko Skerlev, Radnička cesta 52/R2, 10000 Zagreb</item>
      <item>Branimir Ambreković, Jadranska Avenija 618, 10000 Zagreb</item>
      <item>Odvjetničko društvo KARDUM I PARTNERI, javno trgovačko društvo, Mihanovićeva 14, 10000 Zagreb</item>
      <item>BAUER GRUPA društvo s ograničenom odgovornošću za tiskarsku djelatnost i trgovinu, Bijankinija Andrije 15, 10430 Samobor</item>
      <item>Alek Konić, Ksaver 101, 10000 Zagreb</item>
      <item>Marin Andrijašević, Ante Starčevića 98, 21300 Makarska</item>
      <item>STOLARIJA GOJANOVIĆ 1969.G. d.o.o. za trgovinu i usluge, Industrijska zona Podi, Dolačka 14, 22000 Šibenik</item>
      <item>Zoran Matijašić, Istarska 79, 51000 Rijeka</item>
      <item>Milorad Šmitran, Hegedušićeva 3, 51000 Rijeka</item>
      <item>Boris Kelemen, Trg Svibanjskih žrtava 1995. br. 2, 10000 Zagreb</item>
      <item>DAMJANOVIĆ d.o.o. za građevinarstvo i inženjering, Juraja i Vjekoslava Stančića 3, 10410 Vukovina</item>
      <item>B.B. i S. PLAN d.o.o. za projektiranje i promidžbu, Siget 18/b, 10000 Zagreb</item>
      <item>Addiko Bank dioničko društvo, Slavonska avenija 6, 10000 Zagreb</item>
      <item>Odvj. društvo GLAMUZINA &amp; GROŠETA društvo s ograničenom odgovornošću, Trg žrtava fašizma 5, 10000 Zagreb</item>
      <item>Odvj. društvo BEKINA, ŠKURLA, DURMIŠ I SPAJIĆ d.o.o., Preradovićeva 24, 10000 Zagreb</item>
      <item>Sandra Zorc, Agatićeva 6, 51000 Rijeka</item>
      <item>Ivan Maloča, Šoštarićeva 4/I, 10000 Zagreb</item>
      <item>Odvj. društvo VIDOVIĆ &amp; PARTNERI j.t.d., Kralja Zvonimira 2, 10000 Zagreb</item>
      <item>NIKMARK društvo s ograničenom odgovornošću za građenje, trgovinu i usluge, Strojarska cesta 20, 10000 Zagreb</item>
      <item>Odvjetničko društvo Župić &amp; partneri d.o.o, Radnička cesta 37/B, 10000 Zagreb</item>
    </izvorni_sadrzaj>
    <derivirana_varijabla naziv="DomainObject.Predmet.OstaliListFormatedWithAdress_1">
      <item>Marija Vujčić Turkulin, Vrtlarska 3, 10000 Zagreb</item>
      <item>Vinko Arelić, Šenoina Ulica 20, 10000 Zagreb</item>
      <item>Zoran Bauer, Maksimirska 88, 10000 Zagreb</item>
      <item>TEICO društvo s ograničenom odgovornošću za proizvodnju, unutrašnju i vanjsku trgovinu i usluge, Draškovićeva 54, Zagreb</item>
      <item>Marko Tušek, Aleja kralja Zvonimira 11, 42000 Varaždin</item>
      <item>Lidija Lončarević, Zelinska 2, 10000 Zagreb</item>
      <item>ODVJ. DRUŠTVO MARIĆ, DRUGOVIĆ &amp; SEKOVANIĆ d.o.o., Augusta Šenoe 1, 10000 Zagreb</item>
      <item>HRVATSKA POŠTANSKA BANKA d.d., Jurišićeva 4, 10000 Zagreb</item>
      <item>STROJOPROMET-ZAGREB servis, trgovina i dorada robe, d.o.o., Zagrebačka 6, 10292 Šenkovec</item>
      <item>Županijsko državno odvjetništvo u Zagrebu, Savska cesta 41, 10000 Zagreb</item>
      <item>HRVATSKA BANKA ZA OBNOVU I RAZVITAK, Strossmayerov trg 9, 10000 Zagreb</item>
      <item>GRAD ZAGREB, Trg Stjepana Radića 1, 10000 Zagreb</item>
      <item>Alan Hranilović, Trg I. Mažuranića 4, 10000 Zagreb</item>
      <item>Porezna  uprava Zagreb, Av. Dubrovnik 32, 10000 Zagreb</item>
      <item>EKOPLAN-SUSTAVI društvo s ograničenom odgovornošću za graditeljstvo i trgovinu, Trg kralja Tomislava 10, 42250 Lepoglava</item>
      <item>VODOOPSKRBA I ODVODNJA društvo s ograničenom odgovornošću za javnu vodoopskrbu i odvodnju, Folnegovićeva 1, 10000 Zagreb</item>
      <item>Ministarstvo poljoprivrede, Uprava vodnog gospodarstva, Ulica grada Vukovara 220, 10000 Zagreb</item>
      <item>Hrvatska radiotelevizija, Prisavlje 3, 10000 Zagreb</item>
      <item>DAMJANOVIĆ d.o.o. za građevinarstvo i inženjering, Juraja i Vjekoslava Stančića 3, 10410 Vukovina</item>
      <item>Marin Andrijašević, Ante Starčevića 98, 21300 Makarska</item>
      <item>S.T.P. društvo s ograničenom odgovornošću za servis, trgovinu i promet, Lučki odvojak 1, 10000 Zagreb</item>
      <item>ŽELVA, društvo s ograničenom odgovornošću za trgovinu i usluge, Radnička cesta 53, 10000 Zagreb</item>
      <item>ADING-PROJEKT d.o.o. za graditeljstvo, Vitezićeva 62, 10000 Zagreb</item>
      <item>Željko Žužić, Josipa Kozarca 20, 10410 Velika Gorica</item>
      <item>MARKO ŠALIĆ, vlasnik obrta POLET, Ante Jakšića 19, 10000 Zagreb</item>
      <item>EOS MATRIX d.o.o. za poslovne usluge, Horvatova 82, 10000 Zagreb</item>
      <item>TEXO MANAGEMENT  d.o.o. za usluge, Ilica 1 a , 10000 Zagreb</item>
      <item>Tonka Grgičević, Sinkovićeva 4, 10000 Zagreb</item>
      <item>KAJZER-PROM d.o.o. za unutarnju i vanjsku trgovinu i usluge u stečaju, Gornjostupnička 2A, 10255 Gornji Stupnik</item>
      <item>MABA-COM, društvo s ograničenom odgovornošću za proizvodnju itrgovinu, Brezjanski put 33, 10431 Brezje</item>
      <item>Nikola Kovačević, Dedići 26, 10000 Zagreb</item>
      <item>Odvjetničko društvo Hanžeković &amp; Partneri društvo s ograničenom odgovornošću, Radnička Cesta 22, 10000 Zagreb</item>
      <item>Marija Turudić, Gajeva 44, 10000 Zagreb</item>
      <item>Viktor Pisanski, Vrbik Iii. 9, 10000 Zagreb</item>
      <item>Branko Skerlev, Radnička cesta 52/R2, 10000 Zagreb</item>
      <item>TEXO MANAGEMENT  d.o.o. za usluge, Ilica 1 a , 10000 Zagreb</item>
      <item>Branko Skerlev, Radnička cesta 52/R2, 10000 Zagreb</item>
      <item>Branimir Ambreković, Jadranska Avenija 618, 10000 Zagreb</item>
      <item>Odvjetničko društvo KARDUM I PARTNERI, javno trgovačko društvo, Mihanovićeva 14, 10000 Zagreb</item>
      <item>BAUER GRUPA društvo s ograničenom odgovornošću za tiskarsku djelatnost i trgovinu, Bijankinija Andrije 15, 10430 Samobor</item>
      <item>Alek Konić, Ksaver 101, 10000 Zagreb</item>
      <item>Marin Andrijašević, Ante Starčevića 98, 21300 Makarska</item>
      <item>STOLARIJA GOJANOVIĆ 1969.G. d.o.o. za trgovinu i usluge, Industrijska zona Podi, Dolačka 14, 22000 Šibenik</item>
      <item>Zoran Matijašić, Istarska 79, 51000 Rijeka</item>
      <item>Milorad Šmitran, Hegedušićeva 3, 51000 Rijeka</item>
      <item>Boris Kelemen, Trg Svibanjskih žrtava 1995. br. 2, 10000 Zagreb</item>
      <item>DAMJANOVIĆ d.o.o. za građevinarstvo i inženjering, Juraja i Vjekoslava Stančića 3, 10410 Vukovina</item>
      <item>B.B. i S. PLAN d.o.o. za projektiranje i promidžbu, Siget 18/b, 10000 Zagreb</item>
      <item>Addiko Bank dioničko društvo, Slavonska avenija 6, 10000 Zagreb</item>
      <item>Odvj. društvo GLAMUZINA &amp; GROŠETA društvo s ograničenom odgovornošću, Trg žrtava fašizma 5, 10000 Zagreb</item>
      <item>Odvj. društvo BEKINA, ŠKURLA, DURMIŠ I SPAJIĆ d.o.o., Preradovićeva 24, 10000 Zagreb</item>
      <item>Sandra Zorc, Agatićeva 6, 51000 Rijeka</item>
      <item>Ivan Maloča, Šoštarićeva 4/I, 10000 Zagreb</item>
      <item>Odvj. društvo VIDOVIĆ &amp; PARTNERI j.t.d., Kralja Zvonimira 2, 10000 Zagreb</item>
      <item>NIKMARK društvo s ograničenom odgovornošću za građenje, trgovinu i usluge, Strojarska cesta 20, 10000 Zagreb</item>
      <item>Odvjetničko društvo Župić &amp; partneri d.o.o, Radnička cesta 37/B, 10000 Zagreb</item>
    </derivirana_varijabla>
  </DomainObject.Predmet.OstaliListFormatedWithAdress>
  <DomainObject.Predmet.OstaliListFormatedWithAdressOIB>
    <izvorni_sadrzaj>
      <item>Marija Vujčić Turkulin, OIB 22593287559, Vrtlarska 3, 10000 Zagreb</item>
      <item>Vinko Arelić, OIB 42207785748, Šenoina Ulica 20, 10000 Zagreb</item>
      <item>Zoran Bauer, OIB 89990147407, Maksimirska 88, 10000 Zagreb</item>
      <item>TEICO društvo s ograničenom odgovornošću za proizvodnju, unutrašnju i vanjsku trgovinu i usluge, OIB 12124386804, Draškovićeva 54, Zagreb</item>
      <item>Marko Tušek, OIB 77053515267, Aleja kralja Zvonimira 11, 42000 Varaždin</item>
      <item>Lidija Lončarević, Zelinska 2, 10000 Zagreb</item>
      <item>ODVJ. DRUŠTVO MARIĆ, DRUGOVIĆ &amp; SEKOVANIĆ d.o.o., OIB 18788231809, Augusta Šenoe 1, 10000 Zagreb</item>
      <item>HRVATSKA POŠTANSKA BANKA d.d., OIB 87939104217, Jurišićeva 4, 10000 Zagreb</item>
      <item>STROJOPROMET-ZAGREB servis, trgovina i dorada robe, d.o.o., OIB 97994010225, Zagrebačka 6, 10292 Šenkovec</item>
      <item>Županijsko državno odvjetništvo u Zagrebu, Savska cesta 41, 10000 Zagreb</item>
      <item>HRVATSKA BANKA ZA OBNOVU I RAZVITAK, OIB 26702280390, Strossmayerov trg 9, 10000 Zagreb</item>
      <item>GRAD ZAGREB, Trg Stjepana Radića 1, 10000 Zagreb</item>
      <item>Alan Hranilović, OIB 89860517791, Trg I. Mažuranića 4, 10000 Zagreb</item>
      <item>Porezna  uprava Zagreb, Av. Dubrovnik 32, 10000 Zagreb</item>
      <item>EKOPLAN-SUSTAVI društvo s ograničenom odgovornošću za graditeljstvo i trgovinu, OIB 29870445575, Trg kralja Tomislava 10, 42250 Lepoglava</item>
      <item>VODOOPSKRBA I ODVODNJA društvo s ograničenom odgovornošću za javnu vodoopskrbu i odvodnju, OIB 83416546499, Folnegovićeva 1, 10000 Zagreb</item>
      <item>Ministarstvo poljoprivrede, Uprava vodnog gospodarstva, OIB 76767369197, Ulica grada Vukovara 220, 10000 Zagreb</item>
      <item>Hrvatska radiotelevizija, OIB 68419124305, Prisavlje 3, 10000 Zagreb</item>
      <item>DAMJANOVIĆ d.o.o. za građevinarstvo i inženjering, OIB 52071464528, Juraja i Vjekoslava Stančića 3, 10410 Vukovina</item>
      <item>Marin Andrijašević, OIB 96119632118, Ante Starčevića 98, 21300 Makarska</item>
      <item>S.T.P. društvo s ograničenom odgovornošću za servis, trgovinu i promet, OIB 41817103783, Lučki odvojak 1, 10000 Zagreb</item>
      <item>ŽELVA, društvo s ograničenom odgovornošću za trgovinu i usluge, OIB 73342948698, Radnička cesta 53, 10000 Zagreb</item>
      <item>ADING-PROJEKT d.o.o. za graditeljstvo, OIB 23194084178, Vitezićeva 62, 10000 Zagreb</item>
      <item>Željko Žužić, OIB 85772913531, Josipa Kozarca 20, 10410 Velika Gorica</item>
      <item>MARKO ŠALIĆ, vlasnik obrta POLET, OIB 92813855583, Ante Jakšića 19, 10000 Zagreb</item>
      <item>EOS MATRIX d.o.o. za poslovne usluge, OIB 76674680107, Horvatova 82, 10000 Zagreb</item>
      <item>TEXO MANAGEMENT  d.o.o. za usluge, OIB 35610677280, Ilica 1 a , 10000 Zagreb</item>
      <item>Tonka Grgičević, OIB 83563260688, Sinkovićeva 4, 10000 Zagreb</item>
      <item>KAJZER-PROM d.o.o. za unutarnju i vanjsku trgovinu i usluge u stečaju, OIB 88900036899, Gornjostupnička 2A, 10255 Gornji Stupnik</item>
      <item>MABA-COM, društvo s ograničenom odgovornošću za proizvodnju itrgovinu, OIB 43931897225, Brezjanski put 33, 10431 Brezje</item>
      <item>Nikola Kovačević, OIB 38768918758, Dedići 26, 10000 Zagreb</item>
      <item>Odvjetničko društvo Hanžeković &amp; Partneri društvo s ograničenom odgovornošću, OIB 85127306373, Radnička Cesta 22, 10000 Zagreb</item>
      <item>Marija Turudić, Gajeva 44, 10000 Zagreb</item>
      <item>Viktor Pisanski, OIB 30928519568, Vrbik Iii. 9, 10000 Zagreb</item>
      <item>Branko Skerlev, OIB 59584997555, Radnička cesta 52/R2, 10000 Zagreb</item>
      <item>TEXO MANAGEMENT  d.o.o. za usluge, OIB 35610677280, Ilica 1 a , 10000 Zagreb</item>
      <item>Branko Skerlev, OIB 59584997555, Radnička cesta 52/R2, 10000 Zagreb</item>
      <item>Branimir Ambreković, OIB 11616460982, Jadranska Avenija 618, 10000 Zagreb</item>
      <item>Odvjetničko društvo KARDUM I PARTNERI, javno trgovačko društvo, OIB 89572362876, Mihanovićeva 14, 10000 Zagreb</item>
      <item>BAUER GRUPA društvo s ograničenom odgovornošću za tiskarsku djelatnost i trgovinu, OIB 22395608688, Bijankinija Andrije 15, 10430 Samobor</item>
      <item>Alek Konić, OIB 22616709109, Ksaver 101, 10000 Zagreb</item>
      <item>Marin Andrijašević, OIB 96119632118, Ante Starčevića 98, 21300 Makarska</item>
      <item>STOLARIJA GOJANOVIĆ 1969.G. d.o.o. za trgovinu i usluge, OIB 88748670537, Industrijska zona Podi, Dolačka 14, 22000 Šibenik</item>
      <item>Zoran Matijašić, OIB 78177079108, Istarska 79, 51000 Rijeka</item>
      <item>Milorad Šmitran, OIB 19773574927, Hegedušićeva 3, 51000 Rijeka</item>
      <item>Boris Kelemen, OIB 88285718814, Trg Svibanjskih žrtava 1995. br. 2, 10000 Zagreb</item>
      <item>DAMJANOVIĆ d.o.o. za građevinarstvo i inženjering, OIB 52071464528, Juraja i Vjekoslava Stančića 3, 10410 Vukovina</item>
      <item>B.B. i S. PLAN d.o.o. za projektiranje i promidžbu, OIB 34353527904, Siget 18/b, 10000 Zagreb</item>
      <item>Addiko Bank dioničko društvo, OIB 14036333877, Slavonska avenija 6, 10000 Zagreb</item>
      <item>Odvj. društvo GLAMUZINA &amp; GROŠETA društvo s ograničenom odgovornošću, OIB 69402757072, Trg žrtava fašizma 5, 10000 Zagreb</item>
      <item>Odvj. društvo BEKINA, ŠKURLA, DURMIŠ I SPAJIĆ d.o.o., OIB 68178969783, Preradovićeva 24, 10000 Zagreb</item>
      <item>Sandra Zorc, OIB 43965117697, Agatićeva 6, 51000 Rijeka</item>
      <item>Ivan Maloča, Šoštarićeva 4/I, 10000 Zagreb</item>
      <item>Odvj. društvo VIDOVIĆ &amp; PARTNERI j.t.d., OIB 12515069057, Kralja Zvonimira 2, 10000 Zagreb</item>
      <item>NIKMARK društvo s ograničenom odgovornošću za građenje, trgovinu i usluge, OIB 68755851941, Strojarska cesta 20, 10000 Zagreb</item>
      <item>Odvjetničko društvo Župić &amp; partneri d.o.o, OIB 42524586447, Radnička cesta 37/B, 10000 Zagreb</item>
    </izvorni_sadrzaj>
    <derivirana_varijabla naziv="DomainObject.Predmet.OstaliListFormatedWithAdressOIB_1">
      <item>Marija Vujčić Turkulin, OIB 22593287559, Vrtlarska 3, 10000 Zagreb</item>
      <item>Vinko Arelić, OIB 42207785748, Šenoina Ulica 20, 10000 Zagreb</item>
      <item>Zoran Bauer, OIB 89990147407, Maksimirska 88, 10000 Zagreb</item>
      <item>TEICO društvo s ograničenom odgovornošću za proizvodnju, unutrašnju i vanjsku trgovinu i usluge, OIB 12124386804, Draškovićeva 54, Zagreb</item>
      <item>Marko Tušek, OIB 77053515267, Aleja kralja Zvonimira 11, 42000 Varaždin</item>
      <item>Lidija Lončarević, Zelinska 2, 10000 Zagreb</item>
      <item>ODVJ. DRUŠTVO MARIĆ, DRUGOVIĆ &amp; SEKOVANIĆ d.o.o., OIB 18788231809, Augusta Šenoe 1, 10000 Zagreb</item>
      <item>HRVATSKA POŠTANSKA BANKA d.d., OIB 87939104217, Jurišićeva 4, 10000 Zagreb</item>
      <item>STROJOPROMET-ZAGREB servis, trgovina i dorada robe, d.o.o., OIB 97994010225, Zagrebačka 6, 10292 Šenkovec</item>
      <item>Županijsko državno odvjetništvo u Zagrebu, Savska cesta 41, 10000 Zagreb</item>
      <item>HRVATSKA BANKA ZA OBNOVU I RAZVITAK, OIB 26702280390, Strossmayerov trg 9, 10000 Zagreb</item>
      <item>GRAD ZAGREB, Trg Stjepana Radića 1, 10000 Zagreb</item>
      <item>Alan Hranilović, OIB 89860517791, Trg I. Mažuranića 4, 10000 Zagreb</item>
      <item>Porezna  uprava Zagreb, Av. Dubrovnik 32, 10000 Zagreb</item>
      <item>EKOPLAN-SUSTAVI društvo s ograničenom odgovornošću za graditeljstvo i trgovinu, OIB 29870445575, Trg kralja Tomislava 10, 42250 Lepoglava</item>
      <item>VODOOPSKRBA I ODVODNJA društvo s ograničenom odgovornošću za javnu vodoopskrbu i odvodnju, OIB 83416546499, Folnegovićeva 1, 10000 Zagreb</item>
      <item>Ministarstvo poljoprivrede, Uprava vodnog gospodarstva, OIB 76767369197, Ulica grada Vukovara 220, 10000 Zagreb</item>
      <item>Hrvatska radiotelevizija, OIB 68419124305, Prisavlje 3, 10000 Zagreb</item>
      <item>DAMJANOVIĆ d.o.o. za građevinarstvo i inženjering, OIB 52071464528, Juraja i Vjekoslava Stančića 3, 10410 Vukovina</item>
      <item>Marin Andrijašević, OIB 96119632118, Ante Starčevića 98, 21300 Makarska</item>
      <item>S.T.P. društvo s ograničenom odgovornošću za servis, trgovinu i promet, OIB 41817103783, Lučki odvojak 1, 10000 Zagreb</item>
      <item>ŽELVA, društvo s ograničenom odgovornošću za trgovinu i usluge, OIB 73342948698, Radnička cesta 53, 10000 Zagreb</item>
      <item>ADING-PROJEKT d.o.o. za graditeljstvo, OIB 23194084178, Vitezićeva 62, 10000 Zagreb</item>
      <item>Željko Žužić, OIB 85772913531, Josipa Kozarca 20, 10410 Velika Gorica</item>
      <item>MARKO ŠALIĆ, vlasnik obrta POLET, OIB 92813855583, Ante Jakšića 19, 10000 Zagreb</item>
      <item>EOS MATRIX d.o.o. za poslovne usluge, OIB 76674680107, Horvatova 82, 10000 Zagreb</item>
      <item>TEXO MANAGEMENT  d.o.o. za usluge, OIB 35610677280, Ilica 1 a , 10000 Zagreb</item>
      <item>Tonka Grgičević, OIB 83563260688, Sinkovićeva 4, 10000 Zagreb</item>
      <item>KAJZER-PROM d.o.o. za unutarnju i vanjsku trgovinu i usluge u stečaju, OIB 88900036899, Gornjostupnička 2A, 10255 Gornji Stupnik</item>
      <item>MABA-COM, društvo s ograničenom odgovornošću za proizvodnju itrgovinu, OIB 43931897225, Brezjanski put 33, 10431 Brezje</item>
      <item>Nikola Kovačević, OIB 38768918758, Dedići 26, 10000 Zagreb</item>
      <item>Odvjetničko društvo Hanžeković &amp; Partneri društvo s ograničenom odgovornošću, OIB 85127306373, Radnička Cesta 22, 10000 Zagreb</item>
      <item>Marija Turudić, Gajeva 44, 10000 Zagreb</item>
      <item>Viktor Pisanski, OIB 30928519568, Vrbik Iii. 9, 10000 Zagreb</item>
      <item>Branko Skerlev, OIB 59584997555, Radnička cesta 52/R2, 10000 Zagreb</item>
      <item>TEXO MANAGEMENT  d.o.o. za usluge, OIB 35610677280, Ilica 1 a , 10000 Zagreb</item>
      <item>Branko Skerlev, OIB 59584997555, Radnička cesta 52/R2, 10000 Zagreb</item>
      <item>Branimir Ambreković, OIB 11616460982, Jadranska Avenija 618, 10000 Zagreb</item>
      <item>Odvjetničko društvo KARDUM I PARTNERI, javno trgovačko društvo, OIB 89572362876, Mihanovićeva 14, 10000 Zagreb</item>
      <item>BAUER GRUPA društvo s ograničenom odgovornošću za tiskarsku djelatnost i trgovinu, OIB 22395608688, Bijankinija Andrije 15, 10430 Samobor</item>
      <item>Alek Konić, OIB 22616709109, Ksaver 101, 10000 Zagreb</item>
      <item>Marin Andrijašević, OIB 96119632118, Ante Starčevića 98, 21300 Makarska</item>
      <item>STOLARIJA GOJANOVIĆ 1969.G. d.o.o. za trgovinu i usluge, OIB 88748670537, Industrijska zona Podi, Dolačka 14, 22000 Šibenik</item>
      <item>Zoran Matijašić, OIB 78177079108, Istarska 79, 51000 Rijeka</item>
      <item>Milorad Šmitran, OIB 19773574927, Hegedušićeva 3, 51000 Rijeka</item>
      <item>Boris Kelemen, OIB 88285718814, Trg Svibanjskih žrtava 1995. br. 2, 10000 Zagreb</item>
      <item>DAMJANOVIĆ d.o.o. za građevinarstvo i inženjering, OIB 52071464528, Juraja i Vjekoslava Stančića 3, 10410 Vukovina</item>
      <item>B.B. i S. PLAN d.o.o. za projektiranje i promidžbu, OIB 34353527904, Siget 18/b, 10000 Zagreb</item>
      <item>Addiko Bank dioničko društvo, OIB 14036333877, Slavonska avenija 6, 10000 Zagreb</item>
      <item>Odvj. društvo GLAMUZINA &amp; GROŠETA društvo s ograničenom odgovornošću, OIB 69402757072, Trg žrtava fašizma 5, 10000 Zagreb</item>
      <item>Odvj. društvo BEKINA, ŠKURLA, DURMIŠ I SPAJIĆ d.o.o., OIB 68178969783, Preradovićeva 24, 10000 Zagreb</item>
      <item>Sandra Zorc, OIB 43965117697, Agatićeva 6, 51000 Rijeka</item>
      <item>Ivan Maloča, Šoštarićeva 4/I, 10000 Zagreb</item>
      <item>Odvj. društvo VIDOVIĆ &amp; PARTNERI j.t.d., OIB 12515069057, Kralja Zvonimira 2, 10000 Zagreb</item>
      <item>NIKMARK društvo s ograničenom odgovornošću za građenje, trgovinu i usluge, OIB 68755851941, Strojarska cesta 20, 10000 Zagreb</item>
      <item>Odvjetničko društvo Župić &amp; partneri d.o.o, OIB 42524586447, Radnička cesta 37/B, 10000 Zagreb</item>
    </derivirana_varijabla>
  </DomainObject.Predmet.OstaliListFormatedWithAdressOIB>
  <DomainObject.Predmet.OstaliListNazivFormated>
    <izvorni_sadrzaj>
      <item>Marija Vujčić Turkulin</item>
      <item>Vinko Arelić</item>
      <item>Zoran Bauer</item>
      <item>TEICO društvo s ograničenom odgovornošću za proizvodnju, unutrašnju i vanjsku trgovinu i usluge</item>
      <item>Marko Tušek</item>
      <item>Lidija Lončarević</item>
      <item>ODVJ. DRUŠTVO MARIĆ, DRUGOVIĆ &amp; SEKOVANIĆ d.o.o.</item>
      <item>HRVATSKA POŠTANSKA BANKA d.d.</item>
      <item>STROJOPROMET-ZAGREB servis, trgovina i dorada robe, d.o.o.</item>
      <item>Županijsko državno odvjetništvo u Zagrebu</item>
      <item>HRVATSKA BANKA ZA OBNOVU I RAZVITAK</item>
      <item>GRAD ZAGREB</item>
      <item>Alan Hranilović</item>
      <item>Porezna  uprava Zagreb</item>
      <item>EKOPLAN-SUSTAVI društvo s ograničenom odgovornošću za graditeljstvo i trgovinu</item>
      <item>VODOOPSKRBA I ODVODNJA društvo s ograničenom odgovornošću za javnu vodoopskrbu i odvodnju</item>
      <item>Ministarstvo poljoprivrede, Uprava vodnog gospodarstva</item>
      <item>Hrvatska radiotelevizija</item>
      <item>DAMJANOVIĆ d.o.o. za građevinarstvo i inženjering</item>
      <item>Marin Andrijašević</item>
      <item>S.T.P. društvo s ograničenom odgovornošću za servis, trgovinu i promet</item>
      <item>ŽELVA, društvo s ograničenom odgovornošću za trgovinu i usluge</item>
      <item>ADING-PROJEKT d.o.o. za graditeljstvo</item>
      <item>Željko Žužić</item>
      <item>MARKO ŠALIĆ, vlasnik obrta POLET</item>
      <item>EOS MATRIX d.o.o. za poslovne usluge</item>
      <item>TEXO MANAGEMENT  d.o.o. za usluge</item>
      <item>Tonka Grgičević</item>
      <item>KAJZER-PROM d.o.o. za unutarnju i vanjsku trgovinu i usluge u stečaju</item>
      <item>MABA-COM, društvo s ograničenom odgovornošću za proizvodnju itrgovinu</item>
      <item>Nikola Kovačević</item>
      <item>Odvjetničko društvo Hanžeković &amp; Partneri društvo s ograničenom odgovornošću</item>
      <item>Marija Turudić</item>
      <item>Viktor Pisanski</item>
      <item>Branko Skerlev</item>
      <item>TEXO MANAGEMENT  d.o.o. za usluge</item>
      <item>Branko Skerlev</item>
      <item>Branimir Ambreković</item>
      <item>Odvjetničko društvo KARDUM I PARTNERI, javno trgovačko društvo</item>
      <item>BAUER GRUPA društvo s ograničenom odgovornošću za tiskarsku djelatnost i trgovinu</item>
      <item>Alek Konić</item>
      <item>Marin Andrijašević</item>
      <item>STOLARIJA GOJANOVIĆ 1969.G. d.o.o. za trgovinu i usluge</item>
      <item>Zoran Matijašić</item>
      <item>Milorad Šmitran</item>
      <item>Boris Kelemen</item>
      <item>DAMJANOVIĆ d.o.o. za građevinarstvo i inženjering</item>
      <item>B.B. i S. PLAN d.o.o. za projektiranje i promidžbu</item>
      <item>Addiko Bank dioničko društvo</item>
      <item>Odvj. društvo GLAMUZINA &amp; GROŠETA društvo s ograničenom odgovornošću</item>
      <item>Odvj. društvo BEKINA, ŠKURLA, DURMIŠ I SPAJIĆ d.o.o.</item>
      <item>Sandra Zorc</item>
      <item>Ivan Maloča</item>
      <item>Odvj. društvo VIDOVIĆ &amp; PARTNERI j.t.d.</item>
      <item>NIKMARK društvo s ograničenom odgovornošću za građenje, trgovinu i usluge</item>
      <item>Odvjetničko društvo Župić &amp; partneri d.o.o</item>
    </izvorni_sadrzaj>
    <derivirana_varijabla naziv="DomainObject.Predmet.OstaliListNazivFormated_1">
      <item>Marija Vujčić Turkulin</item>
      <item>Vinko Arelić</item>
      <item>Zoran Bauer</item>
      <item>TEICO društvo s ograničenom odgovornošću za proizvodnju, unutrašnju i vanjsku trgovinu i usluge</item>
      <item>Marko Tušek</item>
      <item>Lidija Lončarević</item>
      <item>ODVJ. DRUŠTVO MARIĆ, DRUGOVIĆ &amp; SEKOVANIĆ d.o.o.</item>
      <item>HRVATSKA POŠTANSKA BANKA d.d.</item>
      <item>STROJOPROMET-ZAGREB servis, trgovina i dorada robe, d.o.o.</item>
      <item>Županijsko državno odvjetništvo u Zagrebu</item>
      <item>HRVATSKA BANKA ZA OBNOVU I RAZVITAK</item>
      <item>GRAD ZAGREB</item>
      <item>Alan Hranilović</item>
      <item>Porezna  uprava Zagreb</item>
      <item>EKOPLAN-SUSTAVI društvo s ograničenom odgovornošću za graditeljstvo i trgovinu</item>
      <item>VODOOPSKRBA I ODVODNJA društvo s ograničenom odgovornošću za javnu vodoopskrbu i odvodnju</item>
      <item>Ministarstvo poljoprivrede, Uprava vodnog gospodarstva</item>
      <item>Hrvatska radiotelevizija</item>
      <item>DAMJANOVIĆ d.o.o. za građevinarstvo i inženjering</item>
      <item>Marin Andrijašević</item>
      <item>S.T.P. društvo s ograničenom odgovornošću za servis, trgovinu i promet</item>
      <item>ŽELVA, društvo s ograničenom odgovornošću za trgovinu i usluge</item>
      <item>ADING-PROJEKT d.o.o. za graditeljstvo</item>
      <item>Željko Žužić</item>
      <item>MARKO ŠALIĆ, vlasnik obrta POLET</item>
      <item>EOS MATRIX d.o.o. za poslovne usluge</item>
      <item>TEXO MANAGEMENT  d.o.o. za usluge</item>
      <item>Tonka Grgičević</item>
      <item>KAJZER-PROM d.o.o. za unutarnju i vanjsku trgovinu i usluge u stečaju</item>
      <item>MABA-COM, društvo s ograničenom odgovornošću za proizvodnju itrgovinu</item>
      <item>Nikola Kovačević</item>
      <item>Odvjetničko društvo Hanžeković &amp; Partneri društvo s ograničenom odgovornošću</item>
      <item>Marija Turudić</item>
      <item>Viktor Pisanski</item>
      <item>Branko Skerlev</item>
      <item>TEXO MANAGEMENT  d.o.o. za usluge</item>
      <item>Branko Skerlev</item>
      <item>Branimir Ambreković</item>
      <item>Odvjetničko društvo KARDUM I PARTNERI, javno trgovačko društvo</item>
      <item>BAUER GRUPA društvo s ograničenom odgovornošću za tiskarsku djelatnost i trgovinu</item>
      <item>Alek Konić</item>
      <item>Marin Andrijašević</item>
      <item>STOLARIJA GOJANOVIĆ 1969.G. d.o.o. za trgovinu i usluge</item>
      <item>Zoran Matijašić</item>
      <item>Milorad Šmitran</item>
      <item>Boris Kelemen</item>
      <item>DAMJANOVIĆ d.o.o. za građevinarstvo i inženjering</item>
      <item>B.B. i S. PLAN d.o.o. za projektiranje i promidžbu</item>
      <item>Addiko Bank dioničko društvo</item>
      <item>Odvj. društvo GLAMUZINA &amp; GROŠETA društvo s ograničenom odgovornošću</item>
      <item>Odvj. društvo BEKINA, ŠKURLA, DURMIŠ I SPAJIĆ d.o.o.</item>
      <item>Sandra Zorc</item>
      <item>Ivan Maloča</item>
      <item>Odvj. društvo VIDOVIĆ &amp; PARTNERI j.t.d.</item>
      <item>NIKMARK društvo s ograničenom odgovornošću za građenje, trgovinu i usluge</item>
      <item>Odvjetničko društvo Župić &amp; partneri d.o.o</item>
    </derivirana_varijabla>
  </DomainObject.Predmet.OstaliListNazivFormated>
  <DomainObject.Predmet.OstaliListNazivFormatedOIB>
    <izvorni_sadrzaj>
      <item>Marija Vujčić Turkulin, OIB 22593287559</item>
      <item>Vinko Arelić, OIB 42207785748</item>
      <item>Zoran Bauer, OIB 89990147407</item>
      <item>TEICO društvo s ograničenom odgovornošću za proizvodnju, unutrašnju i vanjsku trgovinu i usluge, OIB 12124386804</item>
      <item>Marko Tušek, OIB 77053515267</item>
      <item>Lidija Lončarević</item>
      <item>ODVJ. DRUŠTVO MARIĆ, DRUGOVIĆ &amp; SEKOVANIĆ d.o.o., OIB 18788231809</item>
      <item>HRVATSKA POŠTANSKA BANKA d.d., OIB 87939104217</item>
      <item>STROJOPROMET-ZAGREB servis, trgovina i dorada robe, d.o.o., OIB 97994010225</item>
      <item>Županijsko državno odvjetništvo u Zagrebu</item>
      <item>HRVATSKA BANKA ZA OBNOVU I RAZVITAK, OIB 26702280390</item>
      <item>GRAD ZAGREB</item>
      <item>Alan Hranilović, OIB 89860517791</item>
      <item>Porezna  uprava Zagreb</item>
      <item>EKOPLAN-SUSTAVI društvo s ograničenom odgovornošću za graditeljstvo i trgovinu, OIB 29870445575</item>
      <item>VODOOPSKRBA I ODVODNJA društvo s ograničenom odgovornošću za javnu vodoopskrbu i odvodnju, OIB 83416546499</item>
      <item>Ministarstvo poljoprivrede, Uprava vodnog gospodarstva, OIB 76767369197</item>
      <item>Hrvatska radiotelevizija, OIB 68419124305</item>
      <item>DAMJANOVIĆ d.o.o. za građevinarstvo i inženjering, OIB 52071464528</item>
      <item>Marin Andrijašević, OIB 96119632118</item>
      <item>S.T.P. društvo s ograničenom odgovornošću za servis, trgovinu i promet, OIB 41817103783</item>
      <item>ŽELVA, društvo s ograničenom odgovornošću za trgovinu i usluge, OIB 73342948698</item>
      <item>ADING-PROJEKT d.o.o. za graditeljstvo, OIB 23194084178</item>
      <item>Željko Žužić, OIB 85772913531</item>
      <item>MARKO ŠALIĆ, vlasnik obrta POLET, OIB 92813855583</item>
      <item>EOS MATRIX d.o.o. za poslovne usluge, OIB 76674680107</item>
      <item>TEXO MANAGEMENT  d.o.o. za usluge, OIB 35610677280</item>
      <item>Tonka Grgičević, OIB 83563260688</item>
      <item>KAJZER-PROM d.o.o. za unutarnju i vanjsku trgovinu i usluge u stečaju, OIB 88900036899</item>
      <item>MABA-COM, društvo s ograničenom odgovornošću za proizvodnju itrgovinu, OIB 43931897225</item>
      <item>Nikola Kovačević, OIB 38768918758</item>
      <item>Odvjetničko društvo Hanžeković &amp; Partneri društvo s ograničenom odgovornošću, OIB 85127306373</item>
      <item>Marija Turudić</item>
      <item>Viktor Pisanski, OIB 30928519568</item>
      <item>Branko Skerlev, OIB 59584997555</item>
      <item>TEXO MANAGEMENT  d.o.o. za usluge, OIB 35610677280</item>
      <item>Branko Skerlev, OIB 59584997555</item>
      <item>Branimir Ambreković, OIB 11616460982</item>
      <item>Odvjetničko društvo KARDUM I PARTNERI, javno trgovačko društvo, OIB 89572362876</item>
      <item>BAUER GRUPA društvo s ograničenom odgovornošću za tiskarsku djelatnost i trgovinu, OIB 22395608688</item>
      <item>Alek Konić, OIB 22616709109</item>
      <item>Marin Andrijašević, OIB 96119632118</item>
      <item>STOLARIJA GOJANOVIĆ 1969.G. d.o.o. za trgovinu i usluge, OIB 88748670537</item>
      <item>Zoran Matijašić, OIB 78177079108</item>
      <item>Milorad Šmitran, OIB 19773574927</item>
      <item>Boris Kelemen, OIB 88285718814</item>
      <item>DAMJANOVIĆ d.o.o. za građevinarstvo i inženjering, OIB 52071464528</item>
      <item>B.B. i S. PLAN d.o.o. za projektiranje i promidžbu, OIB 34353527904</item>
      <item>Addiko Bank dioničko društvo, OIB 14036333877</item>
      <item>Odvj. društvo GLAMUZINA &amp; GROŠETA društvo s ograničenom odgovornošću, OIB 69402757072</item>
      <item>Odvj. društvo BEKINA, ŠKURLA, DURMIŠ I SPAJIĆ d.o.o., OIB 68178969783</item>
      <item>Sandra Zorc, OIB 43965117697</item>
      <item>Ivan Maloča</item>
      <item>Odvj. društvo VIDOVIĆ &amp; PARTNERI j.t.d., OIB 12515069057</item>
      <item>NIKMARK društvo s ograničenom odgovornošću za građenje, trgovinu i usluge, OIB 68755851941</item>
      <item>Odvjetničko društvo Župić &amp; partneri d.o.o, OIB 42524586447</item>
    </izvorni_sadrzaj>
    <derivirana_varijabla naziv="DomainObject.Predmet.OstaliListNazivFormatedOIB_1">
      <item>Marija Vujčić Turkulin, OIB 22593287559</item>
      <item>Vinko Arelić, OIB 42207785748</item>
      <item>Zoran Bauer, OIB 89990147407</item>
      <item>TEICO društvo s ograničenom odgovornošću za proizvodnju, unutrašnju i vanjsku trgovinu i usluge, OIB 12124386804</item>
      <item>Marko Tušek, OIB 77053515267</item>
      <item>Lidija Lončarević</item>
      <item>ODVJ. DRUŠTVO MARIĆ, DRUGOVIĆ &amp; SEKOVANIĆ d.o.o., OIB 18788231809</item>
      <item>HRVATSKA POŠTANSKA BANKA d.d., OIB 87939104217</item>
      <item>STROJOPROMET-ZAGREB servis, trgovina i dorada robe, d.o.o., OIB 97994010225</item>
      <item>Županijsko državno odvjetništvo u Zagrebu</item>
      <item>HRVATSKA BANKA ZA OBNOVU I RAZVITAK, OIB 26702280390</item>
      <item>GRAD ZAGREB</item>
      <item>Alan Hranilović, OIB 89860517791</item>
      <item>Porezna  uprava Zagreb</item>
      <item>EKOPLAN-SUSTAVI društvo s ograničenom odgovornošću za graditeljstvo i trgovinu, OIB 29870445575</item>
      <item>VODOOPSKRBA I ODVODNJA društvo s ograničenom odgovornošću za javnu vodoopskrbu i odvodnju, OIB 83416546499</item>
      <item>Ministarstvo poljoprivrede, Uprava vodnog gospodarstva, OIB 76767369197</item>
      <item>Hrvatska radiotelevizija, OIB 68419124305</item>
      <item>DAMJANOVIĆ d.o.o. za građevinarstvo i inženjering, OIB 52071464528</item>
      <item>Marin Andrijašević, OIB 96119632118</item>
      <item>S.T.P. društvo s ograničenom odgovornošću za servis, trgovinu i promet, OIB 41817103783</item>
      <item>ŽELVA, društvo s ograničenom odgovornošću za trgovinu i usluge, OIB 73342948698</item>
      <item>ADING-PROJEKT d.o.o. za graditeljstvo, OIB 23194084178</item>
      <item>Željko Žužić, OIB 85772913531</item>
      <item>MARKO ŠALIĆ, vlasnik obrta POLET, OIB 92813855583</item>
      <item>EOS MATRIX d.o.o. za poslovne usluge, OIB 76674680107</item>
      <item>TEXO MANAGEMENT  d.o.o. za usluge, OIB 35610677280</item>
      <item>Tonka Grgičević, OIB 83563260688</item>
      <item>KAJZER-PROM d.o.o. za unutarnju i vanjsku trgovinu i usluge u stečaju, OIB 88900036899</item>
      <item>MABA-COM, društvo s ograničenom odgovornošću za proizvodnju itrgovinu, OIB 43931897225</item>
      <item>Nikola Kovačević, OIB 38768918758</item>
      <item>Odvjetničko društvo Hanžeković &amp; Partneri društvo s ograničenom odgovornošću, OIB 85127306373</item>
      <item>Marija Turudić</item>
      <item>Viktor Pisanski, OIB 30928519568</item>
      <item>Branko Skerlev, OIB 59584997555</item>
      <item>TEXO MANAGEMENT  d.o.o. za usluge, OIB 35610677280</item>
      <item>Branko Skerlev, OIB 59584997555</item>
      <item>Branimir Ambreković, OIB 11616460982</item>
      <item>Odvjetničko društvo KARDUM I PARTNERI, javno trgovačko društvo, OIB 89572362876</item>
      <item>BAUER GRUPA društvo s ograničenom odgovornošću za tiskarsku djelatnost i trgovinu, OIB 22395608688</item>
      <item>Alek Konić, OIB 22616709109</item>
      <item>Marin Andrijašević, OIB 96119632118</item>
      <item>STOLARIJA GOJANOVIĆ 1969.G. d.o.o. za trgovinu i usluge, OIB 88748670537</item>
      <item>Zoran Matijašić, OIB 78177079108</item>
      <item>Milorad Šmitran, OIB 19773574927</item>
      <item>Boris Kelemen, OIB 88285718814</item>
      <item>DAMJANOVIĆ d.o.o. za građevinarstvo i inženjering, OIB 52071464528</item>
      <item>B.B. i S. PLAN d.o.o. za projektiranje i promidžbu, OIB 34353527904</item>
      <item>Addiko Bank dioničko društvo, OIB 14036333877</item>
      <item>Odvj. društvo GLAMUZINA &amp; GROŠETA društvo s ograničenom odgovornošću, OIB 69402757072</item>
      <item>Odvj. društvo BEKINA, ŠKURLA, DURMIŠ I SPAJIĆ d.o.o., OIB 68178969783</item>
      <item>Sandra Zorc, OIB 43965117697</item>
      <item>Ivan Maloča</item>
      <item>Odvj. društvo VIDOVIĆ &amp; PARTNERI j.t.d., OIB 12515069057</item>
      <item>NIKMARK društvo s ograničenom odgovornošću za građenje, trgovinu i usluge, OIB 68755851941</item>
      <item>Odvjetničko društvo Župić &amp; partneri d.o.o, OIB 42524586447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St-245/2015-472</izvorni_sadrzaj>
    <derivirana_varijabla naziv="DomainObject.PoslovniBrojDokumenta_1">St-245/2015-472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GOLF &amp; COUNTRY CLUB ZAGREB društvo s ograničenom odgovornošću za trgovinu, zastupanje, ugostiteljstvo i turizam u stečaju</izvorni_sadrzaj>
    <derivirana_varijabla naziv="DomainObject.Predmet.ProtustrankaIDrugi_1">GOLF &amp; COUNTRY CLUB ZAGREB društvo s ograničenom odgovornošću za trgovinu, zastupanje, ugostiteljstvo i turizam u stečaju</derivirana_varijabla>
  </DomainObject.Predmet.ProtustrankaIDrugi>
  <DomainObject.Predmet.StrankaIDrugiAdressOIB>
    <izvorni_sadrzaj>FINA Regionalni centar Zagreb, OIB 85821130368, Koturaškan 43, 10000 Zagreb i dr.</izvorni_sadrzaj>
    <derivirana_varijabla naziv="DomainObject.Predmet.StrankaIDrugiAdressOIB_1">FINA Regionalni centar Zagreb, OIB 85821130368, Koturaškan 43, 10000 Zagreb i dr.</derivirana_varijabla>
  </DomainObject.Predmet.StrankaIDrugiAdressOIB>
  <DomainObject.Predmet.ProtustrankaIDrugiAdressOIB>
    <izvorni_sadrzaj>GOLF &amp; COUNTRY CLUB ZAGREB društvo s ograničenom odgovornošću za trgovinu, zastupanje, ugostiteljstvo i turizam u stečaju, OIB 54566277575, Jadranska avenija 6, 10000 Zagreb</izvorni_sadrzaj>
    <derivirana_varijabla naziv="DomainObject.Predmet.ProtustrankaIDrugiAdressOIB_1">GOLF &amp; COUNTRY CLUB ZAGREB društvo s ograničenom odgovornošću za trgovinu, zastupanje, ugostiteljstvo i turizam u stečaju, OIB 54566277575, Jadranska avenija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GOLF &amp; COUNTRY CLUB ZAGREB društvo s ograničenom odgovornošću za trgovinu, zastupanje, ugostiteljstvo i turizam u stečaju</item>
      <item>Marija Vujčić Turkulin</item>
      <item>Vinko Arelić</item>
      <item>Zoran Bauer</item>
      <item>TEICO društvo s ograničenom odgovornošću za proizvodnju, unutrašnju i vanjsku trgovinu i usluge</item>
      <item>Marko Tušek</item>
      <item>Lidija Lončarević</item>
      <item>ODVJ. DRUŠTVO MARIĆ, DRUGOVIĆ &amp; SEKOVANIĆ d.o.o.</item>
      <item>HRVATSKA POŠTANSKA BANKA d.d.</item>
      <item>STROJOPROMET-ZAGREB servis, trgovina i dorada robe, d.o.o.</item>
      <item>Županijsko državno odvjetništvo u Zagrebu</item>
      <item>HRVATSKA BANKA ZA OBNOVU I RAZVITAK</item>
      <item>GRAD ZAGREB</item>
      <item>Alan Hranilović</item>
      <item>Porezna  uprava Zagreb</item>
      <item>EKOPLAN-SUSTAVI društvo s ograničenom odgovornošću za graditeljstvo i trgovinu</item>
      <item>VODOOPSKRBA I ODVODNJA društvo s ograničenom odgovornošću za javnu vodoopskrbu i odvodnju</item>
      <item>Ministarstvo poljoprivrede, Uprava vodnog gospodarstva</item>
      <item>Hrvatska radiotelevizija</item>
      <item>DAMJANOVIĆ d.o.o. za građevinarstvo i inženjering</item>
      <item>Marin Andrijašević</item>
      <item>S.T.P. društvo s ograničenom odgovornošću za servis, trgovinu i promet</item>
      <item>ŽELVA, društvo s ograničenom odgovornošću za trgovinu i usluge</item>
      <item>ADING-PROJEKT d.o.o. za graditeljstvo</item>
      <item>Željko Žužić</item>
      <item>MARKO ŠALIĆ, vlasnik obrta POLET</item>
      <item>EOS MATRIX d.o.o. za poslovne usluge</item>
      <item>TEXO MANAGEMENT  d.o.o. za usluge</item>
      <item>Tonka Grgičević</item>
      <item>KAJZER-PROM d.o.o. za unutarnju i vanjsku trgovinu i usluge u stečaju</item>
      <item>MABA-COM, društvo s ograničenom odgovornošću za proizvodnju itrgovinu</item>
      <item>Nikola Kovačević</item>
      <item>Odvjetničko društvo Hanžeković &amp; Partneri društvo s ograničenom odgovornošću</item>
      <item>Marija Turudić</item>
      <item>Viktor Pisanski</item>
      <item>Branko Skerlev</item>
      <item>TEXO MANAGEMENT  d.o.o. za usluge</item>
      <item>Branko Skerlev</item>
      <item>Branimir Ambreković</item>
      <item>Odvjetničko društvo KARDUM I PARTNERI, javno trgovačko društvo</item>
      <item>BAUER GRUPA društvo s ograničenom odgovornošću za tiskarsku djelatnost i trgovinu</item>
      <item>Alek Konić</item>
      <item>Marin Andrijašević</item>
      <item>STOLARIJA GOJANOVIĆ 1969.G. d.o.o. za trgovinu i usluge</item>
      <item>Zoran Matijašić</item>
      <item>Milorad Šmitran</item>
      <item>Boris Kelemen</item>
      <item>DAMJANOVIĆ d.o.o. za građevinarstvo i inženjering</item>
      <item>B.B. i S. PLAN d.o.o. za projektiranje i promidžbu</item>
      <item>Addiko Bank dioničko društvo</item>
      <item>Odvj. društvo GLAMUZINA &amp; GROŠETA društvo s ograničenom odgovornošću</item>
      <item>Odvj. društvo BEKINA, ŠKURLA, DURMIŠ I SPAJIĆ d.o.o.</item>
      <item>Sandra Zorc</item>
      <item>Ivan Maloča</item>
      <item>Tihana Nikolić</item>
      <item>ROST-ŠPORT d.o.o. za trgovinu na veliko i malo, vanjskotrgovačku djelatnost i marketing</item>
      <item>Petar Rukavina</item>
      <item>Marija Rosić</item>
      <item>C.P.I. EXPERTUS društvo s ograničenom odgovornošću za usluge</item>
      <item>Magdalena Matić</item>
      <item>TINMARK d.o.o. za trgovinu i usluge, turistička agencija</item>
      <item>BAR GRUPA društvo s ograničenom odgovornošću za ugostiteljstvo</item>
      <item>Franjo Zelenika</item>
      <item>KAJZER d.o.o. za trgovinu i usluge</item>
      <item>DETONO d.o.o. za proizvodnju, trgovinu i usluge</item>
      <item>Gordana Žubrinić</item>
      <item>Romeo Vudrag-tomasović</item>
      <item>Odvj. društvo VIDOVIĆ &amp; PARTNERI j.t.d.</item>
      <item>BARITUS društvo s ograničenom odgovornošću za usluge</item>
      <item>Marija Ivanković</item>
      <item>NIKMARK društvo s ograničenom odgovornošću za građenje, trgovinu i usluge</item>
      <item>Odvjetničko društvo Župić &amp; partneri d.o.o</item>
    </izvorni_sadrzaj>
    <derivirana_varijabla naziv="DomainObject.Predmet.SudioniciListNaziv_1">
      <item>FINA Regionalni centar Zagreb</item>
      <item>GOLF &amp; COUNTRY CLUB ZAGREB društvo s ograničenom odgovornošću za trgovinu, zastupanje, ugostiteljstvo i turizam u stečaju</item>
      <item>Marija Vujčić Turkulin</item>
      <item>Vinko Arelić</item>
      <item>Zoran Bauer</item>
      <item>TEICO društvo s ograničenom odgovornošću za proizvodnju, unutrašnju i vanjsku trgovinu i usluge</item>
      <item>Marko Tušek</item>
      <item>Lidija Lončarević</item>
      <item>ODVJ. DRUŠTVO MARIĆ, DRUGOVIĆ &amp; SEKOVANIĆ d.o.o.</item>
      <item>HRVATSKA POŠTANSKA BANKA d.d.</item>
      <item>STROJOPROMET-ZAGREB servis, trgovina i dorada robe, d.o.o.</item>
      <item>Županijsko državno odvjetništvo u Zagrebu</item>
      <item>HRVATSKA BANKA ZA OBNOVU I RAZVITAK</item>
      <item>GRAD ZAGREB</item>
      <item>Alan Hranilović</item>
      <item>Porezna  uprava Zagreb</item>
      <item>EKOPLAN-SUSTAVI društvo s ograničenom odgovornošću za graditeljstvo i trgovinu</item>
      <item>VODOOPSKRBA I ODVODNJA društvo s ograničenom odgovornošću za javnu vodoopskrbu i odvodnju</item>
      <item>Ministarstvo poljoprivrede, Uprava vodnog gospodarstva</item>
      <item>Hrvatska radiotelevizija</item>
      <item>DAMJANOVIĆ d.o.o. za građevinarstvo i inženjering</item>
      <item>Marin Andrijašević</item>
      <item>S.T.P. društvo s ograničenom odgovornošću za servis, trgovinu i promet</item>
      <item>ŽELVA, društvo s ograničenom odgovornošću za trgovinu i usluge</item>
      <item>ADING-PROJEKT d.o.o. za graditeljstvo</item>
      <item>Željko Žužić</item>
      <item>MARKO ŠALIĆ, vlasnik obrta POLET</item>
      <item>EOS MATRIX d.o.o. za poslovne usluge</item>
      <item>TEXO MANAGEMENT  d.o.o. za usluge</item>
      <item>Tonka Grgičević</item>
      <item>KAJZER-PROM d.o.o. za unutarnju i vanjsku trgovinu i usluge u stečaju</item>
      <item>MABA-COM, društvo s ograničenom odgovornošću za proizvodnju itrgovinu</item>
      <item>Nikola Kovačević</item>
      <item>Odvjetničko društvo Hanžeković &amp; Partneri društvo s ograničenom odgovornošću</item>
      <item>Marija Turudić</item>
      <item>Viktor Pisanski</item>
      <item>Branko Skerlev</item>
      <item>TEXO MANAGEMENT  d.o.o. za usluge</item>
      <item>Branko Skerlev</item>
      <item>Branimir Ambreković</item>
      <item>Odvjetničko društvo KARDUM I PARTNERI, javno trgovačko društvo</item>
      <item>BAUER GRUPA društvo s ograničenom odgovornošću za tiskarsku djelatnost i trgovinu</item>
      <item>Alek Konić</item>
      <item>Marin Andrijašević</item>
      <item>STOLARIJA GOJANOVIĆ 1969.G. d.o.o. za trgovinu i usluge</item>
      <item>Zoran Matijašić</item>
      <item>Milorad Šmitran</item>
      <item>Boris Kelemen</item>
      <item>DAMJANOVIĆ d.o.o. za građevinarstvo i inženjering</item>
      <item>B.B. i S. PLAN d.o.o. za projektiranje i promidžbu</item>
      <item>Addiko Bank dioničko društvo</item>
      <item>Odvj. društvo GLAMUZINA &amp; GROŠETA društvo s ograničenom odgovornošću</item>
      <item>Odvj. društvo BEKINA, ŠKURLA, DURMIŠ I SPAJIĆ d.o.o.</item>
      <item>Sandra Zorc</item>
      <item>Ivan Maloča</item>
      <item>Tihana Nikolić</item>
      <item>ROST-ŠPORT d.o.o. za trgovinu na veliko i malo, vanjskotrgovačku djelatnost i marketing</item>
      <item>Petar Rukavina</item>
      <item>Marija Rosić</item>
      <item>C.P.I. EXPERTUS društvo s ograničenom odgovornošću za usluge</item>
      <item>Magdalena Matić</item>
      <item>TINMARK d.o.o. za trgovinu i usluge, turistička agencija</item>
      <item>BAR GRUPA društvo s ograničenom odgovornošću za ugostiteljstvo</item>
      <item>Franjo Zelenika</item>
      <item>KAJZER d.o.o. za trgovinu i usluge</item>
      <item>DETONO d.o.o. za proizvodnju, trgovinu i usluge</item>
      <item>Gordana Žubrinić</item>
      <item>Romeo Vudrag-tomasović</item>
      <item>Odvj. društvo VIDOVIĆ &amp; PARTNERI j.t.d.</item>
      <item>BARITUS društvo s ograničenom odgovornošću za usluge</item>
      <item>Marija Ivanković</item>
      <item>NIKMARK društvo s ograničenom odgovornošću za građenje, trgovinu i usluge</item>
      <item>Odvjetničko društvo Župić &amp; partneri d.o.o</item>
    </derivirana_varijabla>
  </DomainObject.Predmet.SudioniciListNaziv>
  <DomainObject.Predmet.SudioniciListAdressOIB>
    <izvorni_sadrzaj>
      <item>FINA Regionalni centar Zagreb, OIB 85821130368, Koturaškan 43,10000 Zagreb</item>
      <item>GOLF &amp; COUNTRY CLUB ZAGREB društvo s ograničenom odgovornošću za trgovinu, zastupanje, ugostiteljstvo i turizam u stečaju, OIB 54566277575, Jadranska avenija 6,10000 Zagreb</item>
      <item>Marija Vujčić Turkulin, OIB 22593287559, Vrtlarska 3,10000 Zagreb</item>
      <item>Vinko Arelić, OIB 42207785748, Šenoina Ulica 20,10000 Zagreb</item>
      <item>Zoran Bauer, OIB 89990147407, Maksimirska 88,10000 Zagreb</item>
      <item>TEICO društvo s ograničenom odgovornošću za proizvodnju, unutrašnju i vanjsku trgovinu i usluge, OIB 12124386804, Draškovićeva 54,Zagreb</item>
      <item>Marko Tušek, OIB 77053515267, Aleja kralja Zvonimira 11,42000 Varaždin</item>
      <item>Lidija Lončarević, Zelinska 2,10000 Zagreb</item>
      <item>ODVJ. DRUŠTVO MARIĆ, DRUGOVIĆ &amp; SEKOVANIĆ d.o.o., OIB 18788231809, Augusta Šenoe 1,10000 Zagreb</item>
      <item>HRVATSKA POŠTANSKA BANKA d.d., OIB 87939104217, Jurišićeva 4,10000 Zagreb</item>
      <item>STROJOPROMET-ZAGREB servis, trgovina i dorada robe, d.o.o., OIB 97994010225, Zagrebačka 6,10292 Šenkovec</item>
      <item>Županijsko državno odvjetništvo u Zagrebu, Savska cesta 41,10000 Zagreb</item>
      <item>HRVATSKA BANKA ZA OBNOVU I RAZVITAK, OIB 26702280390, Strossmayerov trg 9,10000 Zagreb</item>
      <item>GRAD ZAGREB, Trg Stjepana Radića 1,10000 Zagreb</item>
      <item>Alan Hranilović, OIB 89860517791, Trg I. Mažuranića 4,10000 Zagreb</item>
      <item>Porezna  uprava Zagreb, Av. Dubrovnik 32,10000 Zagreb</item>
      <item>EKOPLAN-SUSTAVI društvo s ograničenom odgovornošću za graditeljstvo i trgovinu, OIB 29870445575, Trg kralja Tomislava 10,42250 Lepoglava</item>
      <item>VODOOPSKRBA I ODVODNJA društvo s ograničenom odgovornošću za javnu vodoopskrbu i odvodnju, OIB 83416546499, Folnegovićeva 1,10000 Zagreb</item>
      <item>Ministarstvo poljoprivrede, Uprava vodnog gospodarstva, OIB 76767369197, Ulica grada Vukovara 220,10000 Zagreb</item>
      <item>Hrvatska radiotelevizija, OIB 68419124305, Prisavlje 3,10000 Zagreb</item>
      <item>DAMJANOVIĆ d.o.o. za građevinarstvo i inženjering, OIB 52071464528, Juraja i Vjekoslava Stančića 3,10410 Vukovina</item>
      <item>Marin Andrijašević, OIB 96119632118, Ante Starčevića 98,21300 Makarska</item>
      <item>S.T.P. društvo s ograničenom odgovornošću za servis, trgovinu i promet, OIB 41817103783, Lučki odvojak 1,10000 Zagreb</item>
      <item>ŽELVA, društvo s ograničenom odgovornošću za trgovinu i usluge, OIB 73342948698, Radnička cesta 53,10000 Zagreb</item>
      <item>ADING-PROJEKT d.o.o. za graditeljstvo, OIB 23194084178, Vitezićeva 62,10000 Zagreb</item>
      <item>Željko Žužić, OIB 85772913531, Josipa Kozarca 20,10410 Velika Gorica</item>
      <item>MARKO ŠALIĆ, vlasnik obrta POLET, OIB 92813855583, Ante Jakšića 19,10000 Zagreb</item>
      <item>EOS MATRIX d.o.o. za poslovne usluge, OIB 76674680107, Horvatova 82,10000 Zagreb</item>
      <item>TEXO MANAGEMENT  d.o.o. za usluge, OIB 35610677280, Ilica 1 a ,10000 Zagreb</item>
      <item>Tonka Grgičević, OIB 83563260688, Sinkovićeva 4,10000 Zagreb</item>
      <item>KAJZER-PROM d.o.o. za unutarnju i vanjsku trgovinu i usluge u stečaju, OIB 88900036899, Gornjostupnička 2A,10255 Gornji Stupnik</item>
      <item>MABA-COM, društvo s ograničenom odgovornošću za proizvodnju itrgovinu, OIB 43931897225, Brezjanski put 33,10431 Brezje</item>
      <item>Nikola Kovačević, OIB 38768918758, Dedići 26,10000 Zagreb</item>
      <item>Odvjetničko društvo Hanžeković &amp; Partneri društvo s ograničenom odgovornošću, OIB 85127306373, Radnička Cesta 22,10000 Zagreb</item>
      <item>Marija Turudić, Gajeva 44,10000 Zagreb</item>
      <item>Viktor Pisanski, OIB 30928519568, Vrbik Iii. 9,10000 Zagreb</item>
      <item>Branko Skerlev, OIB 59584997555, Radnička cesta 52/R2,10000 Zagreb</item>
      <item>TEXO MANAGEMENT  d.o.o. za usluge, OIB 35610677280, Ilica 1 a ,10000 Zagreb</item>
      <item>Branko Skerlev, OIB 59584997555, Radnička cesta 52/R2,10000 Zagreb</item>
      <item>Branimir Ambreković, OIB 11616460982, Jadranska Avenija 618,10000 Zagreb</item>
      <item>Odvjetničko društvo KARDUM I PARTNERI, javno trgovačko društvo, OIB 89572362876, Mihanovićeva 14,10000 Zagreb</item>
      <item>BAUER GRUPA društvo s ograničenom odgovornošću za tiskarsku djelatnost i trgovinu, OIB 22395608688, Bijankinija Andrije 15,10430 Samobor</item>
      <item>Alek Konić, OIB 22616709109, Ksaver 101,10000 Zagreb</item>
      <item>Marin Andrijašević, OIB 96119632118, Ante Starčevića 98,21300 Makarska</item>
      <item>STOLARIJA GOJANOVIĆ 1969.G. d.o.o. za trgovinu i usluge, OIB 88748670537, Industrijska zona Podi, Dolačka 14,22000 Šibenik</item>
      <item>Zoran Matijašić, OIB 78177079108, Istarska 79,51000 Rijeka</item>
      <item>Milorad Šmitran, OIB 19773574927, Hegedušićeva 3,51000 Rijeka</item>
      <item>Boris Kelemen, OIB 88285718814, Trg Svibanjskih žrtava 1995. br. 2,10000 Zagreb</item>
      <item>DAMJANOVIĆ d.o.o. za građevinarstvo i inženjering, OIB 52071464528, Juraja i Vjekoslava Stančića 3,10410 Vukovina</item>
      <item>B.B. i S. PLAN d.o.o. za projektiranje i promidžbu, OIB 34353527904, Siget 18/b,10000 Zagreb</item>
      <item>Addiko Bank dioničko društvo, OIB 14036333877, Slavonska avenija 6,10000 Zagreb</item>
      <item>Odvj. društvo GLAMUZINA &amp; GROŠETA društvo s ograničenom odgovornošću, OIB 69402757072, Trg žrtava fašizma 5,10000 Zagreb</item>
      <item>Odvj. društvo BEKINA, ŠKURLA, DURMIŠ I SPAJIĆ d.o.o., OIB 68178969783, Preradovićeva 24,10000 Zagreb</item>
      <item>Sandra Zorc, OIB 43965117697, Agatićeva 6,51000 Rijeka</item>
      <item>Ivan Maloča, Šoštarićeva 4/I,10000 Zagreb</item>
      <item>Tihana Nikolić, OIB 02158057271, Tratinska 44,10000 Zagreb</item>
      <item>ROST-ŠPORT d.o.o. za trgovinu na veliko i malo, vanjskotrgovačku djelatnost i marketing, OIB 63693671750, II Poljanice 8,10000 Zagreb</item>
      <item>Petar Rukavina</item>
      <item>Marija Rosić, OIB 86034218830, Florićeva Ulica 5,10000 Zagreb</item>
      <item>C.P.I. EXPERTUS društvo s ograničenom odgovornošću za usluge, OIB 47093473505, Ulica grada Chicaga 2 A,10000 Zagreb</item>
      <item>Magdalena Matić, OIB 46987252656, Palinovečka Ulica 29,10000 Zagreb</item>
      <item>TINMARK d.o.o. za trgovinu i usluge, turistička agencija, OIB 64040526186, Ventilatorska 8 A,10250 Lučko</item>
      <item>BAR GRUPA društvo s ograničenom odgovornošću za ugostiteljstvo, OIB 21877438576, Preradovićeva 17,10000 Zagreb</item>
      <item>Franjo Zelenika, OIB 37105336549, Ulica Mije Krešića 30,10000 Zagreb</item>
      <item>KAJZER d.o.o. za trgovinu i usluge, OIB 68585044796, Gornjostupnička 2 A,10255 Gornji Stupnik</item>
      <item>DETONO d.o.o. za proizvodnju, trgovinu i usluge, OIB 42999214584, VIII Vrbik 17,10000 Zagreb</item>
      <item>Gordana Žubrinić, OIB 16588457051, Podgaj 55,10000 Zagreb</item>
      <item>Romeo Vudrag-tomasović, OIB 37807865212, Branitelja Domovinskog Rata 2b,22000 Šibenik</item>
      <item>Odvj. društvo VIDOVIĆ &amp; PARTNERI j.t.d., OIB 12515069057, Kralja Zvonimira 2,10000 Zagreb</item>
      <item>BARITUS društvo s ograničenom odgovornošću za usluge, OIB 64066912804, Radnička cesta 39,10000 Zagreb</item>
      <item>Marija Ivanković</item>
      <item>NIKMARK društvo s ograničenom odgovornošću za građenje, trgovinu i usluge, OIB 68755851941, Strojarska cesta 20,10000 Zagreb</item>
      <item>Odvjetničko društvo Župić &amp; partneri d.o.o, OIB 42524586447, Radnička cesta 37/B,10000 Zagreb</item>
    </izvorni_sadrzaj>
    <derivirana_varijabla naziv="DomainObject.Predmet.SudioniciListAdressOIB_1">
      <item>FINA Regionalni centar Zagreb, OIB 85821130368, Koturaškan 43,10000 Zagreb</item>
      <item>GOLF &amp; COUNTRY CLUB ZAGREB društvo s ograničenom odgovornošću za trgovinu, zastupanje, ugostiteljstvo i turizam u stečaju, OIB 54566277575, Jadranska avenija 6,10000 Zagreb</item>
      <item>Marija Vujčić Turkulin, OIB 22593287559, Vrtlarska 3,10000 Zagreb</item>
      <item>Vinko Arelić, OIB 42207785748, Šenoina Ulica 20,10000 Zagreb</item>
      <item>Zoran Bauer, OIB 89990147407, Maksimirska 88,10000 Zagreb</item>
      <item>TEICO društvo s ograničenom odgovornošću za proizvodnju, unutrašnju i vanjsku trgovinu i usluge, OIB 12124386804, Draškovićeva 54,Zagreb</item>
      <item>Marko Tušek, OIB 77053515267, Aleja kralja Zvonimira 11,42000 Varaždin</item>
      <item>Lidija Lončarević, Zelinska 2,10000 Zagreb</item>
      <item>ODVJ. DRUŠTVO MARIĆ, DRUGOVIĆ &amp; SEKOVANIĆ d.o.o., OIB 18788231809, Augusta Šenoe 1,10000 Zagreb</item>
      <item>HRVATSKA POŠTANSKA BANKA d.d., OIB 87939104217, Jurišićeva 4,10000 Zagreb</item>
      <item>STROJOPROMET-ZAGREB servis, trgovina i dorada robe, d.o.o., OIB 97994010225, Zagrebačka 6,10292 Šenkovec</item>
      <item>Županijsko državno odvjetništvo u Zagrebu, Savska cesta 41,10000 Zagreb</item>
      <item>HRVATSKA BANKA ZA OBNOVU I RAZVITAK, OIB 26702280390, Strossmayerov trg 9,10000 Zagreb</item>
      <item>GRAD ZAGREB, Trg Stjepana Radića 1,10000 Zagreb</item>
      <item>Alan Hranilović, OIB 89860517791, Trg I. Mažuranića 4,10000 Zagreb</item>
      <item>Porezna  uprava Zagreb, Av. Dubrovnik 32,10000 Zagreb</item>
      <item>EKOPLAN-SUSTAVI društvo s ograničenom odgovornošću za graditeljstvo i trgovinu, OIB 29870445575, Trg kralja Tomislava 10,42250 Lepoglava</item>
      <item>VODOOPSKRBA I ODVODNJA društvo s ograničenom odgovornošću za javnu vodoopskrbu i odvodnju, OIB 83416546499, Folnegovićeva 1,10000 Zagreb</item>
      <item>Ministarstvo poljoprivrede, Uprava vodnog gospodarstva, OIB 76767369197, Ulica grada Vukovara 220,10000 Zagreb</item>
      <item>Hrvatska radiotelevizija, OIB 68419124305, Prisavlje 3,10000 Zagreb</item>
      <item>DAMJANOVIĆ d.o.o. za građevinarstvo i inženjering, OIB 52071464528, Juraja i Vjekoslava Stančića 3,10410 Vukovina</item>
      <item>Marin Andrijašević, OIB 96119632118, Ante Starčevića 98,21300 Makarska</item>
      <item>S.T.P. društvo s ograničenom odgovornošću za servis, trgovinu i promet, OIB 41817103783, Lučki odvojak 1,10000 Zagreb</item>
      <item>ŽELVA, društvo s ograničenom odgovornošću za trgovinu i usluge, OIB 73342948698, Radnička cesta 53,10000 Zagreb</item>
      <item>ADING-PROJEKT d.o.o. za graditeljstvo, OIB 23194084178, Vitezićeva 62,10000 Zagreb</item>
      <item>Željko Žužić, OIB 85772913531, Josipa Kozarca 20,10410 Velika Gorica</item>
      <item>MARKO ŠALIĆ, vlasnik obrta POLET, OIB 92813855583, Ante Jakšića 19,10000 Zagreb</item>
      <item>EOS MATRIX d.o.o. za poslovne usluge, OIB 76674680107, Horvatova 82,10000 Zagreb</item>
      <item>TEXO MANAGEMENT  d.o.o. za usluge, OIB 35610677280, Ilica 1 a ,10000 Zagreb</item>
      <item>Tonka Grgičević, OIB 83563260688, Sinkovićeva 4,10000 Zagreb</item>
      <item>KAJZER-PROM d.o.o. za unutarnju i vanjsku trgovinu i usluge u stečaju, OIB 88900036899, Gornjostupnička 2A,10255 Gornji Stupnik</item>
      <item>MABA-COM, društvo s ograničenom odgovornošću za proizvodnju itrgovinu, OIB 43931897225, Brezjanski put 33,10431 Brezje</item>
      <item>Nikola Kovačević, OIB 38768918758, Dedići 26,10000 Zagreb</item>
      <item>Odvjetničko društvo Hanžeković &amp; Partneri društvo s ograničenom odgovornošću, OIB 85127306373, Radnička Cesta 22,10000 Zagreb</item>
      <item>Marija Turudić, Gajeva 44,10000 Zagreb</item>
      <item>Viktor Pisanski, OIB 30928519568, Vrbik Iii. 9,10000 Zagreb</item>
      <item>Branko Skerlev, OIB 59584997555, Radnička cesta 52/R2,10000 Zagreb</item>
      <item>TEXO MANAGEMENT  d.o.o. za usluge, OIB 35610677280, Ilica 1 a ,10000 Zagreb</item>
      <item>Branko Skerlev, OIB 59584997555, Radnička cesta 52/R2,10000 Zagreb</item>
      <item>Branimir Ambreković, OIB 11616460982, Jadranska Avenija 618,10000 Zagreb</item>
      <item>Odvjetničko društvo KARDUM I PARTNERI, javno trgovačko društvo, OIB 89572362876, Mihanovićeva 14,10000 Zagreb</item>
      <item>BAUER GRUPA društvo s ograničenom odgovornošću za tiskarsku djelatnost i trgovinu, OIB 22395608688, Bijankinija Andrije 15,10430 Samobor</item>
      <item>Alek Konić, OIB 22616709109, Ksaver 101,10000 Zagreb</item>
      <item>Marin Andrijašević, OIB 96119632118, Ante Starčevića 98,21300 Makarska</item>
      <item>STOLARIJA GOJANOVIĆ 1969.G. d.o.o. za trgovinu i usluge, OIB 88748670537, Industrijska zona Podi, Dolačka 14,22000 Šibenik</item>
      <item>Zoran Matijašić, OIB 78177079108, Istarska 79,51000 Rijeka</item>
      <item>Milorad Šmitran, OIB 19773574927, Hegedušićeva 3,51000 Rijeka</item>
      <item>Boris Kelemen, OIB 88285718814, Trg Svibanjskih žrtava 1995. br. 2,10000 Zagreb</item>
      <item>DAMJANOVIĆ d.o.o. za građevinarstvo i inženjering, OIB 52071464528, Juraja i Vjekoslava Stančića 3,10410 Vukovina</item>
      <item>B.B. i S. PLAN d.o.o. za projektiranje i promidžbu, OIB 34353527904, Siget 18/b,10000 Zagreb</item>
      <item>Addiko Bank dioničko društvo, OIB 14036333877, Slavonska avenija 6,10000 Zagreb</item>
      <item>Odvj. društvo GLAMUZINA &amp; GROŠETA društvo s ograničenom odgovornošću, OIB 69402757072, Trg žrtava fašizma 5,10000 Zagreb</item>
      <item>Odvj. društvo BEKINA, ŠKURLA, DURMIŠ I SPAJIĆ d.o.o., OIB 68178969783, Preradovićeva 24,10000 Zagreb</item>
      <item>Sandra Zorc, OIB 43965117697, Agatićeva 6,51000 Rijeka</item>
      <item>Ivan Maloča, Šoštarićeva 4/I,10000 Zagreb</item>
      <item>Tihana Nikolić, OIB 02158057271, Tratinska 44,10000 Zagreb</item>
      <item>ROST-ŠPORT d.o.o. za trgovinu na veliko i malo, vanjskotrgovačku djelatnost i marketing, OIB 63693671750, II Poljanice 8,10000 Zagreb</item>
      <item>Petar Rukavina</item>
      <item>Marija Rosić, OIB 86034218830, Florićeva Ulica 5,10000 Zagreb</item>
      <item>C.P.I. EXPERTUS društvo s ograničenom odgovornošću za usluge, OIB 47093473505, Ulica grada Chicaga 2 A,10000 Zagreb</item>
      <item>Magdalena Matić, OIB 46987252656, Palinovečka Ulica 29,10000 Zagreb</item>
      <item>TINMARK d.o.o. za trgovinu i usluge, turistička agencija, OIB 64040526186, Ventilatorska 8 A,10250 Lučko</item>
      <item>BAR GRUPA društvo s ograničenom odgovornošću za ugostiteljstvo, OIB 21877438576, Preradovićeva 17,10000 Zagreb</item>
      <item>Franjo Zelenika, OIB 37105336549, Ulica Mije Krešića 30,10000 Zagreb</item>
      <item>KAJZER d.o.o. za trgovinu i usluge, OIB 68585044796, Gornjostupnička 2 A,10255 Gornji Stupnik</item>
      <item>DETONO d.o.o. za proizvodnju, trgovinu i usluge, OIB 42999214584, VIII Vrbik 17,10000 Zagreb</item>
      <item>Gordana Žubrinić, OIB 16588457051, Podgaj 55,10000 Zagreb</item>
      <item>Romeo Vudrag-tomasović, OIB 37807865212, Branitelja Domovinskog Rata 2b,22000 Šibenik</item>
      <item>Odvj. društvo VIDOVIĆ &amp; PARTNERI j.t.d., OIB 12515069057, Kralja Zvonimira 2,10000 Zagreb</item>
      <item>BARITUS društvo s ograničenom odgovornošću za usluge, OIB 64066912804, Radnička cesta 39,10000 Zagreb</item>
      <item>Marija Ivanković</item>
      <item>NIKMARK društvo s ograničenom odgovornošću za građenje, trgovinu i usluge, OIB 68755851941, Strojarska cesta 20,10000 Zagreb</item>
      <item>Odvjetničko društvo Župić &amp; partneri d.o.o, OIB 42524586447, Radnička cesta 37/B,10000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DCAFAF-126D-4677-8784-8AB4561331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1498</properties:Words>
  <properties:Characters>8080</properties:Characters>
  <properties:Lines>167</properties:Lines>
  <properties:Paragraphs>37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10004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2018-09-28T08:44:00Z</cp:lastPrinted>
  <dcterms:modified xmlns:xsi="http://www.w3.org/2001/XMLSchema-instance" xsi:type="dcterms:W3CDTF">2018-09-28T08:44:00Z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St-245/2015-472 / Odluka - Rješenje - o namirenju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