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fe22" w14:paraId="ec3fe22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E90744">
      <w:pPr>
        <w:ind w:hanging="720" w:left="360"/>
        <w:jc w:val="both"/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E90744">
        <w:t>3 St-</w:t>
      </w:r>
      <w:r w:rsidR="007A40D2">
        <w:t>232</w:t>
      </w:r>
      <w:r w:rsidR="00E90744">
        <w:t>/</w:t>
      </w:r>
      <w:r w:rsidR="000761CA">
        <w:t>17-6</w:t>
      </w:r>
    </w:p>
    <w:p w:rsidRDefault="00520DFA" w:rsidP="00520DFA" w:rsidR="00520DFA" w:rsidRPr="00E90744">
      <w:pPr>
        <w:rPr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90744">
      <w:pPr>
        <w:jc w:val="both"/>
        <w:rPr>
          <w:b/>
        </w:rPr>
      </w:pPr>
      <w:r w:rsidRPr="00E90744">
        <w:t xml:space="preserve">               TRGOVAČKI SUD U OSIJEKU, po sucu Gordani Njari, u stečajnom predmetu povodom zahtjeva </w:t>
      </w:r>
      <w:r w:rsidR="009B24E4">
        <w:t xml:space="preserve">Financijske agencije OIB 85821130368, Regionalni centar Zagreb Podružnica Zagreb, Trg svibanjskih žrtava 1995. 1, </w:t>
      </w:r>
      <w:r w:rsidR="009B24E4">
        <w:rPr>
          <w:color w:val="000000"/>
        </w:rPr>
        <w:t xml:space="preserve">za pokretanje skraćenog stečajnog postupka nad dužnikom </w:t>
      </w:r>
      <w:r w:rsidR="007A40D2">
        <w:t>JADRAN TRADE d.o.o. Zagreb, Črnomerec 63, OIB 67687250102, MBS 080999371</w:t>
      </w:r>
      <w:r w:rsidR="00911078" w:rsidRPr="00E90744">
        <w:t xml:space="preserve">, </w:t>
      </w:r>
      <w:r w:rsidR="00204EAF" w:rsidRPr="00E90744">
        <w:t>dana</w:t>
      </w:r>
      <w:r w:rsidR="00E90744" w:rsidRPr="00E90744">
        <w:t xml:space="preserve"> </w:t>
      </w:r>
      <w:r w:rsidR="007A40D2">
        <w:t>15</w:t>
      </w:r>
      <w:r w:rsidR="009B24E4">
        <w:t>. svibnja</w:t>
      </w:r>
      <w:r w:rsidR="00911078" w:rsidRPr="00E90744">
        <w:t xml:space="preserve"> 2017.        </w:t>
      </w:r>
      <w:r w:rsidR="00911078" w:rsidRPr="00E90744">
        <w:rPr>
          <w:b/>
        </w:rPr>
        <w:t xml:space="preserve">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 OTVARA SE </w:t>
      </w:r>
      <w:r w:rsidR="00A25360">
        <w:rPr>
          <w:bCs/>
        </w:rPr>
        <w:t xml:space="preserve">skraćeni </w:t>
      </w:r>
      <w:r w:rsidRPr="00533848">
        <w:rPr>
          <w:bCs/>
        </w:rPr>
        <w:t>stečajni postupak nad dužnikom</w:t>
      </w:r>
      <w:r w:rsidRPr="00533848">
        <w:t xml:space="preserve"> </w:t>
      </w:r>
      <w:r w:rsidR="007A40D2">
        <w:t>JADRAN TRADE d.o.o. Zagreb, Črnomerec 63, OIB 67687250102, MBS 080999371</w:t>
      </w:r>
      <w:r w:rsidR="00D91C0B" w:rsidRPr="00533848">
        <w:t xml:space="preserve">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533848" w:rsidR="008C4A50" w:rsidRPr="001A34DA">
      <w:pPr>
        <w:pStyle w:val="Odlomakpopisa"/>
        <w:numPr>
          <w:ilvl w:val="0"/>
          <w:numId w:val="6"/>
        </w:numPr>
        <w:jc w:val="both"/>
        <w:rPr>
          <w:b/>
        </w:rPr>
      </w:pPr>
      <w:r w:rsidRPr="00533848">
        <w:t>Z</w:t>
      </w:r>
      <w:r w:rsidR="008C4A50" w:rsidRPr="00533848">
        <w:t xml:space="preserve">a stečajnog upravitelja imenuje se </w:t>
      </w:r>
      <w:r w:rsidR="001A34DA" w:rsidRPr="002D047D">
        <w:t>David Jakovljević, Sesvete, Kašinska 7, OIB: 63014812654</w:t>
      </w:r>
      <w:r w:rsidR="001A34DA">
        <w:t>.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533848" w:rsidR="00724B03" w:rsidRPr="00CC3D9A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 w:rsidRPr="00533848">
        <w:rPr>
          <w:bCs/>
        </w:rPr>
        <w:t xml:space="preserve">ZAKLJUČUJE SE </w:t>
      </w:r>
      <w:r w:rsidR="00A25360">
        <w:rPr>
          <w:bCs/>
        </w:rPr>
        <w:t xml:space="preserve">skraćeni </w:t>
      </w:r>
      <w:r w:rsidRPr="00533848">
        <w:rPr>
          <w:bCs/>
        </w:rPr>
        <w:t xml:space="preserve">stečajni postupak nad dužnikom </w:t>
      </w:r>
      <w:r w:rsidR="007A40D2">
        <w:t>JADRAN TRADE d.o.o. Zagreb, Črnomerec 63, OIB 67687250102, MBS 080999371</w:t>
      </w:r>
      <w:r w:rsidR="00911078" w:rsidRPr="00CC3D9A">
        <w:rPr>
          <w:b/>
        </w:rPr>
        <w:t xml:space="preserve">. </w:t>
      </w:r>
    </w:p>
    <w:p w:rsidRDefault="00BC31D2" w:rsidP="00BC31D2" w:rsidR="00BC31D2" w:rsidRPr="00CC3D9A">
      <w:pPr>
        <w:jc w:val="both"/>
        <w:rPr>
          <w:b/>
          <w:bCs/>
        </w:rPr>
      </w:pPr>
    </w:p>
    <w:p w:rsidRDefault="008C4A50" w:rsidP="00533848" w:rsidR="008C4A50" w:rsidRPr="0053384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7A40D2">
        <w:t>3. studenog</w:t>
      </w:r>
      <w:r w:rsidR="00AD4406">
        <w:t xml:space="preserve"> 2016</w:t>
      </w:r>
      <w:r w:rsidR="004B1401" w:rsidRPr="00CC3D9A">
        <w:rPr>
          <w:b/>
        </w:rPr>
        <w:t>.</w:t>
      </w:r>
      <w:r w:rsidRPr="00533848">
        <w:t xml:space="preserve"> dostavila Trgovačkom sudu u Zagrebu zahtjev za provedbu skraćenog stečajnog postupka nad dužnikom </w:t>
      </w:r>
      <w:r w:rsidR="007A40D2">
        <w:t>JADRAN TRADE d.o.o. Zagreb, Črnomerec 63, OIB 67687250102, MBS 080999371</w:t>
      </w:r>
      <w:r w:rsidR="002733CC" w:rsidRPr="00CC3D9A">
        <w:rPr>
          <w:b/>
        </w:rPr>
        <w:t xml:space="preserve">. </w:t>
      </w:r>
    </w:p>
    <w:p w:rsidRDefault="002733CC" w:rsidP="00C16ED2" w:rsidR="002733C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>ebu broj</w:t>
      </w:r>
      <w:r w:rsidR="00D54022" w:rsidRPr="00E90744">
        <w:t xml:space="preserve"> 31-Su-</w:t>
      </w:r>
      <w:r w:rsidR="000761CA">
        <w:t>58/17-2</w:t>
      </w:r>
      <w:r w:rsidR="004C7F5B" w:rsidRPr="00E90744">
        <w:t xml:space="preserve"> od </w:t>
      </w:r>
      <w:r w:rsidR="000761CA">
        <w:t>11. siječnja 2017</w:t>
      </w:r>
      <w:r w:rsidRPr="00E90744">
        <w:t>. j</w:t>
      </w:r>
      <w:r w:rsidRPr="00533848">
        <w:t>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AD4406">
        <w:t>7</w:t>
      </w:r>
      <w:r w:rsidR="000761CA">
        <w:t>. veljače 2017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E90744">
        <w:t>St</w:t>
      </w:r>
      <w:r w:rsidR="00D54022" w:rsidRPr="00E90744">
        <w:t>-</w:t>
      </w:r>
      <w:r w:rsidR="007A40D2">
        <w:t>232</w:t>
      </w:r>
      <w:r w:rsidR="009B24E4">
        <w:t>/17-3</w:t>
      </w:r>
      <w:r w:rsidR="00D54022" w:rsidRPr="00E90744">
        <w:t xml:space="preserve"> </w:t>
      </w:r>
      <w:r w:rsidRPr="00E90744">
        <w:t>sukladno</w:t>
      </w:r>
      <w:r w:rsidRPr="00F35E40">
        <w:t xml:space="preserve">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E90744">
      <w:pPr>
        <w:pStyle w:val="Tijeloteksta"/>
        <w:jc w:val="center"/>
      </w:pPr>
      <w:r w:rsidRPr="00E90744">
        <w:t xml:space="preserve">U Osijeku </w:t>
      </w:r>
      <w:r w:rsidR="007A40D2">
        <w:t>15</w:t>
      </w:r>
      <w:r w:rsidR="009B24E4">
        <w:t>. svibnja</w:t>
      </w:r>
      <w:r w:rsidR="003F4DE1" w:rsidRPr="00E90744"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B53FF3" w:rsidP="00B53FF3" w:rsidR="00B53FF3">
      <w:pPr>
        <w:pStyle w:val="Tijeloteksta"/>
        <w:jc w:val="center"/>
        <w:rPr>
          <w:b/>
        </w:rPr>
      </w:pPr>
    </w:p>
    <w:p w:rsidRDefault="00BC68E7" w:rsidP="00D74A25" w:rsidR="00BC68E7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E90744" w:rsidP="0036777C" w:rsidR="0036777C">
      <w:pPr>
        <w:pStyle w:val="Tijeloteksta"/>
        <w:jc w:val="left"/>
      </w:pPr>
      <w:r>
        <w:t>Žana Bem</w:t>
      </w:r>
      <w:r w:rsidR="0036777C">
        <w:t xml:space="preserve">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Predlagatelj FINA </w:t>
      </w:r>
      <w:r w:rsidR="00A93E1E">
        <w:t xml:space="preserve">RC </w:t>
      </w:r>
      <w:r w:rsidR="009B24E4">
        <w:t>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E90744">
      <w:pPr>
        <w:pStyle w:val="Tijeloteksta"/>
        <w:numPr>
          <w:ilvl w:val="0"/>
          <w:numId w:val="2"/>
        </w:numPr>
        <w:jc w:val="left"/>
      </w:pPr>
      <w:r>
        <w:t xml:space="preserve">Registar </w:t>
      </w:r>
      <w:r w:rsidR="00B0253B">
        <w:t>- odmah i nakon pravomoćnosti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st.postupka                            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9B24E4">
        <w:t>20/6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AB" w:rsidP="00FD0D3C" w:rsidR="00233EAB">
      <w:r>
        <w:separator/>
      </w:r>
    </w:p>
  </w:endnote>
  <w:endnote w:id="0" w:type="continuationSeparator">
    <w:p w:rsidRDefault="00233EAB" w:rsidP="00FD0D3C" w:rsidR="00233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AB" w:rsidP="00FD0D3C" w:rsidR="00233EAB">
      <w:r>
        <w:separator/>
      </w:r>
    </w:p>
  </w:footnote>
  <w:footnote w:id="0" w:type="continuationSeparator">
    <w:p w:rsidRDefault="00233EAB" w:rsidP="00FD0D3C" w:rsidR="00233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6C4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E90744">
    <w:pPr>
      <w:jc w:val="right"/>
      <w:rPr>
        <w:b/>
      </w:rPr>
    </w:pPr>
    <w:r w:rsidRPr="00E90744">
      <w:rPr>
        <w:b/>
      </w:rPr>
      <w:t xml:space="preserve">           </w:t>
    </w:r>
    <w:r w:rsidR="00F615E4" w:rsidRPr="00E90744">
      <w:t>3 St-</w:t>
    </w:r>
    <w:r w:rsidR="007A40D2">
      <w:t>232/17-4</w:t>
    </w:r>
    <w:r w:rsidR="00F615E4" w:rsidRPr="00E90744">
      <w:t xml:space="preserve">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761CA"/>
    <w:rsid w:val="00083CA8"/>
    <w:rsid w:val="00086CC9"/>
    <w:rsid w:val="000A5A2D"/>
    <w:rsid w:val="000B5A09"/>
    <w:rsid w:val="000C47AE"/>
    <w:rsid w:val="000E6A82"/>
    <w:rsid w:val="00105CFE"/>
    <w:rsid w:val="00134B5A"/>
    <w:rsid w:val="00162DD5"/>
    <w:rsid w:val="001643FC"/>
    <w:rsid w:val="00171061"/>
    <w:rsid w:val="00180465"/>
    <w:rsid w:val="001A34DA"/>
    <w:rsid w:val="001B214B"/>
    <w:rsid w:val="001B7711"/>
    <w:rsid w:val="001C4B92"/>
    <w:rsid w:val="001E58D8"/>
    <w:rsid w:val="001F3CC8"/>
    <w:rsid w:val="00203530"/>
    <w:rsid w:val="00204EAF"/>
    <w:rsid w:val="00215DA9"/>
    <w:rsid w:val="00233EAB"/>
    <w:rsid w:val="002342CC"/>
    <w:rsid w:val="0023770D"/>
    <w:rsid w:val="002403A7"/>
    <w:rsid w:val="0024241D"/>
    <w:rsid w:val="00256695"/>
    <w:rsid w:val="002733CC"/>
    <w:rsid w:val="00277679"/>
    <w:rsid w:val="002843E6"/>
    <w:rsid w:val="002D047D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106B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5F6E56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1741D"/>
    <w:rsid w:val="00724B03"/>
    <w:rsid w:val="007305A3"/>
    <w:rsid w:val="00751321"/>
    <w:rsid w:val="00782E35"/>
    <w:rsid w:val="007A40D2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24E4"/>
    <w:rsid w:val="009B409D"/>
    <w:rsid w:val="009D0865"/>
    <w:rsid w:val="009D42F4"/>
    <w:rsid w:val="00A11D11"/>
    <w:rsid w:val="00A12C16"/>
    <w:rsid w:val="00A1568C"/>
    <w:rsid w:val="00A25360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3E1E"/>
    <w:rsid w:val="00A94EE7"/>
    <w:rsid w:val="00AD10D4"/>
    <w:rsid w:val="00AD4406"/>
    <w:rsid w:val="00B0253B"/>
    <w:rsid w:val="00B06C55"/>
    <w:rsid w:val="00B07BD9"/>
    <w:rsid w:val="00B366C4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B29"/>
    <w:rsid w:val="00C16ED2"/>
    <w:rsid w:val="00C2455F"/>
    <w:rsid w:val="00C36B8C"/>
    <w:rsid w:val="00C63E80"/>
    <w:rsid w:val="00C76909"/>
    <w:rsid w:val="00CA7DA3"/>
    <w:rsid w:val="00CC3D9A"/>
    <w:rsid w:val="00CD017A"/>
    <w:rsid w:val="00D228E2"/>
    <w:rsid w:val="00D47369"/>
    <w:rsid w:val="00D54022"/>
    <w:rsid w:val="00D73DB7"/>
    <w:rsid w:val="00D74A25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0F81"/>
    <w:rsid w:val="00E72D3D"/>
    <w:rsid w:val="00E90744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36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6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6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6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6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36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6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6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6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6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JADRAN TRADE d.o.o.</izvorni_sadrzaj>
    <derivirana_varijabla naziv="DomainObject.Predmet.ProtustrankaFormated_1">  JADRAN TRADE d.o.o.</derivirana_varijabla>
  </DomainObject.Predmet.ProtustrankaFormated>
  <DomainObject.Predmet.ProtustrankaFormatedOIB>
    <izvorni_sadrzaj>  JADRAN TRADE d.o.o., OIB 67687250102</izvorni_sadrzaj>
    <derivirana_varijabla naziv="DomainObject.Predmet.ProtustrankaFormatedOIB_1">  JADRAN TRADE d.o.o., OIB 67687250102</derivirana_varijabla>
  </DomainObject.Predmet.ProtustrankaFormatedOIB>
  <DomainObject.Predmet.ProtustrankaFormatedWithAdress>
    <izvorni_sadrzaj> JADRAN TRADE d.o.o., Črnomerec 63, 10000 Zagreb</izvorni_sadrzaj>
    <derivirana_varijabla naziv="DomainObject.Predmet.ProtustrankaFormatedWithAdress_1"> JADRAN TRADE d.o.o., Črnomerec 63, 10000 Zagreb</derivirana_varijabla>
  </DomainObject.Predmet.ProtustrankaFormatedWithAdress>
  <DomainObject.Predmet.ProtustrankaFormatedWithAdressOIB>
    <izvorni_sadrzaj> JADRAN TRADE d.o.o., OIB 67687250102, Črnomerec 63, 10000 Zagreb</izvorni_sadrzaj>
    <derivirana_varijabla naziv="DomainObject.Predmet.ProtustrankaFormatedWithAdressOIB_1"> JADRAN TRADE d.o.o., OIB 67687250102, Črnomerec 63, 10000 Zagreb</derivirana_varijabla>
  </DomainObject.Predmet.ProtustrankaFormatedWithAdressOIB>
  <DomainObject.Predmet.ProtustrankaWithAdress>
    <izvorni_sadrzaj>JADRAN TRADE d.o.o. Črnomerec 63, 10000 Zagreb</izvorni_sadrzaj>
    <derivirana_varijabla naziv="DomainObject.Predmet.ProtustrankaWithAdress_1">JADRAN TRADE d.o.o. Črnomerec 63, 10000 Zagreb</derivirana_varijabla>
  </DomainObject.Predmet.ProtustrankaWithAdress>
  <DomainObject.Predmet.ProtustrankaWithAdressOIB>
    <izvorni_sadrzaj>JADRAN TRADE d.o.o., OIB 67687250102, Črnomerec 63, 10000 Zagreb</izvorni_sadrzaj>
    <derivirana_varijabla naziv="DomainObject.Predmet.ProtustrankaWithAdressOIB_1">JADRAN TRADE d.o.o., OIB 67687250102, Črnomerec 63, 10000 Zagreb</derivirana_varijabla>
  </DomainObject.Predmet.ProtustrankaWithAdressOIB>
  <DomainObject.Predmet.ProtustrankaNazivFormated>
    <izvorni_sadrzaj>JADRAN TRADE d.o.o.</izvorni_sadrzaj>
    <derivirana_varijabla naziv="DomainObject.Predmet.ProtustrankaNazivFormated_1">JADRAN TRADE d.o.o.</derivirana_varijabla>
  </DomainObject.Predmet.ProtustrankaNazivFormated>
  <DomainObject.Predmet.ProtustrankaNazivFormatedOIB>
    <izvorni_sadrzaj>JADRAN TRADE d.o.o., OIB 67687250102</izvorni_sadrzaj>
    <derivirana_varijabla naziv="DomainObject.Predmet.ProtustrankaNazivFormatedOIB_1">JADRAN TRADE d.o.o., OIB 67687250102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TRADE d.o.o.</item>
    </izvorni_sadrzaj>
    <derivirana_varijabla naziv="DomainObject.Predmet.ProtuStrankaListFormated_1">
      <item>JADRAN TRADE d.o.o.</item>
    </derivirana_varijabla>
  </DomainObject.Predmet.ProtuStrankaListFormated>
  <DomainObject.Predmet.ProtuStrankaListFormatedOIB>
    <izvorni_sadrzaj>
      <item>JADRAN TRADE d.o.o., OIB 67687250102</item>
    </izvorni_sadrzaj>
    <derivirana_varijabla naziv="DomainObject.Predmet.ProtuStrankaListFormatedOIB_1">
      <item>JADRAN TRADE d.o.o., OIB 67687250102</item>
    </derivirana_varijabla>
  </DomainObject.Predmet.ProtuStrankaListFormatedOIB>
  <DomainObject.Predmet.ProtuStrankaListFormatedWithAdress>
    <izvorni_sadrzaj>
      <item>JADRAN TRADE d.o.o., Črnomerec 63, 10000 Zagreb</item>
    </izvorni_sadrzaj>
    <derivirana_varijabla naziv="DomainObject.Predmet.ProtuStrankaListFormatedWithAdress_1">
      <item>JADRAN TRADE d.o.o., Črnomerec 63, 10000 Zagreb</item>
    </derivirana_varijabla>
  </DomainObject.Predmet.ProtuStrankaListFormatedWithAdress>
  <DomainObject.Predmet.ProtuStrankaListFormatedWithAdressOIB>
    <izvorni_sadrzaj>
      <item>JADRAN TRADE d.o.o., OIB 67687250102, Črnomerec 63, 10000 Zagreb</item>
    </izvorni_sadrzaj>
    <derivirana_varijabla naziv="DomainObject.Predmet.ProtuStrankaListFormatedWithAdressOIB_1">
      <item>JADRAN TRADE d.o.o., OIB 67687250102, Črnomerec 63, 10000 Zagreb</item>
    </derivirana_varijabla>
  </DomainObject.Predmet.ProtuStrankaListFormatedWithAdressOIB>
  <DomainObject.Predmet.ProtuStrankaListNazivFormated>
    <izvorni_sadrzaj>
      <item>JADRAN TRADE d.o.o.</item>
    </izvorni_sadrzaj>
    <derivirana_varijabla naziv="DomainObject.Predmet.ProtuStrankaListNazivFormated_1">
      <item>JADRAN TRADE d.o.o.</item>
    </derivirana_varijabla>
  </DomainObject.Predmet.ProtuStrankaListNazivFormated>
  <DomainObject.Predmet.ProtuStrankaListNazivFormatedOIB>
    <izvorni_sadrzaj>
      <item>JADRAN TRADE d.o.o., OIB 67687250102</item>
    </izvorni_sadrzaj>
    <derivirana_varijabla naziv="DomainObject.Predmet.ProtuStrankaListNazivFormatedOIB_1">
      <item>JADRAN TRADE d.o.o., OIB 67687250102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TRADE d.o.o.</izvorni_sadrzaj>
    <derivirana_varijabla naziv="DomainObject.Predmet.ProtustrankaIDrugi_1">JADRAN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JADRAN TRADE d.o.o., OIB 67687250102, Črnomerec 63, 10000 Zagreb</izvorni_sadrzaj>
    <derivirana_varijabla naziv="DomainObject.Predmet.ProtustrankaIDrugiAdressOIB_1">JADRAN TRADE d.o.o., OIB 67687250102, Črnomerec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TRADE d.o.o.</item>
      <item>FINA Regionalni centar Zagreb</item>
    </izvorni_sadrzaj>
    <derivirana_varijabla naziv="DomainObject.Predmet.SudioniciListNaziv_1">
      <item>JADRAN TRADE d.o.o.</item>
      <item>FINA Regionalni centar Zagreb</item>
    </derivirana_varijabla>
  </DomainObject.Predmet.SudioniciListNaziv>
  <DomainObject.Predmet.SudioniciListAdressOIB>
    <izvorni_sadrzaj>
      <item>JADRAN TRADE d.o.o., OIB 67687250102, Črnomerec 63,10000 Zagreb</item>
      <item>FINA Regionalni centar Zagreb, OIB 85821130368, Trg svibanjskih žrtava 1995. br. 1,10000 Zagreb</item>
    </izvorni_sadrzaj>
    <derivirana_varijabla naziv="DomainObject.Predmet.SudioniciListAdressOIB_1">
      <item>JADRAN TRADE d.o.o., OIB 67687250102, Črnomerec 63,10000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67687250102</item>
      <item>, OIB 85821130368</item>
    </izvorni_sadrzaj>
    <derivirana_varijabla naziv="DomainObject.Predmet.SudioniciListNazivOIB_1">
      <item>, OIB 67687250102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CD8C1-71A2-4E94-B9C6-5CE7D6B31A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2854</properties:Characters>
  <properties:Lines>89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2017-05-15T06:47:00Z</dcterms:created>
  <dc:creator>wsadmin</dc:creator>
  <cp:lastModifiedBy>Žana Bem</cp:lastModifiedBy>
  <cp:lastPrinted>2017-05-15T06:47:00Z</cp:lastPrinted>
  <dcterms:modified xmlns:xsi="http://www.w3.org/2001/XMLSchema-instance" xsi:type="dcterms:W3CDTF">2017-05-15T06:49:00Z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