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b38e" w14:paraId="006b38e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62C5A">
        <w:rPr>
          <w:b/>
        </w:rPr>
        <w:t>858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 w:rsidRPr="00F218F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1C4131">
        <w:t xml:space="preserve">MINUS 3 </w:t>
      </w:r>
      <w:r w:rsidR="001C4131" w:rsidRPr="00F218F3">
        <w:t>d.o.o., Split, Barakovićeva 28, OIB: 51368106988</w:t>
      </w:r>
      <w:r w:rsidR="00524FB3" w:rsidRPr="00F218F3">
        <w:t xml:space="preserve">, dana </w:t>
      </w:r>
      <w:r w:rsidR="00F218F3" w:rsidRPr="00F218F3">
        <w:t>25</w:t>
      </w:r>
      <w:r w:rsidR="00524FB3" w:rsidRPr="00F218F3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C4131">
        <w:t>MINUS 3 d.o.o., Split, Barakovićeva 28, OIB: 51368106988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1C4131">
        <w:t>858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1E289C">
        <w:t>08</w:t>
      </w:r>
      <w:r w:rsidR="00E67B41">
        <w:t xml:space="preserve">. </w:t>
      </w:r>
      <w:r w:rsidR="001E289C">
        <w:t>rujna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1E289C">
        <w:t>MINUS 3 d.o.o., Split, Barakovićeva 28, OIB: 51368106988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EC48BB">
        <w:t>08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EC48BB">
        <w:t>25</w:t>
      </w:r>
      <w:r w:rsidR="00502899">
        <w:t>.</w:t>
      </w:r>
      <w:r w:rsidR="00EC48BB">
        <w:t>351</w:t>
      </w:r>
      <w:r w:rsidR="00F96FFD">
        <w:t>,</w:t>
      </w:r>
      <w:r w:rsidR="00EC48BB">
        <w:t>15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F218F3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="002B3443">
        <w:t>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2B3443">
        <w:t>120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218F3">
      <w:pPr>
        <w:jc w:val="center"/>
        <w:rPr>
          <w:b/>
        </w:rPr>
      </w:pPr>
      <w:r w:rsidRPr="00F218F3">
        <w:rPr>
          <w:b/>
        </w:rPr>
        <w:t xml:space="preserve">U </w:t>
      </w:r>
      <w:r w:rsidR="005B0352" w:rsidRPr="00F218F3">
        <w:rPr>
          <w:b/>
        </w:rPr>
        <w:t>Splitu</w:t>
      </w:r>
      <w:r w:rsidRPr="00F218F3">
        <w:rPr>
          <w:b/>
        </w:rPr>
        <w:t xml:space="preserve">, </w:t>
      </w:r>
      <w:r w:rsidR="00F218F3" w:rsidRPr="00F218F3">
        <w:rPr>
          <w:b/>
        </w:rPr>
        <w:t>25</w:t>
      </w:r>
      <w:r w:rsidR="002E40A6" w:rsidRPr="00F218F3">
        <w:rPr>
          <w:b/>
        </w:rPr>
        <w:t xml:space="preserve">. </w:t>
      </w:r>
      <w:r w:rsidR="00D70DF1" w:rsidRPr="00F218F3">
        <w:rPr>
          <w:b/>
        </w:rPr>
        <w:t>srpnja</w:t>
      </w:r>
      <w:r w:rsidR="00D60B22" w:rsidRPr="00F218F3">
        <w:rPr>
          <w:b/>
        </w:rPr>
        <w:t xml:space="preserve"> </w:t>
      </w:r>
      <w:r w:rsidR="001D4345" w:rsidRPr="00F218F3">
        <w:rPr>
          <w:b/>
        </w:rPr>
        <w:t>201</w:t>
      </w:r>
      <w:r w:rsidR="005E056A" w:rsidRPr="00F218F3">
        <w:rPr>
          <w:b/>
        </w:rPr>
        <w:t>8</w:t>
      </w:r>
      <w:r w:rsidR="001D4345" w:rsidRPr="00F218F3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C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62C5A">
          <w:t>858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F4A4B"/>
    <w:rsid w:val="00113F1E"/>
    <w:rsid w:val="00134EAF"/>
    <w:rsid w:val="001508EB"/>
    <w:rsid w:val="001A3B57"/>
    <w:rsid w:val="001A5D1D"/>
    <w:rsid w:val="001B0114"/>
    <w:rsid w:val="001B47A7"/>
    <w:rsid w:val="001B7C88"/>
    <w:rsid w:val="001C4131"/>
    <w:rsid w:val="001D4345"/>
    <w:rsid w:val="001E289C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B3443"/>
    <w:rsid w:val="002B7BCE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2C5A"/>
    <w:rsid w:val="004634EE"/>
    <w:rsid w:val="00464D3F"/>
    <w:rsid w:val="00466197"/>
    <w:rsid w:val="004778A7"/>
    <w:rsid w:val="00485CE2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0430F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C48BB"/>
    <w:rsid w:val="00ED2109"/>
    <w:rsid w:val="00EF013A"/>
    <w:rsid w:val="00F04C45"/>
    <w:rsid w:val="00F10840"/>
    <w:rsid w:val="00F11C3A"/>
    <w:rsid w:val="00F14394"/>
    <w:rsid w:val="00F14A92"/>
    <w:rsid w:val="00F218F3"/>
    <w:rsid w:val="00F52EF8"/>
    <w:rsid w:val="00F53CE7"/>
    <w:rsid w:val="00F678CC"/>
    <w:rsid w:val="00F96FFD"/>
    <w:rsid w:val="00FA1FF6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B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B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B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B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B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B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MINUS 3 d.o.o. za ugostiteljstvo i turizam</izvorni_sadrzaj>
    <derivirana_varijabla naziv="DomainObject.Predmet.ProtustrankaFormated_1">  MINUS 3 d.o.o. za ugostiteljstvo i turizam</derivirana_varijabla>
  </DomainObject.Predmet.ProtustrankaFormated>
  <DomainObject.Predmet.ProtustrankaFormatedOIB>
    <izvorni_sadrzaj>  MINUS 3 d.o.o. za ugostiteljstvo i turizam, OIB 51368106988</izvorni_sadrzaj>
    <derivirana_varijabla naziv="DomainObject.Predmet.ProtustrankaFormatedOIB_1">  MINUS 3 d.o.o. za ugostiteljstvo i turizam, OIB 51368106988</derivirana_varijabla>
  </DomainObject.Predmet.ProtustrankaFormatedOIB>
  <DomainObject.Predmet.ProtustrankaFormatedWithAdress>
    <izvorni_sadrzaj> MINUS 3 d.o.o. za ugostiteljstvo i turizam, Barakovićeva 28, 21000 Split</izvorni_sadrzaj>
    <derivirana_varijabla naziv="DomainObject.Predmet.ProtustrankaFormatedWithAdress_1"> MINUS 3 d.o.o. za ugostiteljstvo i turizam, Barakovićeva 28, 21000 Split</derivirana_varijabla>
  </DomainObject.Predmet.ProtustrankaFormatedWithAdress>
  <DomainObject.Predmet.ProtustrankaFormatedWithAdressOIB>
    <izvorni_sadrzaj> MINUS 3 d.o.o. za ugostiteljstvo i turizam, OIB 51368106988, Barakovićeva 28, 21000 Split</izvorni_sadrzaj>
    <derivirana_varijabla naziv="DomainObject.Predmet.ProtustrankaFormatedWithAdressOIB_1"> MINUS 3 d.o.o. za ugostiteljstvo i turizam, OIB 51368106988, Barakovićeva 28, 21000 Split</derivirana_varijabla>
  </DomainObject.Predmet.ProtustrankaFormatedWithAdressOIB>
  <DomainObject.Predmet.ProtustrankaWithAdress>
    <izvorni_sadrzaj>MINUS 3 d.o.o. za ugostiteljstvo i turizam Barakovićeva 28, 21000 Split</izvorni_sadrzaj>
    <derivirana_varijabla naziv="DomainObject.Predmet.ProtustrankaWithAdress_1">MINUS 3 d.o.o. za ugostiteljstvo i turizam Barakovićeva 28, 21000 Split</derivirana_varijabla>
  </DomainObject.Predmet.ProtustrankaWithAdress>
  <DomainObject.Predmet.ProtustrankaWithAdressOIB>
    <izvorni_sadrzaj>MINUS 3 d.o.o. za ugostiteljstvo i turizam, OIB 51368106988, Barakovićeva 28, 21000 Split</izvorni_sadrzaj>
    <derivirana_varijabla naziv="DomainObject.Predmet.ProtustrankaWithAdressOIB_1">MINUS 3 d.o.o. za ugostiteljstvo i turizam, OIB 51368106988, Barakovićeva 28, 21000 Split</derivirana_varijabla>
  </DomainObject.Predmet.ProtustrankaWithAdressOIB>
  <DomainObject.Predmet.ProtustrankaNazivFormated>
    <izvorni_sadrzaj>MINUS 3 d.o.o. za ugostiteljstvo i turizam</izvorni_sadrzaj>
    <derivirana_varijabla naziv="DomainObject.Predmet.ProtustrankaNazivFormated_1">MINUS 3 d.o.o. za ugostiteljstvo i turizam</derivirana_varijabla>
  </DomainObject.Predmet.ProtustrankaNazivFormated>
  <DomainObject.Predmet.ProtustrankaNazivFormatedOIB>
    <izvorni_sadrzaj>MINUS 3 d.o.o. za ugostiteljstvo i turizam, OIB 51368106988</izvorni_sadrzaj>
    <derivirana_varijabla naziv="DomainObject.Predmet.ProtustrankaNazivFormatedOIB_1">MINUS 3 d.o.o. za ugostiteljstvo i turizam, OIB 51368106988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15962.64</izvorni_sadrzaj>
    <derivirana_varijabla naziv="DomainObject.Predmet.TrenutnaVrijednost_1">15962.64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MINUS 3 d.o.o. za ugostiteljstvo i turizam</item>
    </izvorni_sadrzaj>
    <derivirana_varijabla naziv="DomainObject.Predmet.ProtuStrankaListFormated_1">
      <item>MINUS 3 d.o.o. za ugostiteljstvo i turizam</item>
    </derivirana_varijabla>
  </DomainObject.Predmet.ProtuStrankaListFormated>
  <DomainObject.Predmet.ProtuStrankaListFormatedOIB>
    <izvorni_sadrzaj>
      <item>MINUS 3 d.o.o. za ugostiteljstvo i turizam, OIB 51368106988</item>
    </izvorni_sadrzaj>
    <derivirana_varijabla naziv="DomainObject.Predmet.ProtuStrankaListFormatedOIB_1">
      <item>MINUS 3 d.o.o. za ugostiteljstvo i turizam, OIB 51368106988</item>
    </derivirana_varijabla>
  </DomainObject.Predmet.ProtuStrankaListFormatedOIB>
  <DomainObject.Predmet.ProtuStrankaListFormatedWithAdress>
    <izvorni_sadrzaj>
      <item>MINUS 3 d.o.o. za ugostiteljstvo i turizam, Barakovićeva 28, 21000 Split</item>
    </izvorni_sadrzaj>
    <derivirana_varijabla naziv="DomainObject.Predmet.ProtuStrankaListFormatedWithAdress_1">
      <item>MINUS 3 d.o.o. za ugostiteljstvo i turizam, Barakovićeva 28, 21000 Split</item>
    </derivirana_varijabla>
  </DomainObject.Predmet.ProtuStrankaListFormatedWithAdress>
  <DomainObject.Predmet.ProtuStrankaListFormatedWithAdressOIB>
    <izvorni_sadrzaj>
      <item>MINUS 3 d.o.o. za ugostiteljstvo i turizam, OIB 51368106988, Barakovićeva 28, 21000 Split</item>
    </izvorni_sadrzaj>
    <derivirana_varijabla naziv="DomainObject.Predmet.ProtuStrankaListFormatedWithAdressOIB_1">
      <item>MINUS 3 d.o.o. za ugostiteljstvo i turizam, OIB 51368106988, Barakovićeva 28, 21000 Split</item>
    </derivirana_varijabla>
  </DomainObject.Predmet.ProtuStrankaListFormatedWithAdressOIB>
  <DomainObject.Predmet.ProtuStrankaListNazivFormated>
    <izvorni_sadrzaj>
      <item>MINUS 3 d.o.o. za ugostiteljstvo i turizam</item>
    </izvorni_sadrzaj>
    <derivirana_varijabla naziv="DomainObject.Predmet.ProtuStrankaListNazivFormated_1">
      <item>MINUS 3 d.o.o. za ugostiteljstvo i turizam</item>
    </derivirana_varijabla>
  </DomainObject.Predmet.ProtuStrankaListNazivFormated>
  <DomainObject.Predmet.ProtuStrankaListNazivFormatedOIB>
    <izvorni_sadrzaj>
      <item>MINUS 3 d.o.o. za ugostiteljstvo i turizam, OIB 51368106988</item>
    </izvorni_sadrzaj>
    <derivirana_varijabla naziv="DomainObject.Predmet.ProtuStrankaListNazivFormatedOIB_1">
      <item>MINUS 3 d.o.o. za ugostiteljstvo i turizam, OIB 51368106988</item>
    </derivirana_varijabla>
  </DomainObject.Predmet.ProtuStrankaListNazivFormatedOIB>
  <DomainObject.Predmet.OstaliListFormated>
    <izvorni_sadrzaj>
      <item>Goran Alebić</item>
    </izvorni_sadrzaj>
    <derivirana_varijabla naziv="DomainObject.Predmet.OstaliListFormated_1">
      <item>Goran Alebić</item>
    </derivirana_varijabla>
  </DomainObject.Predmet.OstaliListFormated>
  <DomainObject.Predmet.OstaliListFormatedOIB>
    <izvorni_sadrzaj>
      <item>Goran Alebić, OIB 58763181689</item>
    </izvorni_sadrzaj>
    <derivirana_varijabla naziv="DomainObject.Predmet.OstaliListFormatedOIB_1">
      <item>Goran Alebić, OIB 58763181689</item>
    </derivirana_varijabla>
  </DomainObject.Predmet.OstaliListFormatedOIB>
  <DomainObject.Predmet.OstaliListFormatedWithAdress>
    <izvorni_sadrzaj>
      <item>Goran Alebić, Barakovićeva 28, 21000 Split</item>
    </izvorni_sadrzaj>
    <derivirana_varijabla naziv="DomainObject.Predmet.OstaliListFormatedWithAdress_1">
      <item>Goran Alebić, Barakovićeva 28, 21000 Split</item>
    </derivirana_varijabla>
  </DomainObject.Predmet.OstaliListFormatedWithAdress>
  <DomainObject.Predmet.OstaliListFormatedWithAdressOIB>
    <izvorni_sadrzaj>
      <item>Goran Alebić, OIB 58763181689, Barakovićeva 28, 21000 Split</item>
    </izvorni_sadrzaj>
    <derivirana_varijabla naziv="DomainObject.Predmet.OstaliListFormatedWithAdressOIB_1">
      <item>Goran Alebić, OIB 58763181689, Barakovićeva 28, 21000 Split</item>
    </derivirana_varijabla>
  </DomainObject.Predmet.OstaliListFormatedWithAdressOIB>
  <DomainObject.Predmet.OstaliListNazivFormated>
    <izvorni_sadrzaj>
      <item>Goran Alebić</item>
    </izvorni_sadrzaj>
    <derivirana_varijabla naziv="DomainObject.Predmet.OstaliListNazivFormated_1">
      <item>Goran Alebić</item>
    </derivirana_varijabla>
  </DomainObject.Predmet.OstaliListNazivFormated>
  <DomainObject.Predmet.OstaliListNazivFormatedOIB>
    <izvorni_sadrzaj>
      <item>Goran Alebić, OIB 58763181689</item>
    </izvorni_sadrzaj>
    <derivirana_varijabla naziv="DomainObject.Predmet.OstaliListNazivFormatedOIB_1">
      <item>Goran Alebić, OIB 58763181689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MINUS 3 d.o.o. za ugostiteljstvo i turizam</izvorni_sadrzaj>
    <derivirana_varijabla naziv="DomainObject.Predmet.ProtustrankaIDrugi_1">MINUS 3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MINUS 3 d.o.o. za ugostiteljstvo i turizam, OIB 51368106988, Barakovićeva 28, 21000 Split</izvorni_sadrzaj>
    <derivirana_varijabla naziv="DomainObject.Predmet.ProtustrankaIDrugiAdressOIB_1">MINUS 3 d.o.o. za ugostiteljstvo i turizam, OIB 51368106988, Barakovićeva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MINUS 3 d.o.o. za ugostiteljstvo i turizam</item>
      <item>FINANCIJSKA AGENCIJA, RC SPLIT</item>
      <item>Goran Alebić</item>
    </izvorni_sadrzaj>
    <derivirana_varijabla naziv="DomainObject.Predmet.SudioniciListNaziv_1">
      <item>MINUS 3 d.o.o. za ugostiteljstvo i turizam</item>
      <item>FINANCIJSKA AGENCIJA, RC SPLIT</item>
      <item>Goran Alebić</item>
    </derivirana_varijabla>
  </DomainObject.Predmet.SudioniciListNaziv>
  <DomainObject.Predmet.SudioniciListAdressOIB>
    <izvorni_sadrzaj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izvorni_sadrzaj>
    <derivirana_varijabla naziv="DomainObject.Predmet.SudioniciListAdressOIB_1"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51368106988</item>
      <item>, OIB 85821130368</item>
      <item>, OIB 58763181689</item>
    </izvorni_sadrzaj>
    <derivirana_varijabla naziv="DomainObject.Predmet.SudioniciListNazivOIB_1">
      <item>, OIB 51368106988</item>
      <item>, OIB 85821130368</item>
      <item>, OIB 58763181689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2FC7B-2166-46CF-9807-736910DB2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3482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2018-07-17T11:01:00Z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2018-07-25T08:10:00Z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(858-17 -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