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0bdb" w14:paraId="ab50bdb" w:rsidRDefault="00AE649C" w:rsidP="00FA5B5E" w:rsidR="00AE649C" w:rsidRPr="00B76F3C">
      <w:pPr>
        <w:pStyle w:val="Naslov3"/>
        <w15:collapsed w:val="false"/>
      </w:pPr>
    </w:p>
    <w:p w:rsidRDefault="00E87A5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87A5F" w:rsidP="00E87A5F" w:rsidR="00E87A5F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St-266/2016-3.</w:t>
      </w:r>
    </w:p>
    <w:p w:rsidRDefault="00E87A5F" w:rsidP="00E87A5F" w:rsidR="00E87A5F">
      <w:pPr>
        <w:outlineLvl w:val="0"/>
        <w:rPr>
          <w:rFonts w:cs="Arial" w:hAnsi="Arial" w:ascii="Arial"/>
          <w:noProof/>
        </w:rPr>
      </w:pPr>
    </w:p>
    <w:p w:rsidRDefault="00E87A5F" w:rsidP="00E87A5F" w:rsidR="00E87A5F">
      <w:pPr>
        <w:jc w:val="center"/>
        <w:rPr>
          <w:rFonts w:cs="Arial" w:hAnsi="Arial" w:ascii="Arial"/>
          <w:b/>
          <w:noProof/>
        </w:rPr>
      </w:pPr>
    </w:p>
    <w:p w:rsidRDefault="00E87A5F" w:rsidP="00E87A5F" w:rsidR="00E87A5F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87A5F" w:rsidP="00E87A5F" w:rsidR="00E87A5F">
      <w:pPr>
        <w:rPr>
          <w:rFonts w:cs="Arial" w:hAnsi="Arial" w:ascii="Arial"/>
          <w:b/>
          <w:noProof/>
        </w:rPr>
      </w:pPr>
    </w:p>
    <w:p w:rsidRDefault="00E87A5F" w:rsidP="00E87A5F" w:rsidR="00E87A5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87A5F" w:rsidP="00E87A5F" w:rsidR="00E87A5F">
      <w:pPr>
        <w:outlineLvl w:val="0"/>
        <w:rPr>
          <w:rFonts w:cs="Arial" w:hAnsi="Arial" w:ascii="Arial"/>
          <w:noProof/>
        </w:rPr>
      </w:pPr>
    </w:p>
    <w:p w:rsidRDefault="00E87A5F" w:rsidP="00E87A5F" w:rsidR="00E87A5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D i S </w:t>
      </w:r>
      <w:proofErr w:type="spellStart"/>
      <w:r>
        <w:rPr>
          <w:rFonts w:cs="Arial" w:hAnsi="Arial" w:ascii="Arial"/>
        </w:rPr>
        <w:t>Com</w:t>
      </w:r>
      <w:proofErr w:type="spellEnd"/>
      <w:r>
        <w:rPr>
          <w:rFonts w:cs="Arial" w:hAnsi="Arial" w:ascii="Arial"/>
        </w:rPr>
        <w:t xml:space="preserve"> j.d.o.o. za proizvodnju, usluge i trgovinu iz Velikog </w:t>
      </w:r>
      <w:proofErr w:type="spellStart"/>
      <w:r>
        <w:rPr>
          <w:rFonts w:cs="Arial" w:hAnsi="Arial" w:ascii="Arial"/>
        </w:rPr>
        <w:t>Vukovja</w:t>
      </w:r>
      <w:proofErr w:type="spellEnd"/>
      <w:r>
        <w:rPr>
          <w:rFonts w:cs="Arial" w:hAnsi="Arial" w:ascii="Arial"/>
        </w:rPr>
        <w:t xml:space="preserve">, Veliko </w:t>
      </w:r>
      <w:proofErr w:type="spellStart"/>
      <w:r>
        <w:rPr>
          <w:rFonts w:cs="Arial" w:hAnsi="Arial" w:ascii="Arial"/>
        </w:rPr>
        <w:t>Vukovje</w:t>
      </w:r>
      <w:proofErr w:type="spellEnd"/>
      <w:r>
        <w:rPr>
          <w:rFonts w:cs="Arial" w:hAnsi="Arial" w:ascii="Arial"/>
        </w:rPr>
        <w:t xml:space="preserve"> 167, MBS 010086256, OIB 60522570256, d</w:t>
      </w:r>
      <w:r>
        <w:rPr>
          <w:rFonts w:cs="Arial" w:hAnsi="Arial" w:ascii="Arial"/>
          <w:noProof/>
        </w:rPr>
        <w:t>ana 18. travnja 2016. godine</w:t>
      </w:r>
    </w:p>
    <w:p w:rsidRDefault="00E87A5F" w:rsidP="00E87A5F" w:rsidR="00E87A5F">
      <w:pPr>
        <w:ind w:firstLine="851"/>
        <w:jc w:val="both"/>
        <w:rPr>
          <w:rFonts w:cs="Arial" w:hAnsi="Arial" w:ascii="Arial"/>
          <w:noProof/>
        </w:rPr>
      </w:pPr>
    </w:p>
    <w:p w:rsidRDefault="00E87A5F" w:rsidP="00E87A5F" w:rsidR="00E87A5F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E87A5F" w:rsidP="00E87A5F" w:rsidR="00E87A5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Draženu </w:t>
      </w:r>
      <w:proofErr w:type="spellStart"/>
      <w:r>
        <w:rPr>
          <w:rFonts w:cs="Arial" w:hAnsi="Arial" w:ascii="Arial"/>
        </w:rPr>
        <w:t>Blažičević</w:t>
      </w:r>
      <w:proofErr w:type="spellEnd"/>
      <w:r>
        <w:rPr>
          <w:rFonts w:cs="Arial" w:hAnsi="Arial" w:ascii="Arial"/>
        </w:rPr>
        <w:t xml:space="preserve"> iz Velikog </w:t>
      </w:r>
      <w:proofErr w:type="spellStart"/>
      <w:r>
        <w:rPr>
          <w:rFonts w:cs="Arial" w:hAnsi="Arial" w:ascii="Arial"/>
        </w:rPr>
        <w:t>Vukovja</w:t>
      </w:r>
      <w:proofErr w:type="spellEnd"/>
      <w:r>
        <w:rPr>
          <w:rFonts w:cs="Arial" w:hAnsi="Arial" w:ascii="Arial"/>
        </w:rPr>
        <w:t xml:space="preserve">, Veliko </w:t>
      </w:r>
      <w:proofErr w:type="spellStart"/>
      <w:r>
        <w:rPr>
          <w:rFonts w:cs="Arial" w:hAnsi="Arial" w:ascii="Arial"/>
        </w:rPr>
        <w:t>Vukovje</w:t>
      </w:r>
      <w:proofErr w:type="spellEnd"/>
      <w:r>
        <w:rPr>
          <w:rFonts w:cs="Arial" w:hAnsi="Arial" w:ascii="Arial"/>
        </w:rPr>
        <w:t xml:space="preserve"> 56, OIB 15534736553, kao osobi ovlaštenoj za zastupanje dužnika po zakonu da u roku od 8 dana plati predujam za namirenje troškova stečajnog postupka i to iznos od 1.000,00 kuna u Fond za namirenje troškova postupka koji se vodi kod ovog suda IBAN:HR6123900011300000630 Model HR05 50-266-16 i dodatni iznos predujma od 10.000,00 kuna, na račun ovog suda IBAN:HR6123900011300000630, Model HR 05 540-266-16. Rok od 8 dana počinje teći istekom 8 dana od dana objave ovog rješenja na e-oglasnoj ploči ovog suda. </w:t>
      </w:r>
    </w:p>
    <w:p w:rsidRDefault="00E87A5F" w:rsidP="00E87A5F" w:rsidR="00E87A5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E87A5F" w:rsidP="00E87A5F" w:rsidR="00E87A5F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Dražen </w:t>
      </w:r>
      <w:proofErr w:type="spellStart"/>
      <w:r>
        <w:rPr>
          <w:rFonts w:cs="Arial" w:hAnsi="Arial" w:ascii="Arial"/>
          <w:lang w:eastAsia="hr-HR"/>
        </w:rPr>
        <w:t>Blažičević</w:t>
      </w:r>
      <w:proofErr w:type="spellEnd"/>
      <w:r>
        <w:rPr>
          <w:rFonts w:cs="Arial" w:hAnsi="Arial" w:ascii="Arial"/>
          <w:lang w:eastAsia="hr-HR"/>
        </w:rPr>
        <w:t xml:space="preserve"> iz Velikog </w:t>
      </w:r>
      <w:proofErr w:type="spellStart"/>
      <w:r>
        <w:rPr>
          <w:rFonts w:cs="Arial" w:hAnsi="Arial" w:ascii="Arial"/>
          <w:lang w:eastAsia="hr-HR"/>
        </w:rPr>
        <w:t>Vukovja</w:t>
      </w:r>
      <w:proofErr w:type="spellEnd"/>
      <w:r>
        <w:rPr>
          <w:rFonts w:cs="Arial" w:hAnsi="Arial" w:ascii="Arial"/>
          <w:lang w:eastAsia="hr-HR"/>
        </w:rPr>
        <w:t xml:space="preserve">, Veliko </w:t>
      </w:r>
      <w:proofErr w:type="spellStart"/>
      <w:r>
        <w:rPr>
          <w:rFonts w:cs="Arial" w:hAnsi="Arial" w:ascii="Arial"/>
          <w:lang w:eastAsia="hr-HR"/>
        </w:rPr>
        <w:t>Vukovje</w:t>
      </w:r>
      <w:proofErr w:type="spellEnd"/>
      <w:r>
        <w:rPr>
          <w:rFonts w:cs="Arial" w:hAnsi="Arial" w:ascii="Arial"/>
          <w:lang w:eastAsia="hr-HR"/>
        </w:rPr>
        <w:t xml:space="preserve"> 56, OIB 15534736553,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E87A5F" w:rsidP="00E87A5F" w:rsidR="00E87A5F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Draženu </w:t>
      </w:r>
      <w:proofErr w:type="spellStart"/>
      <w:r>
        <w:rPr>
          <w:rFonts w:cs="Arial" w:hAnsi="Arial" w:ascii="Arial"/>
          <w:lang w:eastAsia="hr-HR"/>
        </w:rPr>
        <w:t>Blažičević</w:t>
      </w:r>
      <w:proofErr w:type="spellEnd"/>
      <w:r>
        <w:rPr>
          <w:rFonts w:cs="Arial" w:hAnsi="Arial" w:ascii="Arial"/>
          <w:lang w:eastAsia="hr-HR"/>
        </w:rPr>
        <w:t xml:space="preserve"> iz Velikog </w:t>
      </w:r>
      <w:proofErr w:type="spellStart"/>
      <w:r>
        <w:rPr>
          <w:rFonts w:cs="Arial" w:hAnsi="Arial" w:ascii="Arial"/>
          <w:lang w:eastAsia="hr-HR"/>
        </w:rPr>
        <w:t>Vukovja</w:t>
      </w:r>
      <w:proofErr w:type="spellEnd"/>
      <w:r>
        <w:rPr>
          <w:rFonts w:cs="Arial" w:hAnsi="Arial" w:ascii="Arial"/>
          <w:lang w:eastAsia="hr-HR"/>
        </w:rPr>
        <w:t xml:space="preserve">, Veliko </w:t>
      </w:r>
      <w:proofErr w:type="spellStart"/>
      <w:r>
        <w:rPr>
          <w:rFonts w:cs="Arial" w:hAnsi="Arial" w:ascii="Arial"/>
          <w:lang w:eastAsia="hr-HR"/>
        </w:rPr>
        <w:t>Vukovje</w:t>
      </w:r>
      <w:proofErr w:type="spellEnd"/>
      <w:r>
        <w:rPr>
          <w:rFonts w:cs="Arial" w:hAnsi="Arial" w:ascii="Arial"/>
          <w:lang w:eastAsia="hr-HR"/>
        </w:rPr>
        <w:t xml:space="preserve"> 56, OIB 15534736553,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njegovih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51-266-16, a novčana </w:t>
      </w:r>
      <w:r>
        <w:rPr>
          <w:rFonts w:cs="Arial" w:hAnsi="Arial" w:ascii="Arial"/>
          <w:noProof/>
        </w:rPr>
        <w:lastRenderedPageBreak/>
        <w:t xml:space="preserve">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HR05 540-266-16.</w:t>
      </w:r>
    </w:p>
    <w:p w:rsidRDefault="00E87A5F" w:rsidP="00E87A5F" w:rsidR="00E87A5F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E87A5F" w:rsidP="00E87A5F" w:rsidR="00E87A5F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E87A5F" w:rsidP="00E87A5F" w:rsidR="00E87A5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611 dana, u ukupnom iznosu od 25.142,11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E87A5F" w:rsidP="00E87A5F" w:rsidR="00E87A5F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E87A5F" w:rsidP="00E87A5F" w:rsidR="00E87A5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E87A5F" w:rsidP="00E87A5F" w:rsidR="00E87A5F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Dražen </w:t>
      </w:r>
      <w:proofErr w:type="spellStart"/>
      <w:r>
        <w:rPr>
          <w:rFonts w:cs="Arial" w:hAnsi="Arial" w:ascii="Arial"/>
          <w:lang w:eastAsia="hr-HR"/>
        </w:rPr>
        <w:t>Blažičević</w:t>
      </w:r>
      <w:proofErr w:type="spellEnd"/>
      <w:r>
        <w:rPr>
          <w:rFonts w:cs="Arial" w:hAnsi="Arial" w:ascii="Arial"/>
          <w:lang w:eastAsia="hr-HR"/>
        </w:rPr>
        <w:t xml:space="preserve"> iz Velikog </w:t>
      </w:r>
      <w:proofErr w:type="spellStart"/>
      <w:r>
        <w:rPr>
          <w:rFonts w:cs="Arial" w:hAnsi="Arial" w:ascii="Arial"/>
          <w:lang w:eastAsia="hr-HR"/>
        </w:rPr>
        <w:t>Vukovja</w:t>
      </w:r>
      <w:proofErr w:type="spellEnd"/>
      <w:r>
        <w:rPr>
          <w:rFonts w:cs="Arial" w:hAnsi="Arial" w:ascii="Arial"/>
          <w:lang w:eastAsia="hr-HR"/>
        </w:rPr>
        <w:t xml:space="preserve">, Veliko </w:t>
      </w:r>
      <w:proofErr w:type="spellStart"/>
      <w:r>
        <w:rPr>
          <w:rFonts w:cs="Arial" w:hAnsi="Arial" w:ascii="Arial"/>
          <w:lang w:eastAsia="hr-HR"/>
        </w:rPr>
        <w:t>Vukovje</w:t>
      </w:r>
      <w:proofErr w:type="spellEnd"/>
      <w:r>
        <w:rPr>
          <w:rFonts w:cs="Arial" w:hAnsi="Arial" w:ascii="Arial"/>
          <w:lang w:eastAsia="hr-HR"/>
        </w:rPr>
        <w:t xml:space="preserve"> 56, OIB 15534736553,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611 dana, u ukupnom iznosu od 25.142,11 kn.</w:t>
      </w:r>
    </w:p>
    <w:p w:rsidRDefault="00E87A5F" w:rsidP="00E87A5F" w:rsidR="00E87A5F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</w:t>
      </w:r>
      <w:r>
        <w:rPr>
          <w:rFonts w:cs="Arial" w:eastAsia="Calibri" w:hAnsi="Arial" w:ascii="Arial"/>
        </w:rPr>
        <w:lastRenderedPageBreak/>
        <w:t xml:space="preserve">prijedloga za pokretanja stečajnog postupka za osobu ovlaštenu za zastupanje dužnika po zakonu Draženu </w:t>
      </w:r>
      <w:proofErr w:type="spellStart"/>
      <w:r>
        <w:rPr>
          <w:rFonts w:cs="Arial" w:eastAsia="Calibri" w:hAnsi="Arial" w:ascii="Arial"/>
        </w:rPr>
        <w:t>Blažičević</w:t>
      </w:r>
      <w:proofErr w:type="spellEnd"/>
      <w:r>
        <w:rPr>
          <w:rFonts w:cs="Arial" w:eastAsia="Calibri" w:hAnsi="Arial" w:ascii="Arial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E87A5F" w:rsidP="00E87A5F" w:rsidR="00E87A5F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E87A5F" w:rsidP="00E87A5F" w:rsidR="00E87A5F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E87A5F" w:rsidP="00E87A5F" w:rsidR="00E87A5F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18</w:t>
      </w:r>
      <w:r>
        <w:rPr>
          <w:rFonts w:cs="Arial" w:hAnsi="Arial" w:ascii="Arial"/>
          <w:noProof/>
        </w:rPr>
        <w:t>. travnja 2016. godine</w:t>
      </w:r>
    </w:p>
    <w:p w:rsidRDefault="00E87A5F" w:rsidP="00E87A5F" w:rsidR="00E87A5F">
      <w:pPr>
        <w:jc w:val="center"/>
        <w:rPr>
          <w:rFonts w:cs="Arial" w:eastAsia="Calibri" w:hAnsi="Arial" w:ascii="Arial"/>
        </w:rPr>
      </w:pPr>
    </w:p>
    <w:p w:rsidRDefault="00E87A5F" w:rsidP="00E87A5F" w:rsidR="00E87A5F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E87A5F" w:rsidP="00E87A5F" w:rsidR="00E87A5F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</w:t>
      </w:r>
      <w:r>
        <w:rPr>
          <w:rFonts w:cs="Arial" w:eastAsia="Calibri" w:hAnsi="Arial" w:ascii="Arial"/>
        </w:rPr>
        <w:t xml:space="preserve">  </w:t>
      </w:r>
      <w:r>
        <w:rPr>
          <w:rFonts w:cs="Arial" w:eastAsia="Calibri" w:hAnsi="Arial" w:ascii="Arial"/>
        </w:rPr>
        <w:t xml:space="preserve">   TOMISLAV MRAZOVIĆ</w:t>
      </w:r>
    </w:p>
    <w:p w:rsidRDefault="00E87A5F" w:rsidP="00E87A5F" w:rsidR="00E87A5F">
      <w:pPr>
        <w:rPr>
          <w:rFonts w:cs="Arial" w:eastAsia="Calibri" w:hAnsi="Arial" w:ascii="Arial"/>
        </w:rPr>
      </w:pPr>
    </w:p>
    <w:p w:rsidRDefault="00E87A5F" w:rsidP="00E87A5F" w:rsidR="00E87A5F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E87A5F" w:rsidP="00E87A5F" w:rsidR="00E87A5F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E87A5F" w:rsidP="00E87A5F" w:rsidR="00E87A5F">
      <w:pPr>
        <w:rPr>
          <w:rFonts w:cs="Arial" w:hAnsi="Arial" w:ascii="Arial"/>
        </w:rPr>
      </w:pPr>
    </w:p>
    <w:p w:rsidRDefault="00E87A5F" w:rsidP="00E87A5F" w:rsidR="00E87A5F">
      <w:pPr>
        <w:rPr>
          <w:rFonts w:cs="Arial" w:hAnsi="Arial" w:ascii="Arial"/>
        </w:rPr>
      </w:pPr>
      <w:bookmarkStart w:name="_GoBack" w:id="0"/>
      <w:bookmarkEnd w:id="0"/>
    </w:p>
    <w:p w:rsidRDefault="00E87A5F" w:rsidP="00E87A5F" w:rsidR="00E87A5F">
      <w:pPr>
        <w:rPr>
          <w:rFonts w:cs="Arial" w:eastAsia="Calibri" w:hAnsi="Arial" w:ascii="Arial"/>
        </w:rPr>
      </w:pPr>
    </w:p>
    <w:p w:rsidRDefault="00E87A5F" w:rsidP="00E87A5F" w:rsidR="00E87A5F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87A5F" w:rsidP="00E87A5F" w:rsidR="00E87A5F">
      <w:pPr>
        <w:rPr>
          <w:rFonts w:cs="Arial" w:hAnsi="Arial" w:ascii="Arial"/>
        </w:rPr>
      </w:pPr>
      <w:r>
        <w:rPr>
          <w:rFonts w:cs="Arial" w:hAnsi="Arial" w:ascii="Arial"/>
        </w:rPr>
        <w:t>1. DNA:dužniku e-oglasnom pločom</w:t>
      </w:r>
    </w:p>
    <w:p w:rsidRDefault="00E87A5F" w:rsidP="00E87A5F" w:rsidR="00E87A5F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zakonskom zastupniku dužnika poštom i e-oglasnom pločom</w:t>
      </w:r>
    </w:p>
    <w:p w:rsidRDefault="00E87A5F" w:rsidP="00E87A5F" w:rsidR="00E87A5F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E87A5F" w:rsidP="00E87A5F" w:rsidR="00E87A5F">
      <w:pPr>
        <w:rPr>
          <w:rFonts w:cs="Arial" w:hAnsi="Arial" w:ascii="Arial"/>
        </w:rPr>
      </w:pPr>
      <w:r>
        <w:rPr>
          <w:rFonts w:cs="Arial" w:hAnsi="Arial" w:ascii="Arial"/>
        </w:rPr>
        <w:t>Bj.18.4.2016.g.</w:t>
      </w:r>
    </w:p>
    <w:p w:rsidRDefault="00E87A5F" w:rsidP="00E87A5F" w:rsidR="00E87A5F">
      <w:pPr>
        <w:rPr>
          <w:rFonts w:cs="Arial" w:eastAsia="Calibri" w:hAnsi="Arial" w:ascii="Arial"/>
        </w:rPr>
      </w:pPr>
    </w:p>
    <w:p w:rsidRDefault="00E87A5F" w:rsidP="00E87A5F" w:rsidR="00E87A5F">
      <w:pPr>
        <w:rPr>
          <w:rFonts w:cs="Arial" w:eastAsia="Calibri" w:hAnsi="Arial" w:ascii="Arial"/>
        </w:rPr>
      </w:pPr>
    </w:p>
    <w:p w:rsidRDefault="00E87A5F" w:rsidP="00E87A5F" w:rsidR="00E87A5F">
      <w:pPr>
        <w:rPr>
          <w:rFonts w:cs="Arial" w:eastAsia="Times New Roman" w:hAnsi="Arial" w:ascii="Arial"/>
        </w:rPr>
      </w:pPr>
    </w:p>
    <w:p w:rsidRDefault="00E87A5F" w:rsidP="00E87A5F" w:rsidR="00E87A5F">
      <w:pPr>
        <w:pStyle w:val="Poetniodjeljak"/>
        <w:rPr>
          <w:rFonts w:cs="Arial" w:hAnsi="Arial" w:ascii="Arial"/>
        </w:rPr>
      </w:pPr>
    </w:p>
    <w:p w:rsidRDefault="00E87A5F" w:rsidP="00E87A5F" w:rsidR="00E87A5F">
      <w:pPr>
        <w:pStyle w:val="NormaleSPIS"/>
        <w:rPr>
          <w:rFonts w:cs="Arial" w:hAnsi="Arial" w:ascii="Arial"/>
          <w:noProof/>
        </w:rPr>
      </w:pPr>
    </w:p>
    <w:p w:rsidRDefault="00E87A5F" w:rsidP="00E87A5F" w:rsidR="00E87A5F">
      <w:pPr>
        <w:rPr>
          <w:rFonts w:cs="Arial" w:hAnsi="Arial" w:ascii="Arial"/>
        </w:rPr>
      </w:pPr>
    </w:p>
    <w:p w:rsidRDefault="00E87A5F" w:rsidP="00E87A5F" w:rsidR="00E87A5F">
      <w:pPr>
        <w:rPr>
          <w:rFonts w:cs="Arial" w:hAnsi="Arial" w:ascii="Arial"/>
        </w:rPr>
      </w:pPr>
    </w:p>
    <w:p w:rsidRDefault="00E87A5F" w:rsidP="00E87A5F" w:rsidR="00E87A5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E87A5F" w:rsidP="00E87A5F" w:rsidR="00E87A5F">
      <w:pPr>
        <w:jc w:val="both"/>
        <w:rPr>
          <w:rFonts w:cs="Arial" w:eastAsia="Times New Roman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87A5F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289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St-266/2016-3</izvorni_sadrzaj>
    <derivirana_varijabla naziv="DomainObject.Oznaka_1">St-266/2016-3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i S Com jednostavno društvo s ograničenom odgovornošću za proizvodnju, usluge i trgovinu, Veliko Vukovje zastupanog po punomoćniku DRAŽEN BLAŽIČEVIĆ</izvorni_sadrzaj>
    <derivirana_varijabla naziv="DomainObject.Predmet.ProtustrankaFormated_1">  D i S Com jednostavno društvo s ograničenom odgovornošću za proizvodnju, usluge i trgovinu, Veliko Vukovje zastupanog po punomoćniku DRAŽEN BLAŽIČEVIĆ</derivirana_varijabla>
  </DomainObject.Predmet.ProtustrankaFormated>
  <DomainObject.Predmet.ProtustrankaFormatedOIB>
    <izvorni_sadrzaj>  D i S Com jednostavno društvo s ograničenom odgovornošću za proizvodnju, usluge i trgovinu, Veliko Vukovje, OIB 60522570256 zastupanog po punomoćniku DRAŽEN BLAŽIČEVIĆ</izvorni_sadrzaj>
    <derivirana_varijabla naziv="DomainObject.Predmet.ProtustrankaFormatedOIB_1">  D i S Com jednostavno društvo s ograničenom odgovornošću za proizvodnju, usluge i trgovinu, Veliko Vukovje, OIB 60522570256 zastupanog po punomoćniku DRAŽEN BLAŽIČEVIĆ</derivirana_varijabla>
  </DomainObject.Predmet.ProtustrankaFormatedOIB>
  <DomainObject.Predmet.ProtustrankaFormatedWithAdress>
    <izvorni_sadrzaj> D i S Com jednostavno društvo s ograničenom odgovornošću za proizvodnju, usluge i trgovinu, Veliko Vukovje, Veliko Vukovje 167, 43280 Veliko Vukovje zastupanog po punomoćniku DRAŽEN BLAŽIČEVIĆ</izvorni_sadrzaj>
    <derivirana_varijabla naziv="DomainObject.Predmet.ProtustrankaFormatedWithAdress_1"> D i S Com jednostavno društvo s ograničenom odgovornošću za proizvodnju, usluge i trgovinu, Veliko Vukovje, Veliko Vukovje 167, 43280 Veliko Vukovje zastupanog po punomoćniku DRAŽEN BLAŽIČEVIĆ</derivirana_varijabla>
  </DomainObject.Predmet.ProtustrankaFormatedWithAdress>
  <DomainObject.Predmet.ProtustrankaFormatedWithAdressOIB>
    <izvorni_sadrzaj> D i S Com jednostavno društvo s ograničenom odgovornošću za proizvodnju, usluge i trgovinu, Veliko Vukovje, OIB 60522570256, Veliko Vukovje 167, 43280 Veliko Vukovje zastupanog po punomoćniku DRAŽEN BLAŽIČEVIĆ</izvorni_sadrzaj>
    <derivirana_varijabla naziv="DomainObject.Predmet.ProtustrankaFormatedWithAdressOIB_1"> D i S Com jednostavno društvo s ograničenom odgovornošću za proizvodnju, usluge i trgovinu, Veliko Vukovje, OIB 60522570256, Veliko Vukovje 167, 43280 Veliko Vukovje zastupanog po punomoćniku DRAŽEN BLAŽIČEVIĆ</derivirana_varijabla>
  </DomainObject.Predmet.ProtustrankaFormatedWithAdressOIB>
  <DomainObject.Predmet.ProtustrankaWithAdress>
    <izvorni_sadrzaj>D i S Com jednostavno društvo s ograničenom odgovornošću za proizvodnju, usluge i trgovinu, Veliko Vukovje Veliko Vukovje 167, 43280 Veliko Vukovje</izvorni_sadrzaj>
    <derivirana_varijabla naziv="DomainObject.Predmet.ProtustrankaWithAdress_1">D i S Com jednostavno društvo s ograničenom odgovornošću za proizvodnju, usluge i trgovinu, Veliko Vukovje Veliko Vukovje 167, 43280 Veliko Vukovje</derivirana_varijabla>
  </DomainObject.Predmet.ProtustrankaWithAdress>
  <DomainObject.Predmet.ProtustrankaWithAdressOIB>
    <izvorni_sadrzaj>D i S Com jednostavno društvo s ograničenom odgovornošću za proizvodnju, usluge i trgovinu, Veliko Vukovje, OIB 60522570256, Veliko Vukovje 167, 43280 Veliko Vukovje</izvorni_sadrzaj>
    <derivirana_varijabla naziv="DomainObject.Predmet.ProtustrankaWithAdressOIB_1">D i S Com jednostavno društvo s ograničenom odgovornošću za proizvodnju, usluge i trgovinu, Veliko Vukovje, OIB 60522570256, Veliko Vukovje 167, 43280 Veliko Vukovje</derivirana_varijabla>
  </DomainObject.Predmet.ProtustrankaWithAdressOIB>
  <DomainObject.Predmet.ProtustrankaNazivFormated>
    <izvorni_sadrzaj>D i S Com jednostavno društvo s ograničenom odgovornošću za proizvodnju, usluge i trgovinu, Veliko Vukovje</izvorni_sadrzaj>
    <derivirana_varijabla naziv="DomainObject.Predmet.ProtustrankaNazivFormated_1">D i S Com jednostavno društvo s ograničenom odgovornošću za proizvodnju, usluge i trgovinu, Veliko Vukovje</derivirana_varijabla>
  </DomainObject.Predmet.ProtustrankaNazivFormated>
  <DomainObject.Predmet.ProtustrankaNazivFormatedOIB>
    <izvorni_sadrzaj>D i S Com jednostavno društvo s ograničenom odgovornošću za proizvodnju, usluge i trgovinu, Veliko Vukovje, OIB 60522570256</izvorni_sadrzaj>
    <derivirana_varijabla naziv="DomainObject.Predmet.ProtustrankaNazivFormatedOIB_1">D i S Com jednostavno društvo s ograničenom odgovornošću za proizvodnju, usluge i trgovinu, Veliko Vukovje, OIB 60522570256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 i S Com jednostavno društvo s ograničenom odgovornošću za proizvodnju, usluge i trgovinu, Veliko Vukovje zastupanog po punomoćniku DRAŽEN BLAŽIČEVIĆ</item>
    </izvorni_sadrzaj>
    <derivirana_varijabla naziv="DomainObject.Predmet.ProtuStrankaListFormated_1">
      <item>D i S Com jednostavno društvo s ograničenom odgovornošću za proizvodnju, usluge i trgovinu, Veliko Vukovje zastupanog po punomoćniku DRAŽEN BLAŽIČEVIĆ</item>
    </derivirana_varijabla>
  </DomainObject.Predmet.ProtuStrankaListFormated>
  <DomainObject.Predmet.ProtuStrankaListFormatedOIB>
    <izvorni_sadrzaj>
      <item>D i S Com jednostavno društvo s ograničenom odgovornošću za proizvodnju, usluge i trgovinu, Veliko Vukovje, OIB 60522570256 zastupanog po punomoćniku DRAŽEN BLAŽIČEVIĆ</item>
    </izvorni_sadrzaj>
    <derivirana_varijabla naziv="DomainObject.Predmet.ProtuStrankaListFormatedOIB_1">
      <item>D i S Com jednostavno društvo s ograničenom odgovornošću za proizvodnju, usluge i trgovinu, Veliko Vukovje, OIB 60522570256 zastupanog po punomoćniku DRAŽEN BLAŽIČEVIĆ</item>
    </derivirana_varijabla>
  </DomainObject.Predmet.ProtuStrankaListFormatedOIB>
  <DomainObject.Predmet.ProtuStrankaListFormatedWithAdress>
    <izvorni_sadrzaj>
      <item>D i S Com jednostavno društvo s ograničenom odgovornošću za proizvodnju, usluge i trgovinu, Veliko Vukovje, Veliko Vukovje 167, 43280 Veliko Vukovje zastupanog po punomoćniku DRAŽEN BLAŽIČEVIĆ</item>
    </izvorni_sadrzaj>
    <derivirana_varijabla naziv="DomainObject.Predmet.ProtuStrankaListFormatedWithAdress_1">
      <item>D i S Com jednostavno društvo s ograničenom odgovornošću za proizvodnju, usluge i trgovinu, Veliko Vukovje, Veliko Vukovje 167, 43280 Veliko Vukovje zastupanog po punomoćniku DRAŽEN BLAŽIČEVIĆ</item>
    </derivirana_varijabla>
  </DomainObject.Predmet.ProtuStrankaListFormatedWithAdress>
  <DomainObject.Predmet.ProtuStrankaListFormatedWithAdressOIB>
    <izvorni_sadrzaj>
      <item>D i S Com jednostavno društvo s ograničenom odgovornošću za proizvodnju, usluge i trgovinu, Veliko Vukovje, OIB 60522570256, Veliko Vukovje 167, 43280 Veliko Vukovje zastupanog po punomoćniku DRAŽEN BLAŽIČEVIĆ</item>
    </izvorni_sadrzaj>
    <derivirana_varijabla naziv="DomainObject.Predmet.ProtuStrankaListFormatedWithAdressOIB_1">
      <item>D i S Com jednostavno društvo s ograničenom odgovornošću za proizvodnju, usluge i trgovinu, Veliko Vukovje, OIB 60522570256, Veliko Vukovje 167, 43280 Veliko Vukovje zastupanog po punomoćniku DRAŽEN BLAŽIČEVIĆ</item>
    </derivirana_varijabla>
  </DomainObject.Predmet.ProtuStrankaListFormatedWithAdressOIB>
  <DomainObject.Predmet.ProtuStrankaListNazivFormated>
    <izvorni_sadrzaj>
      <item>D i S Com jednostavno društvo s ograničenom odgovornošću za proizvodnju, usluge i trgovinu, Veliko Vukovje</item>
    </izvorni_sadrzaj>
    <derivirana_varijabla naziv="DomainObject.Predmet.ProtuStrankaListNazivFormated_1">
      <item>D i S Com jednostavno društvo s ograničenom odgovornošću za proizvodnju, usluge i trgovinu, Veliko Vukovje</item>
    </derivirana_varijabla>
  </DomainObject.Predmet.ProtuStrankaListNazivFormated>
  <DomainObject.Predmet.ProtuStrankaListNazivFormatedOIB>
    <izvorni_sadrzaj>
      <item>D i S Com jednostavno društvo s ograničenom odgovornošću za proizvodnju, usluge i trgovinu, Veliko Vukovje, OIB 60522570256</item>
    </izvorni_sadrzaj>
    <derivirana_varijabla naziv="DomainObject.Predmet.ProtuStrankaListNazivFormatedOIB_1">
      <item>D i S Com jednostavno društvo s ograničenom odgovornošću za proizvodnju, usluge i trgovinu, Veliko Vukovje, OIB 60522570256</item>
    </derivirana_varijabla>
  </DomainObject.Predmet.ProtuStrankaListNazivFormatedOIB>
  <DomainObject.Predmet.OstaliListFormated>
    <izvorni_sadrzaj>
      <item>DRAŽEN BLAŽIČEVIĆ punomoćnik sudionika u postupku D i S Com jednostavno društvo s ograničenom odgovornošću za proizvodnju, usluge i trgovinu, Veliko Vukovje</item>
    </izvorni_sadrzaj>
    <derivirana_varijabla naziv="DomainObject.Predmet.OstaliListFormated_1">
      <item>DRAŽEN BLAŽIČEVIĆ punomoćnik sudionika u postupku D i S Com jednostavno društvo s ograničenom odgovornošću za proizvodnju, usluge i trgovinu, Veliko Vukovje</item>
    </derivirana_varijabla>
  </DomainObject.Predmet.OstaliListFormated>
  <DomainObject.Predmet.OstaliListFormatedOIB>
    <izvorni_sadrzaj>
      <item>DRAŽEN BLAŽIČEVIĆ, OIB 15534736553 punomoćnik sudionika u postupku D i S Com jednostavno društvo s ograničenom odgovornošću za proizvodnju, usluge i trgovinu, Veliko Vukovje</item>
    </izvorni_sadrzaj>
    <derivirana_varijabla naziv="DomainObject.Predmet.OstaliListFormatedOIB_1">
      <item>DRAŽEN BLAŽIČEVIĆ, OIB 15534736553 punomoćnik sudionika u postupku D i S Com jednostavno društvo s ograničenom odgovornošću za proizvodnju, usluge i trgovinu, Veliko Vukovje</item>
    </derivirana_varijabla>
  </DomainObject.Predmet.OstaliListFormatedOIB>
  <DomainObject.Predmet.OstaliListFormatedWithAdress>
    <izvorni_sadrzaj>
      <item>DRAŽEN BLAŽIČEVIĆ, Veliko Vukovje 56, 43280 Veliko Vukovje punomoćnik sudionika u postupku D i S Com jednostavno društvo s ograničenom odgovornošću za proizvodnju, usluge i trgovinu, Veliko Vukovje</item>
    </izvorni_sadrzaj>
    <derivirana_varijabla naziv="DomainObject.Predmet.OstaliListFormatedWithAdress_1">
      <item>DRAŽEN BLAŽIČEVIĆ, Veliko Vukovje 56, 43280 Veliko Vukovje punomoćnik sudionika u postupku D i S Com jednostavno društvo s ograničenom odgovornošću za proizvodnju, usluge i trgovinu, Veliko Vukovje</item>
    </derivirana_varijabla>
  </DomainObject.Predmet.OstaliListFormatedWithAdress>
  <DomainObject.Predmet.OstaliListFormatedWithAdressOIB>
    <izvorni_sadrzaj>
      <item>DRAŽEN BLAŽIČEVIĆ, OIB 15534736553, Veliko Vukovje 56, 43280 Veliko Vukovje punomoćnik sudionika u postupku D i S Com jednostavno društvo s ograničenom odgovornošću za proizvodnju, usluge i trgovinu, Veliko Vukovje</item>
    </izvorni_sadrzaj>
    <derivirana_varijabla naziv="DomainObject.Predmet.OstaliListFormatedWithAdressOIB_1">
      <item>DRAŽEN BLAŽIČEVIĆ, OIB 15534736553, Veliko Vukovje 56, 43280 Veliko Vukovje punomoćnik sudionika u postupku D i S Com jednostavno društvo s ograničenom odgovornošću za proizvodnju, usluge i trgovinu, Veliko Vukovje</item>
    </derivirana_varijabla>
  </DomainObject.Predmet.OstaliListFormatedWithAdressOIB>
  <DomainObject.Predmet.OstaliListNazivFormated>
    <izvorni_sadrzaj>
      <item>DRAŽEN BLAŽIČEVIĆ</item>
    </izvorni_sadrzaj>
    <derivirana_varijabla naziv="DomainObject.Predmet.OstaliListNazivFormated_1">
      <item>DRAŽEN BLAŽIČEVIĆ</item>
    </derivirana_varijabla>
  </DomainObject.Predmet.OstaliListNazivFormated>
  <DomainObject.Predmet.OstaliListNazivFormatedOIB>
    <izvorni_sadrzaj>
      <item>DRAŽEN BLAŽIČEVIĆ, OIB 15534736553</item>
    </izvorni_sadrzaj>
    <derivirana_varijabla naziv="DomainObject.Predmet.OstaliListNazivFormatedOIB_1">
      <item>DRAŽEN BLAŽIČEVIĆ, OIB 15534736553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St-266/2016-3</izvorni_sadrzaj>
    <derivirana_varijabla naziv="DomainObject.PoslovniBrojDokumenta_1">St-266/2016-3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 i S Com jednostavno društvo s ograničenom odgovornošću za proizvodnju, usluge i trgovinu, Veliko Vukovje</izvorni_sadrzaj>
    <derivirana_varijabla naziv="DomainObject.Predmet.ProtustrankaIDrugi_1">D i S Com jednostavno društvo s ograničenom odgovornošću za proizvodnju, usluge i trgovinu, Veliko Vukovje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 i S Com jednostavno društvo s ograničenom odgovornošću za proizvodnju, usluge i trgovinu, Veliko Vukovje, OIB 60522570256, Veliko Vukovje 167, 43280 Veliko Vukovje</izvorni_sadrzaj>
    <derivirana_varijabla naziv="DomainObject.Predmet.ProtustrankaIDrugiAdressOIB_1">D i S Com jednostavno društvo s ograničenom odgovornošću za proizvodnju, usluge i trgovinu, Veliko Vukovje, OIB 60522570256, Veliko Vukovje 167, 43280 Veliko Vukovje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 i S Com jednostavno društvo s ograničenom odgovornošću za proizvodnju, usluge i trgovinu, Veliko Vukovje</item>
      <item>DRAŽEN BLAŽIČEVIĆ</item>
    </izvorni_sadrzaj>
    <derivirana_varijabla naziv="DomainObject.Predmet.SudioniciListNaziv_1">
      <item>FINA, RC ZAGREB, Podružnica Bjelovar</item>
      <item>D i S Com jednostavno društvo s ograničenom odgovornošću za proizvodnju, usluge i trgovinu, Veliko Vukovje</item>
      <item>DRAŽEN BLAŽIČEVIĆ</item>
    </derivirana_varijabla>
  </DomainObject.Predmet.SudioniciListNaziv>
  <DomainObject.Predmet.SudioniciListAdressOIB>
    <izvorni_sadrzaj>
      <item>FINA, RC ZAGREB, Podružnica Bjelovar, OIB 85821130368, F. Supila 4,43000 Bjelovar</item>
      <item>D i S Com jednostavno društvo s ograničenom odgovornošću za proizvodnju, usluge i trgovinu, Veliko Vukovje, OIB 60522570256, Veliko Vukovje 167,43280 Veliko Vukovje</item>
      <item>DRAŽEN BLAŽIČEVIĆ, OIB 15534736553, Veliko Vukovje 56,43280 Veliko Vukovje</item>
    </izvorni_sadrzaj>
    <derivirana_varijabla naziv="DomainObject.Predmet.SudioniciListAdressOIB_1">
      <item>FINA, RC ZAGREB, Podružnica Bjelovar, OIB 85821130368, F. Supila 4,43000 Bjelovar</item>
      <item>D i S Com jednostavno društvo s ograničenom odgovornošću za proizvodnju, usluge i trgovinu, Veliko Vukovje, OIB 60522570256, Veliko Vukovje 167,43280 Veliko Vukovje</item>
      <item>DRAŽEN BLAŽIČEVIĆ, OIB 15534736553, Veliko Vukovje 56,43280 Veliko Vukovje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EE83CD-FBCD-4196-9DEE-76932A1805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999</properties:Words>
  <properties:Characters>5577</properties:Characters>
  <properties:Lines>123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2016-04-18T07:02:00Z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St-266/2016-3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