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66e3" w14:paraId="05a66e3" w:rsidRDefault="00380DA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B56B0">
        <w:rPr>
          <w:rFonts w:eastAsia="Times New Roman"/>
          <w:lang w:eastAsia="hr-HR"/>
        </w:rPr>
        <w:t>UDRUGA CIVILNIH BRANITELJA HRVATSKE, Zagreb, Zeleni trg 6, OIB: 55879617384,</w:t>
      </w:r>
      <w:r w:rsidR="0092787D">
        <w:rPr>
          <w:rFonts w:eastAsia="Times New Roman"/>
          <w:lang w:eastAsia="hr-HR"/>
        </w:rPr>
        <w:t xml:space="preserve"> </w:t>
      </w:r>
      <w:r>
        <w:rPr>
          <w:rFonts w:cs="Times New Roman" w:eastAsia="Times New Roman"/>
          <w:lang w:eastAsia="hr-HR"/>
        </w:rPr>
        <w:t xml:space="preserve">dana  </w:t>
      </w:r>
      <w:r w:rsidR="003819A0">
        <w:rPr>
          <w:rFonts w:cs="Times New Roman" w:eastAsia="Times New Roman"/>
          <w:lang w:eastAsia="hr-HR"/>
        </w:rPr>
        <w:t>2.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80DA5">
        <w:rPr>
          <w:rFonts w:cs="Times New Roman" w:eastAsia="Times New Roman"/>
          <w:lang w:eastAsia="hr-HR"/>
        </w:rPr>
        <w:t>2.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380DA5" w:rsidP="001D7E39" w:rsidR="00380DA5">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92787D"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predsjednik </w:t>
      </w:r>
      <w:r w:rsidR="001B56B0">
        <w:rPr>
          <w:rFonts w:cs="Times New Roman" w:eastAsia="Times New Roman"/>
          <w:lang w:eastAsia="hr-HR"/>
        </w:rPr>
        <w:t>udruge Ante Roso</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697E" w:rsidP="00101D38" w:rsidR="00A0697E">
      <w:pPr>
        <w:spacing w:after="0"/>
      </w:pPr>
      <w:r>
        <w:separator/>
      </w:r>
    </w:p>
  </w:endnote>
  <w:endnote w:id="0" w:type="continuationSeparator">
    <w:p w:rsidRDefault="00A0697E" w:rsidP="00101D38" w:rsidR="00A0697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697E" w:rsidP="00101D38" w:rsidR="00A0697E">
      <w:pPr>
        <w:spacing w:after="0"/>
      </w:pPr>
      <w:r>
        <w:separator/>
      </w:r>
    </w:p>
  </w:footnote>
  <w:footnote w:id="0" w:type="continuationSeparator">
    <w:p w:rsidRDefault="00A0697E" w:rsidP="00101D38" w:rsidR="00A0697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380DA5">
          <w:rPr>
            <w:noProof/>
          </w:rPr>
          <w:t>1</w:t>
        </w:r>
        <w:r>
          <w:fldChar w:fldCharType="end"/>
        </w:r>
      </w:p>
    </w:sdtContent>
  </w:sdt>
  <w:p w:rsidRDefault="00101D38" w:rsidP="00101D38" w:rsidR="00101D38">
    <w:pPr>
      <w:pStyle w:val="Zaglavlje"/>
      <w:jc w:val="right"/>
    </w:pPr>
    <w:r>
      <w:t>1 St-</w:t>
    </w:r>
    <w:r w:rsidR="001B56B0">
      <w:t>4703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B56B0"/>
    <w:rsid w:val="001D7E39"/>
    <w:rsid w:val="00230284"/>
    <w:rsid w:val="00234DE7"/>
    <w:rsid w:val="00263378"/>
    <w:rsid w:val="002833DF"/>
    <w:rsid w:val="002952D2"/>
    <w:rsid w:val="002B76DB"/>
    <w:rsid w:val="002E7749"/>
    <w:rsid w:val="003406B6"/>
    <w:rsid w:val="00363328"/>
    <w:rsid w:val="00380DA5"/>
    <w:rsid w:val="003819A0"/>
    <w:rsid w:val="00424FD7"/>
    <w:rsid w:val="00480DA0"/>
    <w:rsid w:val="004A7B25"/>
    <w:rsid w:val="004D7C8F"/>
    <w:rsid w:val="00594AD4"/>
    <w:rsid w:val="005E777B"/>
    <w:rsid w:val="00617CB7"/>
    <w:rsid w:val="006531A3"/>
    <w:rsid w:val="0066747A"/>
    <w:rsid w:val="00676E07"/>
    <w:rsid w:val="006C20F1"/>
    <w:rsid w:val="006C2543"/>
    <w:rsid w:val="006C2964"/>
    <w:rsid w:val="00805E0D"/>
    <w:rsid w:val="0081278F"/>
    <w:rsid w:val="008B2772"/>
    <w:rsid w:val="009068E6"/>
    <w:rsid w:val="00911112"/>
    <w:rsid w:val="0092787D"/>
    <w:rsid w:val="009F22F1"/>
    <w:rsid w:val="00A0697E"/>
    <w:rsid w:val="00A36563"/>
    <w:rsid w:val="00A86BB5"/>
    <w:rsid w:val="00A94988"/>
    <w:rsid w:val="00B805E7"/>
    <w:rsid w:val="00B954EC"/>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068E6"/>
    <w:rPr>
      <w:color w:val="808080"/>
      <w:bdr w:space="0" w:sz="0" w:color="auto" w:val="none"/>
      <w:shd w:fill="auto" w:color="auto" w:val="clear"/>
    </w:rPr>
  </w:style>
  <w:style w:customStyle="true" w:styleId="eSPISCCParagraphDefaultFont" w:type="character">
    <w:name w:val="eSPIS_CC_Paragraph Default Font"/>
    <w:basedOn w:val="Zadanifontodlomka"/>
    <w:rsid w:val="009068E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068E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068E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068E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068E6"/>
    <w:rPr>
      <w:color w:val="808080"/>
      <w:bdr w:color="auto" w:space="0" w:sz="0" w:val="none"/>
      <w:shd w:color="auto" w:fill="auto" w:val="clear"/>
    </w:rPr>
  </w:style>
  <w:style w:customStyle="1" w:styleId="eSPISCCParagraphDefaultFont" w:type="character">
    <w:name w:val="eSPIS_CC_Paragraph Default Font"/>
    <w:basedOn w:val="Zadanifontodlomka"/>
    <w:rsid w:val="009068E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068E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068E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68E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St-4703/2015-4</izvorni_sadrzaj>
    <derivirana_varijabla naziv="DomainObject.Oznaka_1">St-4703/2015-4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St-4703/2015</izvorni_sadrzaj>
    <derivirana_varijabla naziv="DomainObject.Predmet.OznakaBroj_1">St-4703/2015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civilnih branitelja Hrvatske</izvorni_sadrzaj>
    <derivirana_varijabla naziv="DomainObject.Predmet.ProtustrankaFormated_1">  Udruga civilnih branitelja Hrvatske</derivirana_varijabla>
  </DomainObject.Predmet.ProtustrankaFormated>
  <DomainObject.Predmet.ProtustrankaFormatedOIB>
    <izvorni_sadrzaj>  Udruga civilnih branitelja Hrvatske, OIB 55879617384</izvorni_sadrzaj>
    <derivirana_varijabla naziv="DomainObject.Predmet.ProtustrankaFormatedOIB_1">  Udruga civilnih branitelja Hrvatske, OIB 55879617384</derivirana_varijabla>
  </DomainObject.Predmet.ProtustrankaFormatedOIB>
  <DomainObject.Predmet.ProtustrankaFormatedWithAdress>
    <izvorni_sadrzaj> Udruga civilnih branitelja Hrvatske, Zeleni trg 6, 10000 Zagreb</izvorni_sadrzaj>
    <derivirana_varijabla naziv="DomainObject.Predmet.ProtustrankaFormatedWithAdress_1"> Udruga civilnih branitelja Hrvatske, Zeleni trg 6, 10000 Zagreb</derivirana_varijabla>
  </DomainObject.Predmet.ProtustrankaFormatedWithAdress>
  <DomainObject.Predmet.ProtustrankaFormatedWithAdressOIB>
    <izvorni_sadrzaj> Udruga civilnih branitelja Hrvatske, OIB 55879617384, Zeleni trg 6, 10000 Zagreb</izvorni_sadrzaj>
    <derivirana_varijabla naziv="DomainObject.Predmet.ProtustrankaFormatedWithAdressOIB_1"> Udruga civilnih branitelja Hrvatske, OIB 55879617384, Zeleni trg 6, 10000 Zagreb</derivirana_varijabla>
  </DomainObject.Predmet.ProtustrankaFormatedWithAdressOIB>
  <DomainObject.Predmet.ProtustrankaWithAdress>
    <izvorni_sadrzaj>Udruga civilnih branitelja Hrvatske Zeleni trg 6, 10000 Zagreb</izvorni_sadrzaj>
    <derivirana_varijabla naziv="DomainObject.Predmet.ProtustrankaWithAdress_1">Udruga civilnih branitelja Hrvatske Zeleni trg 6, 10000 Zagreb</derivirana_varijabla>
  </DomainObject.Predmet.ProtustrankaWithAdress>
  <DomainObject.Predmet.ProtustrankaWithAdressOIB>
    <izvorni_sadrzaj>Udruga civilnih branitelja Hrvatske, OIB 55879617384, Zeleni trg 6, 10000 Zagreb</izvorni_sadrzaj>
    <derivirana_varijabla naziv="DomainObject.Predmet.ProtustrankaWithAdressOIB_1">Udruga civilnih branitelja Hrvatske, OIB 55879617384, Zeleni trg 6, 10000 Zagreb</derivirana_varijabla>
  </DomainObject.Predmet.ProtustrankaWithAdressOIB>
  <DomainObject.Predmet.ProtustrankaNazivFormated>
    <izvorni_sadrzaj>Udruga civilnih branitelja Hrvatske</izvorni_sadrzaj>
    <derivirana_varijabla naziv="DomainObject.Predmet.ProtustrankaNazivFormated_1">Udruga civilnih branitelja Hrvatske</derivirana_varijabla>
  </DomainObject.Predmet.ProtustrankaNazivFormated>
  <DomainObject.Predmet.ProtustrankaNazivFormatedOIB>
    <izvorni_sadrzaj>Udruga civilnih branitelja Hrvatske, OIB 55879617384</izvorni_sadrzaj>
    <derivirana_varijabla naziv="DomainObject.Predmet.ProtustrankaNazivFormatedOIB_1">Udruga civilnih branitelja Hrvatske, OIB 55879617384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civilnih branitelja Hrvatske</item>
    </izvorni_sadrzaj>
    <derivirana_varijabla naziv="DomainObject.Predmet.ProtuStrankaListFormated_1">
      <item>Udruga civilnih branitelja Hrvatske</item>
    </derivirana_varijabla>
  </DomainObject.Predmet.ProtuStrankaListFormated>
  <DomainObject.Predmet.ProtuStrankaListFormatedOIB>
    <izvorni_sadrzaj>
      <item>Udruga civilnih branitelja Hrvatske, OIB 55879617384</item>
    </izvorni_sadrzaj>
    <derivirana_varijabla naziv="DomainObject.Predmet.ProtuStrankaListFormatedOIB_1">
      <item>Udruga civilnih branitelja Hrvatske, OIB 55879617384</item>
    </derivirana_varijabla>
  </DomainObject.Predmet.ProtuStrankaListFormatedOIB>
  <DomainObject.Predmet.ProtuStrankaListFormatedWithAdress>
    <izvorni_sadrzaj>
      <item>Udruga civilnih branitelja Hrvatske, Zeleni trg 6, 10000 Zagreb</item>
    </izvorni_sadrzaj>
    <derivirana_varijabla naziv="DomainObject.Predmet.ProtuStrankaListFormatedWithAdress_1">
      <item>Udruga civilnih branitelja Hrvatske, Zeleni trg 6, 10000 Zagreb</item>
    </derivirana_varijabla>
  </DomainObject.Predmet.ProtuStrankaListFormatedWithAdress>
  <DomainObject.Predmet.ProtuStrankaListFormatedWithAdressOIB>
    <izvorni_sadrzaj>
      <item>Udruga civilnih branitelja Hrvatske, OIB 55879617384, Zeleni trg 6, 10000 Zagreb</item>
    </izvorni_sadrzaj>
    <derivirana_varijabla naziv="DomainObject.Predmet.ProtuStrankaListFormatedWithAdressOIB_1">
      <item>Udruga civilnih branitelja Hrvatske, OIB 55879617384, Zeleni trg 6, 10000 Zagreb</item>
    </derivirana_varijabla>
  </DomainObject.Predmet.ProtuStrankaListFormatedWithAdressOIB>
  <DomainObject.Predmet.ProtuStrankaListNazivFormated>
    <izvorni_sadrzaj>
      <item>Udruga civilnih branitelja Hrvatske</item>
    </izvorni_sadrzaj>
    <derivirana_varijabla naziv="DomainObject.Predmet.ProtuStrankaListNazivFormated_1">
      <item>Udruga civilnih branitelja Hrvatske</item>
    </derivirana_varijabla>
  </DomainObject.Predmet.ProtuStrankaListNazivFormated>
  <DomainObject.Predmet.ProtuStrankaListNazivFormatedOIB>
    <izvorni_sadrzaj>
      <item>Udruga civilnih branitelja Hrvatske, OIB 55879617384</item>
    </izvorni_sadrzaj>
    <derivirana_varijabla naziv="DomainObject.Predmet.ProtuStrankaListNazivFormatedOIB_1">
      <item>Udruga civilnih branitelja Hrvatske, OIB 55879617384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St-4703/2015-4</izvorni_sadrzaj>
    <derivirana_varijabla naziv="DomainObject.PoslovniBrojDokumenta_1">St-4703/2015-4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civilnih branitelja Hrvatske</izvorni_sadrzaj>
    <derivirana_varijabla naziv="DomainObject.Predmet.ProtustrankaIDrugi_1">Udruga civilnih branitelja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civilnih branitelja Hrvatske, OIB 55879617384, Zeleni trg 6, 10000 Zagreb</izvorni_sadrzaj>
    <derivirana_varijabla naziv="DomainObject.Predmet.ProtustrankaIDrugiAdressOIB_1">Udruga civilnih branitelja Hrvatske, OIB 55879617384, Zeleni trg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civilnih branitelja Hrvatske</item>
    </izvorni_sadrzaj>
    <derivirana_varijabla naziv="DomainObject.Predmet.SudioniciListNaziv_1">
      <item>FINA Regionalni centar Zagreb</item>
      <item>Udruga civilnih branitelja Hrvatske</item>
    </derivirana_varijabla>
  </DomainObject.Predmet.SudioniciListNaziv>
  <DomainObject.Predmet.SudioniciListAdressOIB>
    <izvorni_sadrzaj>
      <item>FINA Regionalni centar Zagreb, OIB 85821130368, Trg svibanjskih žrtava 1995. 1,10000 Zagreb</item>
      <item>Udruga civilnih branitelja Hrvatske, OIB 55879617384, Zeleni trg 6,10000 Zagreb</item>
    </izvorni_sadrzaj>
    <derivirana_varijabla naziv="DomainObject.Predmet.SudioniciListAdressOIB_1">
      <item>FINA Regionalni centar Zagreb, OIB 85821130368, Trg svibanjskih žrtava 1995. 1,10000 Zagreb</item>
      <item>Udruga civilnih branitelja Hrvatske, OIB 55879617384, Zeleni trg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55879617384</item>
    </izvorni_sadrzaj>
    <derivirana_varijabla naziv="DomainObject.Predmet.SudioniciListNazivOIB_1">
      <item>, OIB 85821130368</item>
      <item>, OIB 55879617384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1940</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2015-12-02T14:58:00Z</dcterms:created>
  <dc:creator>Draženka Prpić</dc:creator>
  <cp:lastModifiedBy>Draženka Prpić</cp:lastModifiedBy>
  <cp:lastPrinted>2015-12-02T15:12:00Z</cp:lastPrinted>
  <dcterms:modified xmlns:xsi="http://www.w3.org/2001/XMLSchema-instance" xsi:type="dcterms:W3CDTF">2015-12-02T15:12:00Z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St-4703/2015-4 / Odluka - Zaključak-poziv upravi</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