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5f8c" w14:paraId="f3f5f8c" w:rsidRDefault="005B45B9" w:rsidP="005D3372" w:rsidR="005D3372" w:rsidRPr="007C4846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3F1111">
        <w:rPr>
          <w:rFonts w:hAnsi="Times New Roman" w:ascii="Times New Roman"/>
          <w:szCs w:val="24"/>
          <w:lang w:val="hr-HR"/>
        </w:rPr>
        <w:tab/>
      </w:r>
      <w:r w:rsidR="005D3372" w:rsidRPr="007C484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2.jpg@01CCFBB1.81EABE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jpg@01CCFBB1.81EABE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7166" cx="591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846">
        <w:rPr>
          <w:rFonts w:hAnsi="Times New Roman" w:ascii="Times New Roman"/>
          <w:szCs w:val="24"/>
          <w:lang w:val="hr-HR"/>
        </w:rPr>
        <w:tab/>
      </w:r>
    </w:p>
    <w:p w:rsidRDefault="005D3372" w:rsidP="005D3372" w:rsidR="005D3372" w:rsidRPr="007C4846">
      <w:pPr>
        <w:jc w:val="both"/>
        <w:rPr>
          <w:rFonts w:hAnsi="Times New Roman" w:ascii="Times New Roman"/>
          <w:szCs w:val="24"/>
        </w:rPr>
      </w:pPr>
    </w:p>
    <w:p w:rsidRDefault="005D3372" w:rsidP="005D3372" w:rsidR="005D3372" w:rsidRPr="007C4846">
      <w:pPr>
        <w:jc w:val="both"/>
        <w:rPr>
          <w:rFonts w:hAnsi="Times New Roman" w:ascii="Times New Roman"/>
          <w:bCs/>
          <w:szCs w:val="24"/>
        </w:rPr>
      </w:pPr>
      <w:r w:rsidRPr="007C4846">
        <w:rPr>
          <w:rFonts w:hAnsi="Times New Roman" w:ascii="Times New Roman"/>
          <w:szCs w:val="24"/>
        </w:rPr>
        <w:t xml:space="preserve">     </w:t>
      </w:r>
      <w:r w:rsidRPr="007C4846">
        <w:rPr>
          <w:rFonts w:hAnsi="Times New Roman" w:ascii="Times New Roman"/>
          <w:bCs/>
          <w:szCs w:val="24"/>
        </w:rPr>
        <w:t>REPUBLIKA HRVATSKA</w:t>
      </w:r>
    </w:p>
    <w:p w:rsidRDefault="005D3372" w:rsidP="005D3372" w:rsidR="005D3372" w:rsidRPr="007C4846">
      <w:pPr>
        <w:jc w:val="both"/>
        <w:rPr>
          <w:rFonts w:hAnsi="Times New Roman" w:ascii="Times New Roman"/>
          <w:bCs/>
          <w:szCs w:val="24"/>
        </w:rPr>
      </w:pPr>
      <w:r w:rsidRPr="007C4846">
        <w:rPr>
          <w:rFonts w:hAnsi="Times New Roman" w:ascii="Times New Roman"/>
          <w:bCs/>
          <w:szCs w:val="24"/>
        </w:rPr>
        <w:t>TRGOVAČKI SUD U ZAGREBU</w:t>
      </w:r>
    </w:p>
    <w:p w:rsidRDefault="005D3372" w:rsidP="005D3372" w:rsidR="005B45B9" w:rsidRPr="007C4846">
      <w:pPr>
        <w:ind w:left="426"/>
        <w:jc w:val="both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bCs/>
          <w:szCs w:val="24"/>
        </w:rPr>
        <w:t xml:space="preserve">Zagreb, </w:t>
      </w:r>
      <w:proofErr w:type="spellStart"/>
      <w:r w:rsidRPr="007C4846">
        <w:rPr>
          <w:rFonts w:hAnsi="Times New Roman" w:ascii="Times New Roman"/>
          <w:bCs/>
          <w:szCs w:val="24"/>
        </w:rPr>
        <w:t>Amruševa</w:t>
      </w:r>
      <w:proofErr w:type="spellEnd"/>
      <w:r w:rsidRPr="007C4846">
        <w:rPr>
          <w:rFonts w:hAnsi="Times New Roman" w:ascii="Times New Roman"/>
          <w:bCs/>
          <w:szCs w:val="24"/>
        </w:rPr>
        <w:t xml:space="preserve"> 2/II</w:t>
      </w:r>
      <w:r w:rsidR="005B45B9" w:rsidRPr="007C4846">
        <w:rPr>
          <w:rFonts w:hAnsi="Times New Roman" w:ascii="Times New Roman"/>
          <w:szCs w:val="24"/>
          <w:lang w:val="hr-HR"/>
        </w:rPr>
        <w:tab/>
      </w:r>
      <w:r w:rsidR="005B45B9" w:rsidRPr="007C4846">
        <w:rPr>
          <w:rFonts w:hAnsi="Times New Roman" w:ascii="Times New Roman"/>
          <w:szCs w:val="24"/>
          <w:lang w:val="hr-HR"/>
        </w:rPr>
        <w:tab/>
      </w:r>
    </w:p>
    <w:p w:rsidRDefault="005D3372" w:rsidP="005B45B9" w:rsidR="005D3372" w:rsidRPr="007C4846">
      <w:pPr>
        <w:jc w:val="center"/>
        <w:rPr>
          <w:rFonts w:hAnsi="Times New Roman" w:ascii="Times New Roman"/>
          <w:szCs w:val="24"/>
          <w:lang w:val="hr-HR"/>
        </w:rPr>
      </w:pPr>
    </w:p>
    <w:p w:rsidRDefault="005D3372" w:rsidP="005B45B9" w:rsidR="005D3372" w:rsidRPr="007C4846">
      <w:pPr>
        <w:jc w:val="center"/>
        <w:rPr>
          <w:rFonts w:hAnsi="Times New Roman" w:ascii="Times New Roman"/>
          <w:szCs w:val="24"/>
          <w:lang w:val="hr-HR"/>
        </w:rPr>
      </w:pPr>
    </w:p>
    <w:p w:rsidRDefault="005D3372" w:rsidP="005D3372" w:rsidR="005D3372" w:rsidRPr="007C4846">
      <w:pPr>
        <w:ind w:firstLine="420" w:left="6660"/>
        <w:jc w:val="both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>46 St-</w:t>
      </w:r>
      <w:r w:rsidR="007C4846">
        <w:rPr>
          <w:rFonts w:hAnsi="Times New Roman" w:ascii="Times New Roman"/>
          <w:szCs w:val="24"/>
          <w:lang w:val="hr-HR"/>
        </w:rPr>
        <w:t>1220/2017</w:t>
      </w:r>
    </w:p>
    <w:p w:rsidRDefault="005D3372" w:rsidP="005D3372" w:rsidR="005D3372" w:rsidRPr="007C4846">
      <w:pPr>
        <w:jc w:val="center"/>
        <w:rPr>
          <w:rFonts w:hAnsi="Times New Roman" w:ascii="Times New Roman"/>
          <w:szCs w:val="24"/>
          <w:lang w:val="hr-HR"/>
        </w:rPr>
      </w:pPr>
    </w:p>
    <w:p w:rsidRDefault="005D3372" w:rsidP="005D3372" w:rsidR="005D3372" w:rsidRPr="007C4846">
      <w:pPr>
        <w:jc w:val="center"/>
        <w:rPr>
          <w:rFonts w:hAnsi="Times New Roman" w:ascii="Times New Roman"/>
          <w:szCs w:val="24"/>
          <w:lang w:val="hr-HR"/>
        </w:rPr>
      </w:pPr>
    </w:p>
    <w:p w:rsidRDefault="005D3372" w:rsidP="005D3372" w:rsidR="005D3372" w:rsidRPr="007C4846">
      <w:pPr>
        <w:jc w:val="center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5D3372" w:rsidP="005D3372" w:rsidR="005B45B9" w:rsidRPr="007C4846">
      <w:pPr>
        <w:jc w:val="center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>R J E Š E NJ E</w:t>
      </w:r>
    </w:p>
    <w:p w:rsidRDefault="005D3372" w:rsidP="005D3372" w:rsidR="005D3372" w:rsidRPr="007C4846">
      <w:pPr>
        <w:ind w:left="3120"/>
        <w:jc w:val="center"/>
        <w:rPr>
          <w:rFonts w:hAnsi="Times New Roman" w:ascii="Times New Roman"/>
          <w:szCs w:val="24"/>
          <w:lang w:val="hr-HR"/>
        </w:rPr>
      </w:pPr>
    </w:p>
    <w:p w:rsidRDefault="005B45B9" w:rsidP="005B45B9" w:rsidR="005B45B9" w:rsidRPr="007C4846">
      <w:pPr>
        <w:jc w:val="both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2628C3" w:rsidRPr="007C4846">
        <w:rPr>
          <w:rFonts w:hAnsi="Times New Roman" w:ascii="Times New Roman"/>
          <w:szCs w:val="24"/>
          <w:lang w:val="hr-HR"/>
        </w:rPr>
        <w:t xml:space="preserve">sucu pojedincu </w:t>
      </w:r>
      <w:r w:rsidR="00856A5B" w:rsidRPr="007C4846">
        <w:rPr>
          <w:rFonts w:hAnsi="Times New Roman" w:ascii="Times New Roman"/>
          <w:szCs w:val="24"/>
          <w:lang w:val="hr-HR"/>
        </w:rPr>
        <w:t xml:space="preserve">Maji Praljak u stečajnom postupku nad dužnikom stečajna masa iza </w:t>
      </w:r>
      <w:r w:rsidRPr="007C4846">
        <w:rPr>
          <w:rFonts w:hAnsi="Times New Roman" w:ascii="Times New Roman"/>
          <w:szCs w:val="24"/>
          <w:lang w:val="hr-HR"/>
        </w:rPr>
        <w:t xml:space="preserve">URBAN KONSTRUKTOR d.o.o. za graditeljstvo i usluge u stečaju, Zagreb, Drage </w:t>
      </w:r>
      <w:proofErr w:type="spellStart"/>
      <w:r w:rsidRPr="007C4846">
        <w:rPr>
          <w:rFonts w:hAnsi="Times New Roman" w:ascii="Times New Roman"/>
          <w:szCs w:val="24"/>
          <w:lang w:val="hr-HR"/>
        </w:rPr>
        <w:t>Gervaisa</w:t>
      </w:r>
      <w:proofErr w:type="spellEnd"/>
      <w:r w:rsidRPr="007C4846">
        <w:rPr>
          <w:rFonts w:hAnsi="Times New Roman" w:ascii="Times New Roman"/>
          <w:szCs w:val="24"/>
          <w:lang w:val="hr-HR"/>
        </w:rPr>
        <w:t xml:space="preserve"> 4, OIB 045253700859, dana </w:t>
      </w:r>
      <w:r w:rsidR="002628C3" w:rsidRPr="007C4846">
        <w:rPr>
          <w:rFonts w:hAnsi="Times New Roman" w:ascii="Times New Roman"/>
          <w:szCs w:val="24"/>
          <w:lang w:val="hr-HR"/>
        </w:rPr>
        <w:t>2</w:t>
      </w:r>
      <w:r w:rsidR="003F1111" w:rsidRPr="007C4846">
        <w:rPr>
          <w:rFonts w:hAnsi="Times New Roman" w:ascii="Times New Roman"/>
          <w:szCs w:val="24"/>
          <w:lang w:val="hr-HR"/>
        </w:rPr>
        <w:t>7</w:t>
      </w:r>
      <w:r w:rsidR="002628C3" w:rsidRPr="007C4846">
        <w:rPr>
          <w:rFonts w:hAnsi="Times New Roman" w:ascii="Times New Roman"/>
          <w:szCs w:val="24"/>
          <w:lang w:val="hr-HR"/>
        </w:rPr>
        <w:t>. svibnja</w:t>
      </w:r>
      <w:r w:rsidR="00856A5B" w:rsidRPr="007C4846">
        <w:rPr>
          <w:rFonts w:hAnsi="Times New Roman" w:ascii="Times New Roman"/>
          <w:szCs w:val="24"/>
          <w:lang w:val="hr-HR"/>
        </w:rPr>
        <w:t xml:space="preserve"> </w:t>
      </w:r>
      <w:r w:rsidRPr="007C4846">
        <w:rPr>
          <w:rFonts w:hAnsi="Times New Roman" w:ascii="Times New Roman"/>
          <w:szCs w:val="24"/>
          <w:lang w:val="hr-HR"/>
        </w:rPr>
        <w:t>201</w:t>
      </w:r>
      <w:r w:rsidR="00856A5B" w:rsidRPr="007C4846">
        <w:rPr>
          <w:rFonts w:hAnsi="Times New Roman" w:ascii="Times New Roman"/>
          <w:szCs w:val="24"/>
          <w:lang w:val="hr-HR"/>
        </w:rPr>
        <w:t>9</w:t>
      </w:r>
      <w:r w:rsidRPr="007C4846">
        <w:rPr>
          <w:rFonts w:hAnsi="Times New Roman" w:ascii="Times New Roman"/>
          <w:szCs w:val="24"/>
          <w:lang w:val="hr-HR"/>
        </w:rPr>
        <w:t>.</w:t>
      </w:r>
      <w:r w:rsidR="002628C3" w:rsidRPr="007C4846">
        <w:rPr>
          <w:rFonts w:hAnsi="Times New Roman" w:ascii="Times New Roman"/>
          <w:szCs w:val="24"/>
          <w:lang w:val="hr-HR"/>
        </w:rPr>
        <w:t>,</w:t>
      </w:r>
    </w:p>
    <w:p w:rsidRDefault="005B45B9" w:rsidP="005B45B9" w:rsidR="005B45B9" w:rsidRPr="007C4846">
      <w:pPr>
        <w:jc w:val="both"/>
        <w:rPr>
          <w:rFonts w:hAnsi="Times New Roman" w:ascii="Times New Roman"/>
          <w:szCs w:val="24"/>
          <w:lang w:val="hr-HR"/>
        </w:rPr>
      </w:pPr>
    </w:p>
    <w:p w:rsidRDefault="008D6AE7" w:rsidP="005B45B9" w:rsidR="008D6AE7" w:rsidRPr="007C4846">
      <w:pPr>
        <w:jc w:val="center"/>
        <w:rPr>
          <w:rFonts w:hAnsi="Times New Roman" w:ascii="Times New Roman"/>
          <w:szCs w:val="24"/>
          <w:lang w:val="hr-HR"/>
        </w:rPr>
      </w:pPr>
    </w:p>
    <w:p w:rsidRDefault="005B45B9" w:rsidP="005B45B9" w:rsidR="005B45B9" w:rsidRPr="007C4846">
      <w:pPr>
        <w:jc w:val="center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>r i j e š i o  j e</w:t>
      </w:r>
    </w:p>
    <w:p w:rsidRDefault="005B45B9" w:rsidP="005B45B9" w:rsidR="005B45B9" w:rsidRPr="007C4846">
      <w:pPr>
        <w:jc w:val="both"/>
        <w:rPr>
          <w:rFonts w:hAnsi="Times New Roman" w:ascii="Times New Roman"/>
          <w:szCs w:val="24"/>
          <w:lang w:val="hr-HR"/>
        </w:rPr>
      </w:pPr>
    </w:p>
    <w:p w:rsidRDefault="005B45B9" w:rsidP="005B45B9" w:rsidR="005B45B9" w:rsidRPr="007C4846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 xml:space="preserve">Daje se suglasnost na naknadni diobeni popis, koji je stečajni upravitelj predložio podneskom od </w:t>
      </w:r>
      <w:r w:rsidR="00FC077A" w:rsidRPr="007C4846">
        <w:rPr>
          <w:rFonts w:hAnsi="Times New Roman" w:ascii="Times New Roman"/>
          <w:szCs w:val="24"/>
          <w:lang w:val="hr-HR"/>
        </w:rPr>
        <w:t xml:space="preserve">24. prosinca 2018. </w:t>
      </w:r>
      <w:r w:rsidRPr="007C4846">
        <w:rPr>
          <w:rFonts w:hAnsi="Times New Roman" w:ascii="Times New Roman"/>
          <w:szCs w:val="24"/>
          <w:lang w:val="hr-HR"/>
        </w:rPr>
        <w:t xml:space="preserve">godine, na način da se s naknadnom imovinom u iznosu od </w:t>
      </w:r>
      <w:r w:rsidR="00FC077A" w:rsidRPr="007C4846">
        <w:rPr>
          <w:rFonts w:hAnsi="Times New Roman" w:ascii="Times New Roman"/>
          <w:szCs w:val="24"/>
          <w:lang w:val="hr-HR"/>
        </w:rPr>
        <w:t>831.530,70</w:t>
      </w:r>
      <w:r w:rsidRPr="007C4846">
        <w:rPr>
          <w:rFonts w:hAnsi="Times New Roman" w:ascii="Times New Roman"/>
          <w:szCs w:val="24"/>
          <w:lang w:val="hr-HR"/>
        </w:rPr>
        <w:t xml:space="preserve"> kuna namiruju stečajni vjerovnici prvog višeg isplatnog reda u iznosu od </w:t>
      </w:r>
      <w:r w:rsidR="00FC077A" w:rsidRPr="007C4846">
        <w:rPr>
          <w:rFonts w:hAnsi="Times New Roman" w:ascii="Times New Roman"/>
          <w:szCs w:val="24"/>
          <w:lang w:val="hr-HR"/>
        </w:rPr>
        <w:t>18,93</w:t>
      </w:r>
      <w:r w:rsidRPr="007C4846">
        <w:rPr>
          <w:rFonts w:hAnsi="Times New Roman" w:ascii="Times New Roman"/>
          <w:szCs w:val="24"/>
          <w:lang w:val="hr-HR"/>
        </w:rPr>
        <w:t>% iznosa njihovih utvrđenih tražbina.</w:t>
      </w:r>
    </w:p>
    <w:p w:rsidRDefault="005B45B9" w:rsidP="005B45B9" w:rsidR="005B45B9" w:rsidRPr="007C4846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5B45B9" w:rsidP="005B45B9" w:rsidR="005B45B9" w:rsidRPr="007C4846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>Naknadni diobeni popis objavit će se na mrežnoj stranici e-Oglasna ploča Trgovačkog suda, a vjerovnici mogu sudu podnijeti prigovor na naknadni diobeni popis u roku od 8 dana nakon isteka roka iz čl. 275. st. 1. SZ-a.</w:t>
      </w:r>
    </w:p>
    <w:p w:rsidRDefault="005B45B9" w:rsidP="005B45B9" w:rsidR="005B45B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E2612" w:rsidP="005B45B9" w:rsidR="00FE2612" w:rsidRPr="007C484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5B45B9" w:rsidP="00FE2612" w:rsidR="005B45B9" w:rsidRPr="007C4846">
      <w:pPr>
        <w:jc w:val="center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>Obrazloženje</w:t>
      </w:r>
    </w:p>
    <w:p w:rsidRDefault="005B45B9" w:rsidP="005B45B9" w:rsidR="006D101B" w:rsidRPr="007C4846">
      <w:pPr>
        <w:jc w:val="both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ab/>
        <w:t>Nakon što je obustavljen i zaključen stečajni postupak nad stečajnim dužnikom URBAN KONSTRUKTOR d.o.o. u st</w:t>
      </w:r>
      <w:r w:rsidR="00B208F3">
        <w:rPr>
          <w:rFonts w:hAnsi="Times New Roman" w:ascii="Times New Roman"/>
          <w:szCs w:val="24"/>
          <w:lang w:val="hr-HR"/>
        </w:rPr>
        <w:t>ečaju, stečajni upravitelj obavijestio</w:t>
      </w:r>
      <w:r w:rsidRPr="007C4846">
        <w:rPr>
          <w:rFonts w:hAnsi="Times New Roman" w:ascii="Times New Roman"/>
          <w:szCs w:val="24"/>
          <w:lang w:val="hr-HR"/>
        </w:rPr>
        <w:t xml:space="preserve"> </w:t>
      </w:r>
      <w:r w:rsidR="00FC077A" w:rsidRPr="007C4846">
        <w:rPr>
          <w:rFonts w:hAnsi="Times New Roman" w:ascii="Times New Roman"/>
          <w:szCs w:val="24"/>
          <w:lang w:val="hr-HR"/>
        </w:rPr>
        <w:t xml:space="preserve">je </w:t>
      </w:r>
      <w:r w:rsidRPr="007C4846">
        <w:rPr>
          <w:rFonts w:hAnsi="Times New Roman" w:ascii="Times New Roman"/>
          <w:szCs w:val="24"/>
          <w:lang w:val="hr-HR"/>
        </w:rPr>
        <w:t>ovaj sud da su ostvareni uvjeti za nastav</w:t>
      </w:r>
      <w:r w:rsidR="00FC077A" w:rsidRPr="007C4846">
        <w:rPr>
          <w:rFonts w:hAnsi="Times New Roman" w:ascii="Times New Roman"/>
          <w:szCs w:val="24"/>
          <w:lang w:val="hr-HR"/>
        </w:rPr>
        <w:t>ak</w:t>
      </w:r>
      <w:r w:rsidRPr="007C4846">
        <w:rPr>
          <w:rFonts w:hAnsi="Times New Roman" w:ascii="Times New Roman"/>
          <w:szCs w:val="24"/>
          <w:lang w:val="hr-HR"/>
        </w:rPr>
        <w:t xml:space="preserve"> stečajnog postupka sukladno odredbi čl. 289. Stečajnog zakona </w:t>
      </w:r>
      <w:r w:rsidR="006D101B" w:rsidRPr="007C4846">
        <w:rPr>
          <w:rFonts w:hAnsi="Times New Roman" w:ascii="Times New Roman"/>
          <w:szCs w:val="24"/>
          <w:lang w:val="hr-HR"/>
        </w:rPr>
        <w:t xml:space="preserve">(„Narodne novine“ broj 71/15 i 104/17, dalje: SZ), pa je sud odredio nastavak stečajnog postupka, nad STEČAJNA MASA iza URBAN KONSTRUKTOR d.o.o. za graditeljstvo i usluge u stečaju, Zagreb, Drage </w:t>
      </w:r>
      <w:proofErr w:type="spellStart"/>
      <w:r w:rsidR="006D101B" w:rsidRPr="007C4846">
        <w:rPr>
          <w:rFonts w:hAnsi="Times New Roman" w:ascii="Times New Roman"/>
          <w:szCs w:val="24"/>
          <w:lang w:val="hr-HR"/>
        </w:rPr>
        <w:t>Gervaisa</w:t>
      </w:r>
      <w:proofErr w:type="spellEnd"/>
      <w:r w:rsidR="006D101B" w:rsidRPr="007C4846">
        <w:rPr>
          <w:rFonts w:hAnsi="Times New Roman" w:ascii="Times New Roman"/>
          <w:szCs w:val="24"/>
          <w:lang w:val="hr-HR"/>
        </w:rPr>
        <w:t xml:space="preserve"> 4, OIB 045253700859, te upisao istu u sudski registar.</w:t>
      </w:r>
    </w:p>
    <w:p w:rsidRDefault="006D101B" w:rsidP="005B45B9" w:rsidR="006D101B" w:rsidRPr="007C4846">
      <w:pPr>
        <w:jc w:val="both"/>
        <w:rPr>
          <w:rFonts w:hAnsi="Times New Roman" w:ascii="Times New Roman"/>
          <w:szCs w:val="24"/>
          <w:lang w:val="hr-HR"/>
        </w:rPr>
      </w:pPr>
    </w:p>
    <w:p w:rsidRDefault="006D101B" w:rsidP="005B45B9" w:rsidR="006D101B" w:rsidRPr="007C4846">
      <w:pPr>
        <w:jc w:val="both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ab/>
        <w:t xml:space="preserve">Nakon nastavka stečajnog postupka, s obzirom na to da su ostvarena novčana sredstva u postupku </w:t>
      </w:r>
      <w:proofErr w:type="spellStart"/>
      <w:r w:rsidRPr="007C4846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7C4846">
        <w:rPr>
          <w:rFonts w:hAnsi="Times New Roman" w:ascii="Times New Roman"/>
          <w:szCs w:val="24"/>
          <w:lang w:val="hr-HR"/>
        </w:rPr>
        <w:t xml:space="preserve"> nagodbe nad dužnikom STIPIĆ GRUPA d.d. u kojem je URBAN KONSTRUKTOR  d.o.o. bio vjerovnik, ovaj sud je rješenje</w:t>
      </w:r>
      <w:r w:rsidR="00B208F3">
        <w:rPr>
          <w:rFonts w:hAnsi="Times New Roman" w:ascii="Times New Roman"/>
          <w:szCs w:val="24"/>
          <w:lang w:val="hr-HR"/>
        </w:rPr>
        <w:t>m</w:t>
      </w:r>
      <w:r w:rsidRPr="007C4846">
        <w:rPr>
          <w:rFonts w:hAnsi="Times New Roman" w:ascii="Times New Roman"/>
          <w:szCs w:val="24"/>
          <w:lang w:val="hr-HR"/>
        </w:rPr>
        <w:t xml:space="preserve"> od 2. svibnja 2017. dao suglasnost na naknadni diobeni popis, koji je stečajni upravitelj predložio podneskom od 21. ožujka 2017.</w:t>
      </w:r>
    </w:p>
    <w:p w:rsidRDefault="001063FD" w:rsidP="005B45B9" w:rsidR="001063FD" w:rsidRPr="007C4846">
      <w:pPr>
        <w:jc w:val="both"/>
        <w:rPr>
          <w:rFonts w:hAnsi="Times New Roman" w:ascii="Times New Roman"/>
          <w:szCs w:val="24"/>
          <w:lang w:val="hr-HR"/>
        </w:rPr>
      </w:pPr>
    </w:p>
    <w:p w:rsidRDefault="001063FD" w:rsidP="005B45B9" w:rsidR="005B45B9" w:rsidRPr="007C4846">
      <w:pPr>
        <w:jc w:val="both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ab/>
        <w:t xml:space="preserve">Nakon toga, stečajni upravitelj je podneskom od 24. prosinca 2018., obavijestio sud da su </w:t>
      </w:r>
      <w:r w:rsidR="005B45B9" w:rsidRPr="007C4846">
        <w:rPr>
          <w:rFonts w:hAnsi="Times New Roman" w:ascii="Times New Roman"/>
          <w:szCs w:val="24"/>
          <w:lang w:val="hr-HR"/>
        </w:rPr>
        <w:t xml:space="preserve">ostvarena </w:t>
      </w:r>
      <w:r w:rsidRPr="007C4846">
        <w:rPr>
          <w:rFonts w:hAnsi="Times New Roman" w:ascii="Times New Roman"/>
          <w:szCs w:val="24"/>
          <w:lang w:val="hr-HR"/>
        </w:rPr>
        <w:t xml:space="preserve">daljnja </w:t>
      </w:r>
      <w:r w:rsidR="005B45B9" w:rsidRPr="007C4846">
        <w:rPr>
          <w:rFonts w:hAnsi="Times New Roman" w:ascii="Times New Roman"/>
          <w:szCs w:val="24"/>
          <w:lang w:val="hr-HR"/>
        </w:rPr>
        <w:t xml:space="preserve">novčana sredstva u postupku </w:t>
      </w:r>
      <w:proofErr w:type="spellStart"/>
      <w:r w:rsidR="005B45B9" w:rsidRPr="007C4846">
        <w:rPr>
          <w:rFonts w:hAnsi="Times New Roman" w:ascii="Times New Roman"/>
          <w:szCs w:val="24"/>
          <w:lang w:val="hr-HR"/>
        </w:rPr>
        <w:t>predstečajne</w:t>
      </w:r>
      <w:proofErr w:type="spellEnd"/>
      <w:r w:rsidR="005B45B9" w:rsidRPr="007C4846">
        <w:rPr>
          <w:rFonts w:hAnsi="Times New Roman" w:ascii="Times New Roman"/>
          <w:szCs w:val="24"/>
          <w:lang w:val="hr-HR"/>
        </w:rPr>
        <w:t xml:space="preserve"> nagodbe nad dužnikom </w:t>
      </w:r>
      <w:r w:rsidR="005B45B9" w:rsidRPr="007C4846">
        <w:rPr>
          <w:rFonts w:hAnsi="Times New Roman" w:ascii="Times New Roman"/>
          <w:szCs w:val="24"/>
          <w:lang w:val="hr-HR"/>
        </w:rPr>
        <w:lastRenderedPageBreak/>
        <w:t>STIPIĆ GRUPA d.d. u kojem je URBAN KONSTRUKTOR  d.o.o. bio vjerovnik, i to</w:t>
      </w:r>
      <w:r w:rsidRPr="007C4846">
        <w:rPr>
          <w:rFonts w:hAnsi="Times New Roman" w:ascii="Times New Roman"/>
          <w:szCs w:val="24"/>
          <w:lang w:val="hr-HR"/>
        </w:rPr>
        <w:t xml:space="preserve"> ovaj put da je </w:t>
      </w:r>
      <w:r w:rsidR="005B45B9" w:rsidRPr="007C4846">
        <w:rPr>
          <w:rFonts w:hAnsi="Times New Roman" w:ascii="Times New Roman"/>
          <w:szCs w:val="24"/>
          <w:lang w:val="hr-HR"/>
        </w:rPr>
        <w:t xml:space="preserve"> ostvaren iznos od </w:t>
      </w:r>
      <w:r w:rsidR="006D101B" w:rsidRPr="007C4846">
        <w:rPr>
          <w:rFonts w:hAnsi="Times New Roman" w:ascii="Times New Roman"/>
          <w:szCs w:val="24"/>
          <w:lang w:val="hr-HR"/>
        </w:rPr>
        <w:t>931.894,25</w:t>
      </w:r>
      <w:r w:rsidR="005B45B9" w:rsidRPr="007C4846">
        <w:rPr>
          <w:rFonts w:hAnsi="Times New Roman" w:ascii="Times New Roman"/>
          <w:szCs w:val="24"/>
          <w:lang w:val="hr-HR"/>
        </w:rPr>
        <w:t xml:space="preserve"> kn.</w:t>
      </w:r>
    </w:p>
    <w:p w:rsidRDefault="005B45B9" w:rsidP="005B45B9" w:rsidR="005B45B9" w:rsidRPr="007C4846">
      <w:pPr>
        <w:jc w:val="both"/>
        <w:rPr>
          <w:rFonts w:hAnsi="Times New Roman" w:ascii="Times New Roman"/>
          <w:szCs w:val="24"/>
          <w:lang w:val="hr-HR"/>
        </w:rPr>
      </w:pPr>
    </w:p>
    <w:p w:rsidRDefault="005B45B9" w:rsidP="005B45B9" w:rsidR="005B45B9" w:rsidRPr="007C4846">
      <w:pPr>
        <w:jc w:val="both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ab/>
        <w:t xml:space="preserve">Od novo ostvarenih novčanih sredstava stečajni upravitelj predlaže na ime troškova postupka i ostalih obveza stečajne mase </w:t>
      </w:r>
      <w:r w:rsidR="00B208F3" w:rsidRPr="007C4846">
        <w:rPr>
          <w:rFonts w:hAnsi="Times New Roman" w:ascii="Times New Roman"/>
          <w:szCs w:val="24"/>
          <w:lang w:val="hr-HR"/>
        </w:rPr>
        <w:t xml:space="preserve">odbiti </w:t>
      </w:r>
      <w:r w:rsidRPr="007C4846">
        <w:rPr>
          <w:rFonts w:hAnsi="Times New Roman" w:ascii="Times New Roman"/>
          <w:szCs w:val="24"/>
          <w:lang w:val="hr-HR"/>
        </w:rPr>
        <w:t xml:space="preserve">iznos specificiran u podnesku od </w:t>
      </w:r>
      <w:r w:rsidR="007C4846" w:rsidRPr="007C4846">
        <w:rPr>
          <w:rFonts w:hAnsi="Times New Roman" w:ascii="Times New Roman"/>
          <w:szCs w:val="24"/>
          <w:lang w:val="hr-HR"/>
        </w:rPr>
        <w:t>24. prosinca 2018.</w:t>
      </w:r>
      <w:r w:rsidRPr="007C4846">
        <w:rPr>
          <w:rFonts w:hAnsi="Times New Roman" w:ascii="Times New Roman"/>
          <w:szCs w:val="24"/>
          <w:lang w:val="hr-HR"/>
        </w:rPr>
        <w:t xml:space="preserve"> a s ostatkom od </w:t>
      </w:r>
      <w:r w:rsidR="007C4846" w:rsidRPr="007C4846">
        <w:rPr>
          <w:rFonts w:hAnsi="Times New Roman" w:ascii="Times New Roman"/>
          <w:szCs w:val="24"/>
          <w:lang w:val="hr-HR"/>
        </w:rPr>
        <w:t xml:space="preserve">831.530,70 </w:t>
      </w:r>
      <w:r w:rsidRPr="007C4846">
        <w:rPr>
          <w:rFonts w:hAnsi="Times New Roman" w:ascii="Times New Roman"/>
          <w:szCs w:val="24"/>
          <w:lang w:val="hr-HR"/>
        </w:rPr>
        <w:t xml:space="preserve">kn predlaže namiriti stečajne vjerovnike prvog višeg isplatnog reda u naknadnoj diobi čime bi isti bili namireni s iznosom od </w:t>
      </w:r>
      <w:r w:rsidR="007C4846" w:rsidRPr="007C4846">
        <w:rPr>
          <w:rFonts w:hAnsi="Times New Roman" w:ascii="Times New Roman"/>
          <w:szCs w:val="24"/>
          <w:lang w:val="hr-HR"/>
        </w:rPr>
        <w:t xml:space="preserve">18,93% </w:t>
      </w:r>
      <w:r w:rsidRPr="007C4846">
        <w:rPr>
          <w:rFonts w:hAnsi="Times New Roman" w:ascii="Times New Roman"/>
          <w:szCs w:val="24"/>
          <w:lang w:val="hr-HR"/>
        </w:rPr>
        <w:t>ukupnog iznosa utvrđenih tražbina stečajnih vjerovnika prvog višeg isplatnog reda.</w:t>
      </w:r>
    </w:p>
    <w:p w:rsidRDefault="005B45B9" w:rsidP="007C4846" w:rsidR="005B45B9" w:rsidRPr="007C4846">
      <w:pPr>
        <w:jc w:val="both"/>
        <w:rPr>
          <w:rFonts w:hAnsi="Times New Roman" w:ascii="Times New Roman"/>
          <w:szCs w:val="24"/>
          <w:lang w:val="hr-HR"/>
        </w:rPr>
      </w:pPr>
    </w:p>
    <w:p w:rsidRDefault="007C4846" w:rsidP="005B45B9" w:rsidR="005B45B9" w:rsidRPr="007C484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 xml:space="preserve">Slijedom navedenog, </w:t>
      </w:r>
      <w:r w:rsidR="005B45B9" w:rsidRPr="007C4846">
        <w:rPr>
          <w:rFonts w:hAnsi="Times New Roman" w:ascii="Times New Roman"/>
          <w:szCs w:val="24"/>
          <w:lang w:val="hr-HR"/>
        </w:rPr>
        <w:t>temeljem odredbe čl. 273.,</w:t>
      </w:r>
      <w:r w:rsidRPr="007C4846">
        <w:rPr>
          <w:rFonts w:hAnsi="Times New Roman" w:ascii="Times New Roman"/>
          <w:szCs w:val="24"/>
          <w:lang w:val="hr-HR"/>
        </w:rPr>
        <w:t xml:space="preserve"> 275. st. 1, čl. 289 i čl. 291.</w:t>
      </w:r>
      <w:r w:rsidR="005B45B9" w:rsidRPr="007C4846">
        <w:rPr>
          <w:rFonts w:hAnsi="Times New Roman" w:ascii="Times New Roman"/>
          <w:szCs w:val="24"/>
          <w:lang w:val="hr-HR"/>
        </w:rPr>
        <w:t xml:space="preserve"> SZ</w:t>
      </w:r>
      <w:r w:rsidR="002628C3" w:rsidRPr="007C4846">
        <w:rPr>
          <w:rFonts w:hAnsi="Times New Roman" w:ascii="Times New Roman"/>
          <w:szCs w:val="24"/>
          <w:lang w:val="hr-HR"/>
        </w:rPr>
        <w:t>-a</w:t>
      </w:r>
      <w:r w:rsidR="005B45B9" w:rsidRPr="007C4846">
        <w:rPr>
          <w:rFonts w:hAnsi="Times New Roman" w:ascii="Times New Roman"/>
          <w:szCs w:val="24"/>
          <w:lang w:val="hr-HR"/>
        </w:rPr>
        <w:t xml:space="preserve"> odlučeno je kao u izreci ovog rješenja.</w:t>
      </w:r>
    </w:p>
    <w:p w:rsidRDefault="005B45B9" w:rsidP="005B45B9" w:rsidR="005B45B9" w:rsidRPr="007C4846">
      <w:pPr>
        <w:jc w:val="both"/>
        <w:rPr>
          <w:rFonts w:hAnsi="Times New Roman" w:ascii="Times New Roman"/>
          <w:szCs w:val="24"/>
          <w:lang w:val="hr-HR"/>
        </w:rPr>
      </w:pPr>
    </w:p>
    <w:p w:rsidRDefault="005B45B9" w:rsidP="005B45B9" w:rsidR="005B45B9" w:rsidRPr="007C4846">
      <w:pPr>
        <w:rPr>
          <w:rFonts w:hAnsi="Times New Roman" w:ascii="Times New Roman"/>
          <w:szCs w:val="24"/>
          <w:lang w:val="hr-HR"/>
        </w:rPr>
      </w:pPr>
    </w:p>
    <w:p w:rsidRDefault="005B45B9" w:rsidP="005B45B9" w:rsidR="005B45B9" w:rsidRPr="007C4846">
      <w:pPr>
        <w:jc w:val="center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>Zagrebu, 2</w:t>
      </w:r>
      <w:r w:rsidR="003F1111" w:rsidRPr="007C4846">
        <w:rPr>
          <w:rFonts w:hAnsi="Times New Roman" w:ascii="Times New Roman"/>
          <w:szCs w:val="24"/>
          <w:lang w:val="hr-HR"/>
        </w:rPr>
        <w:t>7</w:t>
      </w:r>
      <w:r w:rsidRPr="007C4846">
        <w:rPr>
          <w:rFonts w:hAnsi="Times New Roman" w:ascii="Times New Roman"/>
          <w:szCs w:val="24"/>
          <w:lang w:val="hr-HR"/>
        </w:rPr>
        <w:t>. svibnja 201</w:t>
      </w:r>
      <w:r w:rsidR="002628C3" w:rsidRPr="007C4846">
        <w:rPr>
          <w:rFonts w:hAnsi="Times New Roman" w:ascii="Times New Roman"/>
          <w:szCs w:val="24"/>
          <w:lang w:val="hr-HR"/>
        </w:rPr>
        <w:t>9</w:t>
      </w:r>
      <w:r w:rsidRPr="007C4846">
        <w:rPr>
          <w:rFonts w:hAnsi="Times New Roman" w:ascii="Times New Roman"/>
          <w:szCs w:val="24"/>
          <w:lang w:val="hr-HR"/>
        </w:rPr>
        <w:t>.</w:t>
      </w:r>
    </w:p>
    <w:p w:rsidRDefault="005B45B9" w:rsidP="002628C3" w:rsidR="002628C3" w:rsidRPr="007C4846">
      <w:pPr>
        <w:ind w:firstLine="720" w:left="5760"/>
        <w:jc w:val="center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>S</w:t>
      </w:r>
      <w:r w:rsidR="002628C3" w:rsidRPr="007C4846">
        <w:rPr>
          <w:rFonts w:hAnsi="Times New Roman" w:ascii="Times New Roman"/>
          <w:szCs w:val="24"/>
          <w:lang w:val="hr-HR"/>
        </w:rPr>
        <w:t xml:space="preserve">utkinja: </w:t>
      </w:r>
    </w:p>
    <w:p w:rsidRDefault="002628C3" w:rsidP="002628C3" w:rsidR="00D774DC">
      <w:pPr>
        <w:ind w:firstLine="720" w:left="5760"/>
        <w:jc w:val="center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>Maja Praljak</w:t>
      </w:r>
      <w:r w:rsidR="00D774DC">
        <w:rPr>
          <w:rFonts w:hAnsi="Times New Roman" w:ascii="Times New Roman"/>
          <w:szCs w:val="24"/>
          <w:lang w:val="hr-HR"/>
        </w:rPr>
        <w:t>, v.r.</w:t>
      </w:r>
    </w:p>
    <w:p w:rsidRDefault="00D774DC" w:rsidP="002628C3" w:rsidR="00D774DC">
      <w:pPr>
        <w:ind w:firstLine="720" w:left="5760"/>
        <w:jc w:val="center"/>
        <w:rPr>
          <w:rFonts w:hAnsi="Times New Roman" w:ascii="Times New Roman"/>
          <w:szCs w:val="24"/>
          <w:lang w:val="hr-HR"/>
        </w:rPr>
      </w:pPr>
    </w:p>
    <w:p w:rsidRDefault="005B45B9" w:rsidP="002628C3" w:rsidR="005B45B9" w:rsidRPr="007C4846">
      <w:pPr>
        <w:ind w:firstLine="720" w:left="5760"/>
        <w:jc w:val="center"/>
        <w:rPr>
          <w:rFonts w:hAnsi="Times New Roman" w:ascii="Times New Roman"/>
          <w:szCs w:val="24"/>
          <w:lang w:val="hr-HR"/>
        </w:rPr>
      </w:pPr>
    </w:p>
    <w:p w:rsidRDefault="005B45B9" w:rsidP="005B45B9" w:rsidR="005B45B9" w:rsidRPr="007C48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B45B9" w:rsidP="005B45B9" w:rsidR="005B45B9" w:rsidRPr="007C48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B45B9" w:rsidP="005B45B9" w:rsidR="005B45B9" w:rsidRPr="007C4846">
      <w:pPr>
        <w:jc w:val="both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>Uputa o pravnom lijeku:</w:t>
      </w:r>
    </w:p>
    <w:p w:rsidRDefault="005B45B9" w:rsidP="005B45B9" w:rsidR="005B45B9" w:rsidRPr="007C4846">
      <w:pPr>
        <w:jc w:val="both"/>
        <w:rPr>
          <w:rFonts w:hAnsi="Times New Roman" w:ascii="Times New Roman"/>
          <w:szCs w:val="24"/>
          <w:lang w:val="hr-HR"/>
        </w:rPr>
      </w:pPr>
      <w:r w:rsidRPr="007C4846">
        <w:rPr>
          <w:rFonts w:hAnsi="Times New Roman" w:ascii="Times New Roman"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5B45B9" w:rsidP="005B45B9" w:rsidR="005B45B9" w:rsidRPr="007C4846">
      <w:pPr>
        <w:jc w:val="both"/>
        <w:rPr>
          <w:rFonts w:hAnsi="Times New Roman" w:ascii="Times New Roman"/>
          <w:szCs w:val="24"/>
          <w:lang w:val="hr-HR"/>
        </w:rPr>
      </w:pPr>
    </w:p>
    <w:p w:rsidRDefault="005B45B9" w:rsidP="005B45B9" w:rsidR="005B45B9" w:rsidRPr="007C4846">
      <w:pPr>
        <w:jc w:val="both"/>
        <w:rPr>
          <w:rFonts w:hAnsi="Times New Roman" w:ascii="Times New Roman"/>
          <w:szCs w:val="24"/>
          <w:lang w:val="pl-PL"/>
        </w:rPr>
      </w:pPr>
      <w:r w:rsidRPr="007C4846">
        <w:rPr>
          <w:rFonts w:hAnsi="Times New Roman" w:ascii="Times New Roman"/>
          <w:szCs w:val="24"/>
          <w:lang w:val="pl-PL"/>
        </w:rPr>
        <w:t>Za točnost otpravka – ovlašteni službenik</w:t>
      </w:r>
    </w:p>
    <w:p w:rsidRDefault="005B45B9" w:rsidP="005B45B9" w:rsidR="005B45B9" w:rsidRPr="007C4846">
      <w:pPr>
        <w:jc w:val="both"/>
        <w:rPr>
          <w:rFonts w:hAnsi="Times New Roman" w:ascii="Times New Roman"/>
          <w:szCs w:val="24"/>
          <w:lang w:val="pl-PL"/>
        </w:rPr>
      </w:pPr>
      <w:r w:rsidRPr="007C4846">
        <w:rPr>
          <w:rFonts w:hAnsi="Times New Roman" w:ascii="Times New Roman"/>
          <w:szCs w:val="24"/>
          <w:lang w:val="pl-PL"/>
        </w:rPr>
        <w:t xml:space="preserve">                 </w:t>
      </w:r>
      <w:r w:rsidR="002628C3" w:rsidRPr="007C4846">
        <w:rPr>
          <w:rFonts w:hAnsi="Times New Roman" w:ascii="Times New Roman"/>
          <w:szCs w:val="24"/>
          <w:lang w:val="pl-PL"/>
        </w:rPr>
        <w:t>Nikolina Krunić</w:t>
      </w:r>
      <w:r w:rsidRPr="007C4846">
        <w:rPr>
          <w:rFonts w:hAnsi="Times New Roman" w:ascii="Times New Roman"/>
          <w:szCs w:val="24"/>
          <w:lang w:val="pl-PL"/>
        </w:rPr>
        <w:t xml:space="preserve"> </w:t>
      </w:r>
    </w:p>
    <w:p w:rsidRDefault="005B45B9" w:rsidP="005B45B9" w:rsidR="005B45B9" w:rsidRPr="007C4846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5B45B9" w:rsidP="005B45B9" w:rsidR="005B45B9" w:rsidRPr="007C4846">
      <w:pPr>
        <w:jc w:val="both"/>
        <w:rPr>
          <w:rFonts w:hAnsi="Times New Roman" w:ascii="Times New Roman"/>
          <w:szCs w:val="24"/>
          <w:lang w:val="hr-HR"/>
        </w:rPr>
      </w:pPr>
    </w:p>
    <w:p w:rsidRDefault="002628C3" w:rsidP="002628C3" w:rsidR="002628C3" w:rsidRPr="003F1111">
      <w:pPr>
        <w:pStyle w:val="Odlomakpopisa"/>
        <w:rPr>
          <w:rFonts w:hAnsi="Times New Roman" w:ascii="Times New Roman"/>
          <w:szCs w:val="24"/>
        </w:rPr>
      </w:pPr>
    </w:p>
    <w:sectPr w:rsidR="002628C3" w:rsidRPr="003F11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915D35"/>
    <w:multiLevelType w:val="hybridMultilevel"/>
    <w:tmpl w:val="727C5E30"/>
    <w:lvl w:tplc="43CEB52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CFD1017"/>
    <w:multiLevelType w:val="hybridMultilevel"/>
    <w:tmpl w:val="8728A4B0"/>
    <w:lvl w:tplc="370E86D8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45B9"/>
    <w:rsid w:val="00096910"/>
    <w:rsid w:val="001063FD"/>
    <w:rsid w:val="002628C3"/>
    <w:rsid w:val="003F1111"/>
    <w:rsid w:val="005B45B9"/>
    <w:rsid w:val="005D3372"/>
    <w:rsid w:val="006D101B"/>
    <w:rsid w:val="007C4846"/>
    <w:rsid w:val="00856A5B"/>
    <w:rsid w:val="008D6AE7"/>
    <w:rsid w:val="00B208F3"/>
    <w:rsid w:val="00CB1DFA"/>
    <w:rsid w:val="00D774DC"/>
    <w:rsid w:val="00FC077A"/>
    <w:rsid w:val="00FE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45B9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45B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484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846"/>
    <w:rPr>
      <w:rFonts w:cs="Segoe UI" w:eastAsia="Times New Roman" w:hAnsi="Segoe UI" w:ascii="Segoe UI"/>
      <w:sz w:val="18"/>
      <w:szCs w:val="18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2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6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6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6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6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45B9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45B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4846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846"/>
    <w:rPr>
      <w:rFonts w:ascii="Segoe UI" w:cs="Segoe UI" w:eastAsia="Times New Roman" w:hAnsi="Segoe UI"/>
      <w:sz w:val="18"/>
      <w:szCs w:val="18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2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6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6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6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6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2602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St-1220/2017-147</izvorni_sadrzaj>
    <derivirana_varijabla naziv="DomainObject.Oznaka_1">St-1220/2017-147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St-1220/2017</izvorni_sadrzaj>
    <derivirana_varijabla naziv="DomainObject.Predmet.OznakaBroj_1">St-1220/2017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URBAN KONSTRUKTOR d.o.o. za graditeljstvo i usluge - u stečaju</izvorni_sadrzaj>
    <derivirana_varijabla naziv="DomainObject.Predmet.ProtustrankaFormated_1">  Stečajna masa iza URBAN KONSTRUKTOR d.o.o. za graditeljstvo i usluge - u stečaju</derivirana_varijabla>
  </DomainObject.Predmet.ProtustrankaFormated>
  <DomainObject.Predmet.ProtustrankaFormatedOIB>
    <izvorni_sadrzaj>  Stečajna masa iza URBAN KONSTRUKTOR d.o.o. za graditeljstvo i usluge - u stečaju, OIB 04525370859</izvorni_sadrzaj>
    <derivirana_varijabla naziv="DomainObject.Predmet.ProtustrankaFormatedOIB_1">  Stečajna masa iza URBAN KONSTRUKTOR d.o.o. za graditeljstvo i usluge - u stečaju, OIB 04525370859</derivirana_varijabla>
  </DomainObject.Predmet.ProtustrankaFormatedOIB>
  <DomainObject.Predmet.ProtustrankaFormatedWithAdress>
    <izvorni_sadrzaj> Stečajna masa iza URBAN KONSTRUKTOR d.o.o. za graditeljstvo i usluge - u stečaju, Drage Gervaisa 4, 10000 Zagreb</izvorni_sadrzaj>
    <derivirana_varijabla naziv="DomainObject.Predmet.ProtustrankaFormatedWithAdress_1"> Stečajna masa iza URBAN KONSTRUKTOR d.o.o. za graditeljstvo i usluge - u stečaju, Drage Gervaisa 4, 10000 Zagreb</derivirana_varijabla>
  </DomainObject.Predmet.ProtustrankaFormatedWithAdress>
  <DomainObject.Predmet.ProtustrankaFormatedWithAdressOIB>
    <izvorni_sadrzaj> Stečajna masa iza URBAN KONSTRUKTOR d.o.o. za graditeljstvo i usluge - u stečaju, OIB 04525370859, Drage Gervaisa 4, 10000 Zagreb</izvorni_sadrzaj>
    <derivirana_varijabla naziv="DomainObject.Predmet.ProtustrankaFormatedWithAdressOIB_1"> Stečajna masa iza URBAN KONSTRUKTOR d.o.o. za graditeljstvo i usluge - u stečaju, OIB 04525370859, Drage Gervaisa 4, 10000 Zagreb</derivirana_varijabla>
  </DomainObject.Predmet.ProtustrankaFormatedWithAdressOIB>
  <DomainObject.Predmet.ProtustrankaWithAdress>
    <izvorni_sadrzaj>Stečajna masa iza URBAN KONSTRUKTOR d.o.o. za graditeljstvo i usluge - u stečaju Drage Gervaisa 4, 10000 Zagreb</izvorni_sadrzaj>
    <derivirana_varijabla naziv="DomainObject.Predmet.ProtustrankaWithAdress_1">Stečajna masa iza URBAN KONSTRUKTOR d.o.o. za graditeljstvo i usluge - u stečaju Drage Gervaisa 4, 10000 Zagreb</derivirana_varijabla>
  </DomainObject.Predmet.ProtustrankaWithAdress>
  <DomainObject.Predmet.ProtustrankaWithAdressOIB>
    <izvorni_sadrzaj>Stečajna masa iza URBAN KONSTRUKTOR d.o.o. za graditeljstvo i usluge - u stečaju, OIB 04525370859, Drage Gervaisa 4, 10000 Zagreb</izvorni_sadrzaj>
    <derivirana_varijabla naziv="DomainObject.Predmet.ProtustrankaWithAdressOIB_1">Stečajna masa iza URBAN KONSTRUKTOR d.o.o. za graditeljstvo i usluge - u stečaju, OIB 04525370859, Drage Gervaisa 4, 10000 Zagreb</derivirana_varijabla>
  </DomainObject.Predmet.ProtustrankaWithAdressOIB>
  <DomainObject.Predmet.ProtustrankaNazivFormated>
    <izvorni_sadrzaj>Stečajna masa iza URBAN KONSTRUKTOR d.o.o. za graditeljstvo i usluge - u stečaju</izvorni_sadrzaj>
    <derivirana_varijabla naziv="DomainObject.Predmet.ProtustrankaNazivFormated_1">Stečajna masa iza URBAN KONSTRUKTOR d.o.o. za graditeljstvo i usluge - u stečaju</derivirana_varijabla>
  </DomainObject.Predmet.ProtustrankaNazivFormated>
  <DomainObject.Predmet.ProtustrankaNazivFormatedOIB>
    <izvorni_sadrzaj>Stečajna masa iza URBAN KONSTRUKTOR d.o.o. za graditeljstvo i usluge - u stečaju, OIB 04525370859</izvorni_sadrzaj>
    <derivirana_varijabla naziv="DomainObject.Predmet.ProtustrankaNazivFormatedOIB_1">Stečajna masa iza URBAN KONSTRUKTOR d.o.o. za graditeljstvo i usluge - u stečaju, OIB 04525370859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Željko Kozumplik; Alas za Dom d.o.o. zastupanog po punomoćniku Melita Veršić Marušić; ARMKO dioničko društvo za proizvodnju žice, armaturne mreže i proizvoda od žice u stečaju; TEHNIKA dioničko društvo za graditeljstvo, inženjering, proizvodnju i trgovinu</izvorni_sadrzaj>
    <derivirana_varijabla naziv="DomainObject.Predmet.StrankaFormated_1">  Vjerovnici; Željko Kozumplik; Alas za Dom d.o.o. zastupanog po punomoćniku Melita Veršić Marušić; ARMKO dioničko društvo za proizvodnju žice, armaturne mreže i proizvoda od žice u stečaju; TEHNIKA dioničko društvo za graditeljstvo, inženjering, proizvodnju i trgovinu</derivirana_varijabla>
  </DomainObject.Predmet.StrankaFormated>
  <DomainObject.Predmet.StrankaFormatedOIB>
    <izvorni_sadrzaj>  Vjerovnici; Željko Kozumplik; Alas za Dom d.o.o., OIB 84313389409 zastupanog po punomoćniku Melita Veršić Marušić; ARMKO dioničko društvo za proizvodnju žice, armaturne mreže i proizvoda od žice u stečaju, OIB 33231965147; TEHNIKA dioničko društvo za graditeljstvo, inženjering, proizvodnju i trgovinu, OIB 73037001250</izvorni_sadrzaj>
    <derivirana_varijabla naziv="DomainObject.Predmet.StrankaFormatedOIB_1">  Vjerovnici; Željko Kozumplik; Alas za Dom d.o.o., OIB 84313389409 zastupanog po punomoćniku Melita Veršić Marušić; ARMKO dioničko društvo za proizvodnju žice, armaturne mreže i proizvoda od žice u stečaju, OIB 33231965147; TEHNIKA dioničko društvo za graditeljstvo, inženjering, proizvodnju i trgovinu, OIB 73037001250</derivirana_varijabla>
  </DomainObject.Predmet.StrankaFormatedOIB>
  <DomainObject.Predmet.StrankaFormatedWithAdress>
    <izvorni_sadrzaj> Vjerovnici; Željko Kozumplik; Alas za Dom d.o.o., SIROBUJA bb, 21000 Split zastupanog po punomoćniku Melita Veršić Marušić; ARMKO dioničko društvo za proizvodnju žice, armaturne mreže i proizvoda od žice u stečaju, 49282 Konjščina; TEHNIKA dioničko društvo za graditeljstvo, inženjering, proizvodnju i trgovinu, Ulica grada Vukovara 274, Zagreb</izvorni_sadrzaj>
    <derivirana_varijabla naziv="DomainObject.Predmet.StrankaFormatedWithAdress_1"> Vjerovnici; Željko Kozumplik; Alas za Dom d.o.o., SIROBUJA bb, 21000 Split zastupanog po punomoćniku Melita Veršić Marušić; ARMKO dioničko društvo za proizvodnju žice, armaturne mreže i proizvoda od žice u stečaju, 49282 Konjščina; TEHNIKA dioničko društvo za graditeljstvo, inženjering, proizvodnju i trgovinu, Ulica grada Vukovara 274, Zagreb</derivirana_varijabla>
  </DomainObject.Predmet.StrankaFormatedWithAdress>
  <DomainObject.Predmet.StrankaFormatedWithAdressOIB>
    <izvorni_sadrzaj> Vjerovnici; Željko Kozumplik; Alas za Dom d.o.o., OIB 84313389409, SIROBUJA bb, 21000 Split zastupanog po punomoćniku Melita Veršić Marušić; ARMKO dioničko društvo za proizvodnju žice, armaturne mreže i proizvoda od žice u stečaju, OIB 33231965147, 49282 Konjščina; TEHNIKA dioničko društvo za graditeljstvo, inženjering, proizvodnju i trgovinu, OIB 73037001250, Ulica grada Vukovara 274, Zagreb</izvorni_sadrzaj>
    <derivirana_varijabla naziv="DomainObject.Predmet.StrankaFormatedWithAdressOIB_1"> Vjerovnici; Željko Kozumplik; Alas za Dom d.o.o., OIB 84313389409, SIROBUJA bb, 21000 Split zastupanog po punomoćniku Melita Veršić Marušić; ARMKO dioničko društvo za proizvodnju žice, armaturne mreže i proizvoda od žice u stečaju, OIB 33231965147, 49282 Konjščina; TEHNIKA dioničko društvo za graditeljstvo, inženjering, proizvodnju i trgovinu, OIB 73037001250, Ulica grada Vukovara 274, Zagreb</derivirana_varijabla>
  </DomainObject.Predmet.StrankaFormatedWithAdressOIB>
  <DomainObject.Predmet.StrankaWithAdress>
    <izvorni_sadrzaj>Vjerovnici ,Željko Kozumplik ,Alas za Dom d.o.o. SIROBUJA bb,21000 Split,ARMKO dioničko društvo za proizvodnju žice, armaturne mreže i proizvoda od žice u stečaju 49282 Konjščina,TEHNIKA dioničko društvo za graditeljstvo, inženjering, proizvodnju i trgovinu Ulica grada Vukovara 274,Zagreb</izvorni_sadrzaj>
    <derivirana_varijabla naziv="DomainObject.Predmet.StrankaWithAdress_1">Vjerovnici ,Željko Kozumplik ,Alas za Dom d.o.o. SIROBUJA bb,21000 Split,ARMKO dioničko društvo za proizvodnju žice, armaturne mreže i proizvoda od žice u stečaju 49282 Konjščina,TEHNIKA dioničko društvo za graditeljstvo, inženjering, proizvodnju i trgovinu Ulica grada Vukovara 274,Zagreb</derivirana_varijabla>
  </DomainObject.Predmet.StrankaWithAdress>
  <DomainObject.Predmet.StrankaWithAdressOIB>
    <izvorni_sadrzaj>Vjerovnici,Željko Kozumplik,Alas za Dom d.o.o., OIB 84313389409, SIROBUJA bb,21000 Split,ARMKO dioničko društvo za proizvodnju žice, armaturne mreže i proizvoda od žice u stečaju, OIB 33231965147, 49282 Konjščina,TEHNIKA dioničko društvo za graditeljstvo, inženjering, proizvodnju i trgovinu, OIB 73037001250, Ulica grada Vukovara 274,Zagreb</izvorni_sadrzaj>
    <derivirana_varijabla naziv="DomainObject.Predmet.StrankaWithAdressOIB_1">Vjerovnici,Željko Kozumplik,Alas za Dom d.o.o., OIB 84313389409, SIROBUJA bb,21000 Split,ARMKO dioničko društvo za proizvodnju žice, armaturne mreže i proizvoda od žice u stečaju, OIB 33231965147, 49282 Konjščina,TEHNIKA dioničko društvo za graditeljstvo, inženjering, proizvodnju i trgovinu, OIB 73037001250, Ulica grada Vukovara 274,Zagreb</derivirana_varijabla>
  </DomainObject.Predmet.StrankaWithAdressOIB>
  <DomainObject.Predmet.StrankaNazivFormated>
    <izvorni_sadrzaj>Vjerovnici,Željko Kozumplik,Alas za Dom d.o.o.,ARMKO dioničko društvo za proizvodnju žice, armaturne mreže i proizvoda od žice u stečaju,TEHNIKA dioničko društvo za graditeljstvo, inženjering, proizvodnju i trgovinu</izvorni_sadrzaj>
    <derivirana_varijabla naziv="DomainObject.Predmet.StrankaNazivFormated_1">Vjerovnici,Željko Kozumplik,Alas za Dom d.o.o.,ARMKO dioničko društvo za proizvodnju žice, armaturne mreže i proizvoda od žice u stečaju,TEHNIKA dioničko društvo za graditeljstvo, inženjering, proizvodnju i trgovinu</derivirana_varijabla>
  </DomainObject.Predmet.StrankaNazivFormated>
  <DomainObject.Predmet.StrankaNazivFormatedOIB>
    <izvorni_sadrzaj>Vjerovnici,Željko Kozumplik,Alas za Dom d.o.o., OIB 84313389409,ARMKO dioničko društvo za proizvodnju žice, armaturne mreže i proizvoda od žice u stečaju, OIB 33231965147,TEHNIKA dioničko društvo za graditeljstvo, inženjering, proizvodnju i trgovinu, OIB 73037001250</izvorni_sadrzaj>
    <derivirana_varijabla naziv="DomainObject.Predmet.StrankaNazivFormatedOIB_1">Vjerovnici,Željko Kozumplik,Alas za Dom d.o.o., OIB 84313389409,ARMKO dioničko društvo za proizvodnju žice, armaturne mreže i proizvoda od žice u stečaju, OIB 33231965147,TEHNIKA dioničko društvo za graditeljstvo, inženjering, proizvodnju i trgovinu, OIB 73037001250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Vjerovnici</item>
      <item>Željko Kozumplik</item>
      <item>Alas za Dom d.o.o. zastupanog po punomoćniku Melita Veršić Marušić</item>
      <item>ARMKO dioničko društvo za proizvodnju žice, armaturne mreže i proizvoda od žice u stečaju</item>
      <item>TEHNIKA dioničko društvo za graditeljstvo, inženjering, proizvodnju i trgovinu</item>
    </izvorni_sadrzaj>
    <derivirana_varijabla naziv="DomainObject.Predmet.StrankaListFormated_1">
      <item>Vjerovnici</item>
      <item>Željko Kozumplik</item>
      <item>Alas za Dom d.o.o. zastupanog po punomoćniku Melita Veršić Marušić</item>
      <item>ARMKO dioničko društvo za proizvodnju žice, armaturne mreže i proizvoda od žice u stečaju</item>
      <item>TEHNIKA dioničko društvo za graditeljstvo, inženjering, proizvodnju i trgovinu</item>
    </derivirana_varijabla>
  </DomainObject.Predmet.StrankaListFormated>
  <DomainObject.Predmet.StrankaListFormatedOIB>
    <izvorni_sadrzaj>
      <item>Vjerovnici</item>
      <item>Željko Kozumplik</item>
      <item>Alas za Dom d.o.o., OIB 84313389409 zastupanog po punomoćniku Melita Veršić Marušić</item>
      <item>ARMKO dioničko društvo za proizvodnju žice, armaturne mreže i proizvoda od žice u stečaju, OIB 33231965147</item>
      <item>TEHNIKA dioničko društvo za graditeljstvo, inženjering, proizvodnju i trgovinu, OIB 73037001250</item>
    </izvorni_sadrzaj>
    <derivirana_varijabla naziv="DomainObject.Predmet.StrankaListFormatedOIB_1">
      <item>Vjerovnici</item>
      <item>Željko Kozumplik</item>
      <item>Alas za Dom d.o.o., OIB 84313389409 zastupanog po punomoćniku Melita Veršić Marušić</item>
      <item>ARMKO dioničko društvo za proizvodnju žice, armaturne mreže i proizvoda od žice u stečaju, OIB 33231965147</item>
      <item>TEHNIKA dioničko društvo za graditeljstvo, inženjering, proizvodnju i trgovinu, OIB 73037001250</item>
    </derivirana_varijabla>
  </DomainObject.Predmet.StrankaListFormatedOIB>
  <DomainObject.Predmet.StrankaListFormatedWithAdress>
    <izvorni_sadrzaj>
      <item>Vjerovnici</item>
      <item>Željko Kozumplik</item>
      <item>Alas za Dom d.o.o., SIROBUJA bb, 21000 Split zastupanog po punomoćniku Melita Veršić Marušić</item>
      <item>ARMKO dioničko društvo za proizvodnju žice, armaturne mreže i proizvoda od žice u stečaju, 49282 Konjščina</item>
      <item>TEHNIKA dioničko društvo za graditeljstvo, inženjering, proizvodnju i trgovinu, Ulica grada Vukovara 274, Zagreb</item>
    </izvorni_sadrzaj>
    <derivirana_varijabla naziv="DomainObject.Predmet.StrankaListFormatedWithAdress_1">
      <item>Vjerovnici</item>
      <item>Željko Kozumplik</item>
      <item>Alas za Dom d.o.o., SIROBUJA bb, 21000 Split zastupanog po punomoćniku Melita Veršić Marušić</item>
      <item>ARMKO dioničko društvo za proizvodnju žice, armaturne mreže i proizvoda od žice u stečaju, 49282 Konjščina</item>
      <item>TEHNIKA dioničko društvo za graditeljstvo, inženjering, proizvodnju i trgovinu, Ulica grada Vukovara 274, Zagreb</item>
    </derivirana_varijabla>
  </DomainObject.Predmet.StrankaListFormatedWithAdress>
  <DomainObject.Predmet.StrankaListFormatedWithAdressOIB>
    <izvorni_sadrzaj>
      <item>Vjerovnici</item>
      <item>Željko Kozumplik</item>
      <item>Alas za Dom d.o.o., OIB 84313389409, SIROBUJA bb, 21000 Split zastupanog po punomoćniku Melita Veršić Marušić</item>
      <item>ARMKO dioničko društvo za proizvodnju žice, armaturne mreže i proizvoda od žice u stečaju, OIB 33231965147, 49282 Konjščina</item>
      <item>TEHNIKA dioničko društvo za graditeljstvo, inženjering, proizvodnju i trgovinu, OIB 73037001250, Ulica grada Vukovara 274, Zagreb</item>
    </izvorni_sadrzaj>
    <derivirana_varijabla naziv="DomainObject.Predmet.StrankaListFormatedWithAdressOIB_1">
      <item>Vjerovnici</item>
      <item>Željko Kozumplik</item>
      <item>Alas za Dom d.o.o., OIB 84313389409, SIROBUJA bb, 21000 Split zastupanog po punomoćniku Melita Veršić Marušić</item>
      <item>ARMKO dioničko društvo za proizvodnju žice, armaturne mreže i proizvoda od žice u stečaju, OIB 33231965147, 49282 Konjščina</item>
      <item>TEHNIKA dioničko društvo za graditeljstvo, inženjering, proizvodnju i trgovinu, OIB 73037001250, Ulica grada Vukovara 274, Zagreb</item>
    </derivirana_varijabla>
  </DomainObject.Predmet.StrankaListFormatedWithAdressOIB>
  <DomainObject.Predmet.StrankaListNazivFormated>
    <izvorni_sadrzaj>
      <item>Vjerovnici</item>
      <item>Željko Kozumplik</item>
      <item>Alas za Dom d.o.o.</item>
      <item>ARMKO dioničko društvo za proizvodnju žice, armaturne mreže i proizvoda od žice u stečaju</item>
      <item>TEHNIKA dioničko društvo za graditeljstvo, inženjering, proizvodnju i trgovinu</item>
    </izvorni_sadrzaj>
    <derivirana_varijabla naziv="DomainObject.Predmet.StrankaListNazivFormated_1">
      <item>Vjerovnici</item>
      <item>Željko Kozumplik</item>
      <item>Alas za Dom d.o.o.</item>
      <item>ARMKO dioničko društvo za proizvodnju žice, armaturne mreže i proizvoda od žice u stečaju</item>
      <item>TEHNIKA dioničko društvo za graditeljstvo, inženjering, proizvodnju i trgovinu</item>
    </derivirana_varijabla>
  </DomainObject.Predmet.StrankaListNazivFormated>
  <DomainObject.Predmet.StrankaListNazivFormatedOIB>
    <izvorni_sadrzaj>
      <item>Vjerovnici</item>
      <item>Željko Kozumplik</item>
      <item>Alas za Dom d.o.o., OIB 84313389409</item>
      <item>ARMKO dioničko društvo za proizvodnju žice, armaturne mreže i proizvoda od žice u stečaju, OIB 33231965147</item>
      <item>TEHNIKA dioničko društvo za graditeljstvo, inženjering, proizvodnju i trgovinu, OIB 73037001250</item>
    </izvorni_sadrzaj>
    <derivirana_varijabla naziv="DomainObject.Predmet.StrankaListNazivFormatedOIB_1">
      <item>Vjerovnici</item>
      <item>Željko Kozumplik</item>
      <item>Alas za Dom d.o.o., OIB 84313389409</item>
      <item>ARMKO dioničko društvo za proizvodnju žice, armaturne mreže i proizvoda od žice u stečaju, OIB 33231965147</item>
      <item>TEHNIKA dioničko društvo za graditeljstvo, inženjering, proizvodnju i trgovinu, OIB 73037001250</item>
    </derivirana_varijabla>
  </DomainObject.Predmet.StrankaListNazivFormatedOIB>
  <DomainObject.Predmet.ProtuStrankaListFormated>
    <izvorni_sadrzaj>
      <item>Stečajna masa iza URBAN KONSTRUKTOR d.o.o. za graditeljstvo i usluge - u stečaju</item>
    </izvorni_sadrzaj>
    <derivirana_varijabla naziv="DomainObject.Predmet.ProtuStrankaListFormated_1">
      <item>Stečajna masa iza URBAN KONSTRUKTOR d.o.o. za graditeljstvo i usluge - u stečaju</item>
    </derivirana_varijabla>
  </DomainObject.Predmet.ProtuStrankaListFormated>
  <DomainObject.Predmet.ProtuStrankaListFormatedOIB>
    <izvorni_sadrzaj>
      <item>Stečajna masa iza URBAN KONSTRUKTOR d.o.o. za graditeljstvo i usluge - u stečaju, OIB 04525370859</item>
    </izvorni_sadrzaj>
    <derivirana_varijabla naziv="DomainObject.Predmet.ProtuStrankaListFormatedOIB_1">
      <item>Stečajna masa iza URBAN KONSTRUKTOR d.o.o. za graditeljstvo i usluge - u stečaju, OIB 04525370859</item>
    </derivirana_varijabla>
  </DomainObject.Predmet.ProtuStrankaListFormatedOIB>
  <DomainObject.Predmet.ProtuStrankaListFormatedWithAdress>
    <izvorni_sadrzaj>
      <item>Stečajna masa iza URBAN KONSTRUKTOR d.o.o. za graditeljstvo i usluge - u stečaju, Drage Gervaisa 4, 10000 Zagreb</item>
    </izvorni_sadrzaj>
    <derivirana_varijabla naziv="DomainObject.Predmet.ProtuStrankaListFormatedWithAdress_1">
      <item>Stečajna masa iza URBAN KONSTRUKTOR d.o.o. za graditeljstvo i usluge - u stečaju, Drage Gervaisa 4, 10000 Zagreb</item>
    </derivirana_varijabla>
  </DomainObject.Predmet.ProtuStrankaListFormatedWithAdress>
  <DomainObject.Predmet.ProtuStrankaListFormatedWithAdressOIB>
    <izvorni_sadrzaj>
      <item>Stečajna masa iza URBAN KONSTRUKTOR d.o.o. za graditeljstvo i usluge - u stečaju, OIB 04525370859, Drage Gervaisa 4, 10000 Zagreb</item>
    </izvorni_sadrzaj>
    <derivirana_varijabla naziv="DomainObject.Predmet.ProtuStrankaListFormatedWithAdressOIB_1">
      <item>Stečajna masa iza URBAN KONSTRUKTOR d.o.o. za graditeljstvo i usluge - u stečaju, OIB 04525370859, Drage Gervaisa 4, 10000 Zagreb</item>
    </derivirana_varijabla>
  </DomainObject.Predmet.ProtuStrankaListFormatedWithAdressOIB>
  <DomainObject.Predmet.ProtuStrankaListNazivFormated>
    <izvorni_sadrzaj>
      <item>Stečajna masa iza URBAN KONSTRUKTOR d.o.o. za graditeljstvo i usluge - u stečaju</item>
    </izvorni_sadrzaj>
    <derivirana_varijabla naziv="DomainObject.Predmet.ProtuStrankaListNazivFormated_1">
      <item>Stečajna masa iza URBAN KONSTRUKTOR d.o.o. za graditeljstvo i usluge - u stečaju</item>
    </derivirana_varijabla>
  </DomainObject.Predmet.ProtuStrankaListNazivFormated>
  <DomainObject.Predmet.ProtuStrankaListNazivFormatedOIB>
    <izvorni_sadrzaj>
      <item>Stečajna masa iza URBAN KONSTRUKTOR d.o.o. za graditeljstvo i usluge - u stečaju, OIB 04525370859</item>
    </izvorni_sadrzaj>
    <derivirana_varijabla naziv="DomainObject.Predmet.ProtuStrankaListNazivFormatedOIB_1">
      <item>Stečajna masa iza URBAN KONSTRUKTOR d.o.o. za graditeljstvo i usluge - u stečaju, OIB 04525370859</item>
    </derivirana_varijabla>
  </DomainObject.Predmet.ProtuStrankaListNazivFormatedOIB>
  <DomainObject.Predmet.OstaliListFormated>
    <izvorni_sadrzaj>
      <item>Siniša Kolarić</item>
      <item>Danijel Kurtović</item>
      <item>Melita Veršić Marušić punomoćnik sudionika u postupku Alas za Dom d.o.o.</item>
      <item>Ivan Glamuzina</item>
      <item>Alma Klepac</item>
    </izvorni_sadrzaj>
    <derivirana_varijabla naziv="DomainObject.Predmet.OstaliListFormated_1">
      <item>Siniša Kolarić</item>
      <item>Danijel Kurtović</item>
      <item>Melita Veršić Marušić punomoćnik sudionika u postupku Alas za Dom d.o.o.</item>
      <item>Ivan Glamuzina</item>
      <item>Alma Klepac</item>
    </derivirana_varijabla>
  </DomainObject.Predmet.OstaliListFormated>
  <DomainObject.Predmet.OstaliListFormatedOIB>
    <izvorni_sadrzaj>
      <item>Siniša Kolarić, OIB 56910380164</item>
      <item>Danijel Kurtović, OIB 70541913486</item>
      <item>Melita Veršić Marušić punomoćnik sudionika u postupku Alas za Dom d.o.o.</item>
      <item>Ivan Glamuzina, OIB 04338818052</item>
      <item>Alma Klepac, OIB 20525854329</item>
    </izvorni_sadrzaj>
    <derivirana_varijabla naziv="DomainObject.Predmet.OstaliListFormatedOIB_1">
      <item>Siniša Kolarić, OIB 56910380164</item>
      <item>Danijel Kurtović, OIB 70541913486</item>
      <item>Melita Veršić Marušić punomoćnik sudionika u postupku Alas za Dom d.o.o.</item>
      <item>Ivan Glamuzina, OIB 04338818052</item>
      <item>Alma Klepac, OIB 20525854329</item>
    </derivirana_varijabla>
  </DomainObject.Predmet.OstaliListFormatedOIB>
  <DomainObject.Predmet.OstaliListFormatedWithAdress>
    <izvorni_sadrzaj>
      <item>Siniša Kolarić, Andrije Kačića Miošića 7, 42000 Varaždin</item>
      <item>Danijel Kurtović</item>
      <item>Melita Veršić Marušić, TRG NIKOLE ŠUBIĆA ZRINSKOG 9, 10000 Zagreb punomoćnik sudionika u postupku Alas za Dom d.o.o.</item>
      <item>Ivan Glamuzina, Krajiška 27, 10000 Zagreb</item>
      <item>Alma Klepac, Drage Gervaisa 4, 10000 Zagreb</item>
    </izvorni_sadrzaj>
    <derivirana_varijabla naziv="DomainObject.Predmet.OstaliListFormatedWithAdress_1">
      <item>Siniša Kolarić, Andrije Kačića Miošića 7, 42000 Varaždin</item>
      <item>Danijel Kurtović</item>
      <item>Melita Veršić Marušić, TRG NIKOLE ŠUBIĆA ZRINSKOG 9, 10000 Zagreb punomoćnik sudionika u postupku Alas za Dom d.o.o.</item>
      <item>Ivan Glamuzina, Krajiška 27, 10000 Zagreb</item>
      <item>Alma Klepac, Drage Gervaisa 4, 10000 Zagreb</item>
    </derivirana_varijabla>
  </DomainObject.Predmet.OstaliListFormatedWithAdress>
  <DomainObject.Predmet.OstaliListFormatedWithAdressOIB>
    <izvorni_sadrzaj>
      <item>Siniša Kolarić, OIB 56910380164, Andrije Kačića Miošića 7, 42000 Varaždin</item>
      <item>Danijel Kurtović, OIB 70541913486</item>
      <item>Melita Veršić Marušić, TRG NIKOLE ŠUBIĆA ZRINSKOG 9, 10000 Zagreb punomoćnik sudionika u postupku Alas za Dom d.o.o.</item>
      <item>Ivan Glamuzina, OIB 04338818052, Krajiška 27, 10000 Zagreb</item>
      <item>Alma Klepac, OIB 20525854329, Drage Gervaisa 4, 10000 Zagreb</item>
    </izvorni_sadrzaj>
    <derivirana_varijabla naziv="DomainObject.Predmet.OstaliListFormatedWithAdressOIB_1">
      <item>Siniša Kolarić, OIB 56910380164, Andrije Kačića Miošića 7, 42000 Varaždin</item>
      <item>Danijel Kurtović, OIB 70541913486</item>
      <item>Melita Veršić Marušić, TRG NIKOLE ŠUBIĆA ZRINSKOG 9, 10000 Zagreb punomoćnik sudionika u postupku Alas za Dom d.o.o.</item>
      <item>Ivan Glamuzina, OIB 04338818052, Krajiška 27, 10000 Zagreb</item>
      <item>Alma Klepac, OIB 20525854329, Drage Gervaisa 4, 10000 Zagreb</item>
    </derivirana_varijabla>
  </DomainObject.Predmet.OstaliListFormatedWithAdressOIB>
  <DomainObject.Predmet.OstaliListNazivFormated>
    <izvorni_sadrzaj>
      <item>Siniša Kolarić</item>
      <item>Danijel Kurtović</item>
      <item>Melita Veršić Marušić</item>
      <item>Ivan Glamuzina</item>
      <item>Alma Klepac</item>
    </izvorni_sadrzaj>
    <derivirana_varijabla naziv="DomainObject.Predmet.OstaliListNazivFormated_1">
      <item>Siniša Kolarić</item>
      <item>Danijel Kurtović</item>
      <item>Melita Veršić Marušić</item>
      <item>Ivan Glamuzina</item>
      <item>Alma Klepac</item>
    </derivirana_varijabla>
  </DomainObject.Predmet.OstaliListNazivFormated>
  <DomainObject.Predmet.OstaliListNazivFormatedOIB>
    <izvorni_sadrzaj>
      <item>Siniša Kolarić, OIB 56910380164</item>
      <item>Danijel Kurtović, OIB 70541913486</item>
      <item>Melita Veršić Marušić</item>
      <item>Ivan Glamuzina, OIB 04338818052</item>
      <item>Alma Klepac, OIB 20525854329</item>
    </izvorni_sadrzaj>
    <derivirana_varijabla naziv="DomainObject.Predmet.OstaliListNazivFormatedOIB_1">
      <item>Siniša Kolarić, OIB 56910380164</item>
      <item>Danijel Kurtović, OIB 70541913486</item>
      <item>Melita Veršić Marušić</item>
      <item>Ivan Glamuzina, OIB 04338818052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>St-1220/2017-147</izvorni_sadrzaj>
    <derivirana_varijabla naziv="DomainObject.PoslovniBrojDokumenta_1">St-1220/2017-147</derivirana_varijabla>
  </DomainObject.PoslovniBrojDokumenta>
  <DomainObject.Predmet.StrankaIDrugi>
    <izvorni_sadrzaj>Alas za Dom d.o.o. i dr.</izvorni_sadrzaj>
    <derivirana_varijabla naziv="DomainObject.Predmet.StrankaIDrugi_1">Alas za Dom d.o.o. i dr.</derivirana_varijabla>
  </DomainObject.Predmet.StrankaIDrugi>
  <DomainObject.Predmet.ProtustrankaIDrugi>
    <izvorni_sadrzaj>Stečajna masa iza URBAN KONSTRUKTOR d.o.o. za graditeljstvo i usluge - u stečaju</izvorni_sadrzaj>
    <derivirana_varijabla naziv="DomainObject.Predmet.ProtustrankaIDrugi_1">Stečajna masa iza URBAN KONSTRUKTOR d.o.o. za graditeljstvo i usluge - u stečaju</derivirana_varijabla>
  </DomainObject.Predmet.ProtustrankaIDrugi>
  <DomainObject.Predmet.StrankaIDrugiAdressOIB>
    <izvorni_sadrzaj>Alas za Dom d.o.o., OIB 84313389409, SIROBUJA bb, 21000 Split i dr.</izvorni_sadrzaj>
    <derivirana_varijabla naziv="DomainObject.Predmet.StrankaIDrugiAdressOIB_1">Alas za Dom d.o.o., OIB 84313389409, SIROBUJA bb, 21000 Split i dr.</derivirana_varijabla>
  </DomainObject.Predmet.StrankaIDrugiAdressOIB>
  <DomainObject.Predmet.ProtustrankaIDrugiAdressOIB>
    <izvorni_sadrzaj>Stečajna masa iza URBAN KONSTRUKTOR d.o.o. za graditeljstvo i usluge - u stečaju, OIB 04525370859, Drage Gervaisa 4, 10000 Zagreb</izvorni_sadrzaj>
    <derivirana_varijabla naziv="DomainObject.Predmet.ProtustrankaIDrugiAdressOIB_1">Stečajna masa iza URBAN KONSTRUKTOR d.o.o. za graditeljstvo i usluge - u stečaju, OIB 04525370859, Drage Gervaisa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Kolarić</item>
      <item>Vjerovnici</item>
      <item>Željko Kozumplik</item>
      <item>Stečajna masa iza URBAN KONSTRUKTOR d.o.o. za graditeljstvo i usluge - u stečaju</item>
      <item>Alas za Dom d.o.o.</item>
      <item>Danijel Kurtović</item>
      <item>Melita Veršić Marušić</item>
      <item>Ivan Glamuzina</item>
      <item>ARMKO dioničko društvo za proizvodnju žice, armaturne mreže i proizvoda od žice u stečaju</item>
      <item>TEHNIKA dioničko društvo za graditeljstvo, inženjering, proizvodnju i trgovinu</item>
      <item>Alma Klepac</item>
    </izvorni_sadrzaj>
    <derivirana_varijabla naziv="DomainObject.Predmet.SudioniciListNaziv_1">
      <item>Siniša Kolarić</item>
      <item>Vjerovnici</item>
      <item>Željko Kozumplik</item>
      <item>Stečajna masa iza URBAN KONSTRUKTOR d.o.o. za graditeljstvo i usluge - u stečaju</item>
      <item>Alas za Dom d.o.o.</item>
      <item>Danijel Kurtović</item>
      <item>Melita Veršić Marušić</item>
      <item>Ivan Glamuzina</item>
      <item>ARMKO dioničko društvo za proizvodnju žice, armaturne mreže i proizvoda od žice u stečaju</item>
      <item>TEHNIKA dioničko društvo za graditeljstvo, inženjering, proizvodnju i trgovinu</item>
      <item>Alma Klepac</item>
    </derivirana_varijabla>
  </DomainObject.Predmet.SudioniciListNaziv>
  <DomainObject.Predmet.SudioniciListAdressOIB>
    <izvorni_sadrzaj>
      <item>Siniša Kolarić, OIB 56910380164, Andrije Kačića Miošića 7,42000 Varaždin</item>
      <item>Vjerovnici</item>
      <item>Željko Kozumplik</item>
      <item>Stečajna masa iza URBAN KONSTRUKTOR d.o.o. za graditeljstvo i usluge - u stečaju, OIB 04525370859, Drage Gervaisa 4,10000 Zagreb</item>
      <item>Alas za Dom d.o.o., OIB 84313389409, SIROBUJA bb,21000 Split</item>
      <item>Danijel Kurtović, OIB 70541913486</item>
      <item>Melita Veršić Marušić, TRG NIKOLE ŠUBIĆA ZRINSKOG 9,10000 Zagreb</item>
      <item>Ivan Glamuzina, OIB 04338818052, Krajiška 27,10000 Zagreb</item>
      <item>ARMKO dioničko društvo za proizvodnju žice, armaturne mreže i proizvoda od žice u stečaju, OIB 33231965147, 49282 Konjščina</item>
      <item>TEHNIKA dioničko društvo za graditeljstvo, inženjering, proizvodnju i trgovinu, OIB 73037001250, Ulica grada Vukovara 274,Zagreb</item>
      <item>Alma Klepac, OIB 20525854329, Drage Gervaisa 4,10000 Zagreb</item>
    </izvorni_sadrzaj>
    <derivirana_varijabla naziv="DomainObject.Predmet.SudioniciListAdressOIB_1">
      <item>Siniša Kolarić, OIB 56910380164, Andrije Kačića Miošića 7,42000 Varaždin</item>
      <item>Vjerovnici</item>
      <item>Željko Kozumplik</item>
      <item>Stečajna masa iza URBAN KONSTRUKTOR d.o.o. za graditeljstvo i usluge - u stečaju, OIB 04525370859, Drage Gervaisa 4,10000 Zagreb</item>
      <item>Alas za Dom d.o.o., OIB 84313389409, SIROBUJA bb,21000 Split</item>
      <item>Danijel Kurtović, OIB 70541913486</item>
      <item>Melita Veršić Marušić, TRG NIKOLE ŠUBIĆA ZRINSKOG 9,10000 Zagreb</item>
      <item>Ivan Glamuzina, OIB 04338818052, Krajiška 27,10000 Zagreb</item>
      <item>ARMKO dioničko društvo za proizvodnju žice, armaturne mreže i proizvoda od žice u stečaju, OIB 33231965147, 49282 Konjščina</item>
      <item>TEHNIKA dioničko društvo za graditeljstvo, inženjering, proizvodnju i trgovinu, OIB 73037001250, Ulica grada Vukovara 274,Zagreb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56910380164</item>
      <item>, OIB null</item>
      <item>, OIB null</item>
      <item>, OIB 04525370859</item>
      <item>, OIB 84313389409</item>
      <item>, OIB 70541913486</item>
      <item>, OIB null</item>
      <item>, OIB 04338818052</item>
      <item>, OIB 33231965147</item>
      <item>, OIB 73037001250</item>
      <item>, OIB 20525854329</item>
    </izvorni_sadrzaj>
    <derivirana_varijabla naziv="DomainObject.Predmet.SudioniciListNazivOIB_1">
      <item>, OIB 56910380164</item>
      <item>, OIB null</item>
      <item>, OIB null</item>
      <item>, OIB 04525370859</item>
      <item>, OIB 84313389409</item>
      <item>, OIB 70541913486</item>
      <item>, OIB null</item>
      <item>, OIB 04338818052</item>
      <item>, OIB 33231965147</item>
      <item>, OIB 73037001250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kolovoza 2017.</izvorni_sadrzaj>
    <derivirana_varijabla naziv="DomainObject.PredzadnjaOdlukaIzPredmeta.DatumDonosenjaOdluke_1">7. kolovoza 2017.</derivirana_varijabla>
  </DomainObject.PredzadnjaOdlukaIzPredmeta.DatumDonosenjaOdluke>
  <DomainObject.PredzadnjaOdlukaIzPredmeta.Oznaka>
    <izvorni_sadrzaj>St-1220/2017-137</izvorni_sadrzaj>
    <derivirana_varijabla naziv="DomainObject.PredzadnjaOdlukaIzPredmeta.Oznaka_1">St-1220/2017-137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2458</properties:Characters>
  <properties:Lines>75</properties:Lines>
  <properties:Paragraphs>23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2019-04-08T08:07:00Z</dcterms:created>
  <dc:creator>Maja Praljak</dc:creator>
  <dc:description/>
  <cp:keywords/>
  <cp:lastModifiedBy>Nikolina Krunić</cp:lastModifiedBy>
  <cp:lastPrinted>2019-05-27T11:59:00Z</cp:lastPrinted>
  <dcterms:modified xmlns:xsi="http://www.w3.org/2001/XMLSchema-instance" xsi:type="dcterms:W3CDTF">2019-05-27T12:00:00Z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St-1220/2017-147 / Odluka - Rješenje - pribavljanje suglasnosti vjerovnika (1._Rješenje-_suglasnost-_2._diobeni_popis._diobeni_popis)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