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7ae3" w14:paraId="1457ae3" w:rsidRDefault="008F58E9" w:rsidP="000B0F85" w:rsidR="000B0F8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8E7" w:rsidP="003D48E7" w:rsidR="003D48E7" w:rsidRPr="00353FF7">
      <w:pPr>
        <w:rPr>
          <w:b/>
        </w:rPr>
      </w:pPr>
      <w:r w:rsidRPr="00353FF7">
        <w:rPr>
          <w:b/>
        </w:rPr>
        <w:t>REPUBLIKA HRVATSKA</w:t>
      </w:r>
    </w:p>
    <w:p w:rsidRDefault="003D48E7" w:rsidP="003D48E7" w:rsidR="003D48E7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3D48E7" w:rsidP="003D48E7" w:rsidR="003D48E7"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</w:t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</w:t>
      </w:r>
      <w:r>
        <w:rPr>
          <w:b/>
        </w:rPr>
        <w:t xml:space="preserve">           12 Stpn</w:t>
      </w:r>
      <w:r w:rsidRPr="00353FF7">
        <w:rPr>
          <w:b/>
        </w:rPr>
        <w:t>-</w:t>
      </w:r>
      <w:r>
        <w:rPr>
          <w:b/>
        </w:rPr>
        <w:t>74/2015</w:t>
      </w:r>
    </w:p>
    <w:p w:rsidRDefault="003D48E7" w:rsidP="003D48E7" w:rsidR="003D48E7"/>
    <w:p w:rsidRDefault="003D48E7" w:rsidP="003D48E7" w:rsidR="003D48E7">
      <w:pPr>
        <w:jc w:val="center"/>
      </w:pPr>
      <w:r>
        <w:t xml:space="preserve">R  J  E  Š  E  N J  E </w:t>
      </w:r>
    </w:p>
    <w:p w:rsidRDefault="003D48E7" w:rsidP="003D48E7" w:rsidR="003D48E7">
      <w:pPr>
        <w:jc w:val="both"/>
      </w:pPr>
    </w:p>
    <w:p w:rsidRDefault="003D48E7" w:rsidP="003D48E7" w:rsidR="003D48E7">
      <w:pPr>
        <w:jc w:val="both"/>
      </w:pPr>
      <w:r>
        <w:t>TRGOVAČKI SUD U ZAGREBU po sucu Nini Radiću, u postupku radi sklapanja predstečajne nagodbe, povodom prijedloga predlagatelja, Hrvatsko riječno brodarstvo DUNAVSKI LLOYD-SISAK d.o.o. Antuna Cuvaja 16/II Sisak, OIB:01792089470, 12. srpnja 2016. godine,</w:t>
      </w:r>
    </w:p>
    <w:p w:rsidRDefault="00A65082" w:rsidP="000B0F85" w:rsidR="00A65082">
      <w:pPr>
        <w:jc w:val="center"/>
      </w:pPr>
      <w:r>
        <w:t>r  i  j  e  š  i  o   j  e</w:t>
      </w:r>
    </w:p>
    <w:p w:rsidRDefault="00A65082" w:rsidP="000B0F85" w:rsidR="00A65082"/>
    <w:p w:rsidRDefault="00A65082" w:rsidP="000B0F85" w:rsidR="00A65082">
      <w:pPr>
        <w:jc w:val="both"/>
      </w:pPr>
      <w:r>
        <w:t>I  Odobrava se sklapanje predstečajne nagodbe kojom se dužnik</w:t>
      </w:r>
      <w:r w:rsidR="003D48E7" w:rsidRPr="003D48E7">
        <w:t xml:space="preserve"> </w:t>
      </w:r>
      <w:r w:rsidR="003D48E7">
        <w:t>DUNAVSKI LLOYD-SISAK d.o.o. Antuna Cuvaja 16/II Sisak, OIB:01792089470</w:t>
      </w:r>
      <w:r>
        <w:t>, obvezuje vjerovnicima predstečajne nagodbe  isplatiti</w:t>
      </w:r>
      <w:r>
        <w:rPr>
          <w:color w:val="FF0000"/>
        </w:rPr>
        <w:t xml:space="preserve"> </w:t>
      </w:r>
      <w:r>
        <w:t>ukupan iznos  tražbina,  kako slijedi:</w:t>
      </w:r>
    </w:p>
    <w:p w:rsidRDefault="00CB6349" w:rsidP="00CB6349" w:rsidR="00CB6349" w:rsidRPr="00CB6349">
      <w:pPr>
        <w:pStyle w:val="Tijeloteksta"/>
        <w:tabs>
          <w:tab w:pos="1509" w:val="left"/>
        </w:tabs>
        <w:spacing w:before="126"/>
        <w:ind w:left="0"/>
        <w:jc w:val="both"/>
        <w:rPr>
          <w:rFonts w:hAnsi="Times New Roman" w:ascii="Times New Roman"/>
          <w:b/>
          <w:sz w:val="24"/>
          <w:szCs w:val="24"/>
        </w:rPr>
      </w:pPr>
      <w:r w:rsidRPr="00CB6349">
        <w:rPr>
          <w:rFonts w:hAnsi="Times New Roman" w:ascii="Times New Roman"/>
          <w:b/>
          <w:w w:val="110"/>
          <w:sz w:val="24"/>
          <w:szCs w:val="24"/>
        </w:rPr>
        <w:t>1. Grupa</w:t>
      </w:r>
      <w:r w:rsidRPr="00CB6349">
        <w:rPr>
          <w:rFonts w:hAnsi="Times New Roman" w:ascii="Times New Roman"/>
          <w:b/>
          <w:spacing w:val="-5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w w:val="110"/>
          <w:sz w:val="24"/>
          <w:szCs w:val="24"/>
        </w:rPr>
        <w:t>Tijela</w:t>
      </w:r>
      <w:r w:rsidRPr="00CB6349">
        <w:rPr>
          <w:rFonts w:hAnsi="Times New Roman" w:ascii="Times New Roman"/>
          <w:b/>
          <w:spacing w:val="-2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w w:val="110"/>
          <w:sz w:val="24"/>
          <w:szCs w:val="24"/>
        </w:rPr>
        <w:t>javne</w:t>
      </w:r>
      <w:r w:rsidRPr="00CB6349">
        <w:rPr>
          <w:rFonts w:hAnsi="Times New Roman" w:ascii="Times New Roman"/>
          <w:b/>
          <w:spacing w:val="24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w w:val="110"/>
          <w:sz w:val="24"/>
          <w:szCs w:val="24"/>
        </w:rPr>
        <w:t>uprave</w:t>
      </w:r>
      <w:r w:rsidRPr="00CB6349">
        <w:rPr>
          <w:rFonts w:hAnsi="Times New Roman" w:ascii="Times New Roman"/>
          <w:b/>
          <w:spacing w:val="4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spacing w:val="1"/>
          <w:w w:val="110"/>
          <w:sz w:val="24"/>
          <w:szCs w:val="24"/>
        </w:rPr>
        <w:t>i</w:t>
      </w:r>
      <w:r w:rsidRPr="00CB6349">
        <w:rPr>
          <w:rFonts w:hAnsi="Times New Roman" w:ascii="Times New Roman"/>
          <w:b/>
          <w:spacing w:val="2"/>
          <w:w w:val="110"/>
          <w:sz w:val="24"/>
          <w:szCs w:val="24"/>
        </w:rPr>
        <w:t>trgovačka</w:t>
      </w:r>
      <w:r w:rsidRPr="00CB6349">
        <w:rPr>
          <w:rFonts w:hAnsi="Times New Roman" w:ascii="Times New Roman"/>
          <w:b/>
          <w:spacing w:val="20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w w:val="110"/>
          <w:sz w:val="24"/>
          <w:szCs w:val="24"/>
        </w:rPr>
        <w:t>društva</w:t>
      </w:r>
      <w:r w:rsidRPr="00CB6349">
        <w:rPr>
          <w:rFonts w:hAnsi="Times New Roman" w:ascii="Times New Roman"/>
          <w:b/>
          <w:spacing w:val="3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w w:val="110"/>
          <w:sz w:val="24"/>
          <w:szCs w:val="24"/>
        </w:rPr>
        <w:t>u</w:t>
      </w:r>
      <w:r w:rsidRPr="00CB6349">
        <w:rPr>
          <w:rFonts w:hAnsi="Times New Roman" w:ascii="Times New Roman"/>
          <w:b/>
          <w:spacing w:val="-12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w w:val="110"/>
          <w:sz w:val="24"/>
          <w:szCs w:val="24"/>
        </w:rPr>
        <w:t>većinskom</w:t>
      </w:r>
      <w:r w:rsidRPr="00CB6349">
        <w:rPr>
          <w:rFonts w:hAnsi="Times New Roman" w:ascii="Times New Roman"/>
          <w:b/>
          <w:spacing w:val="22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w w:val="110"/>
          <w:sz w:val="24"/>
          <w:szCs w:val="24"/>
        </w:rPr>
        <w:t>državnom</w:t>
      </w:r>
      <w:r w:rsidRPr="00CB6349">
        <w:rPr>
          <w:rFonts w:hAnsi="Times New Roman" w:ascii="Times New Roman"/>
          <w:b/>
          <w:spacing w:val="13"/>
          <w:w w:val="110"/>
          <w:sz w:val="24"/>
          <w:szCs w:val="24"/>
        </w:rPr>
        <w:t xml:space="preserve"> </w:t>
      </w:r>
      <w:r w:rsidRPr="00CB6349">
        <w:rPr>
          <w:rFonts w:hAnsi="Times New Roman" w:ascii="Times New Roman"/>
          <w:b/>
          <w:spacing w:val="1"/>
          <w:w w:val="110"/>
          <w:sz w:val="24"/>
          <w:szCs w:val="24"/>
        </w:rPr>
        <w:t>vlasni</w:t>
      </w:r>
      <w:r w:rsidRPr="00CB6349">
        <w:rPr>
          <w:rFonts w:hAnsi="Times New Roman" w:ascii="Times New Roman"/>
          <w:b/>
          <w:w w:val="110"/>
          <w:sz w:val="24"/>
          <w:szCs w:val="24"/>
        </w:rPr>
        <w:t>štvu</w:t>
      </w:r>
    </w:p>
    <w:p w:rsidRDefault="00CB6349" w:rsidP="00CB6349" w:rsidR="00CB6349" w:rsidRPr="00CB6349">
      <w:pPr>
        <w:rPr>
          <w:rFonts w:eastAsia="Arial"/>
          <w:b/>
        </w:rPr>
      </w:pPr>
    </w:p>
    <w:p w:rsidRDefault="00CB6349" w:rsidP="00CB6349" w:rsidR="00CB6349" w:rsidRPr="00BC4718">
      <w:pPr>
        <w:pStyle w:val="Tijeloteksta"/>
        <w:numPr>
          <w:ilvl w:val="2"/>
          <w:numId w:val="24"/>
        </w:numPr>
        <w:tabs>
          <w:tab w:pos="567" w:val="left"/>
        </w:tabs>
        <w:spacing w:lineRule="auto" w:line="291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Brodocentar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Galdovačka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  Sisak,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59402890861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52.656,09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1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36.806,61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5.849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48 kn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  mjesečne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16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5%</w:t>
      </w:r>
    </w:p>
    <w:p w:rsidRDefault="00CB6349" w:rsidP="00CB6349" w:rsidR="00CB6349" w:rsidRPr="00BC4718">
      <w:pPr>
        <w:pStyle w:val="Tijeloteksta"/>
        <w:numPr>
          <w:ilvl w:val="2"/>
          <w:numId w:val="24"/>
        </w:numPr>
        <w:tabs>
          <w:tab w:pos="567" w:val="left"/>
        </w:tabs>
        <w:spacing w:lineRule="auto" w:line="289" w:before="14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Financijska</w:t>
      </w:r>
      <w:r w:rsidRPr="00BC4718">
        <w:rPr>
          <w:rFonts w:hAnsi="Times New Roman" w:ascii="Times New Roman"/>
          <w:spacing w:val="6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agencija,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I.</w:t>
      </w:r>
      <w:r w:rsidRPr="00BC4718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Kukuljevića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70"/>
          <w:w w:val="140"/>
          <w:sz w:val="24"/>
          <w:szCs w:val="24"/>
        </w:rPr>
        <w:t>1</w:t>
      </w:r>
      <w:r w:rsidRPr="00BC4718">
        <w:rPr>
          <w:rFonts w:hAnsi="Times New Roman" w:ascii="Times New Roman"/>
          <w:w w:val="140"/>
          <w:sz w:val="24"/>
          <w:szCs w:val="24"/>
        </w:rPr>
        <w:t>,</w:t>
      </w:r>
      <w:r w:rsidRPr="00BC4718">
        <w:rPr>
          <w:rFonts w:hAnsi="Times New Roman" w:ascii="Times New Roman"/>
          <w:spacing w:val="8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Sisak,</w:t>
      </w:r>
      <w:r w:rsidRPr="00BC4718">
        <w:rPr>
          <w:rFonts w:hAnsi="Times New Roman" w:ascii="Times New Roman"/>
          <w:spacing w:val="6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5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85821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30368,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>1.224,62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21"/>
          <w:w w:val="131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856,</w:t>
      </w:r>
      <w:r w:rsidRPr="00BC4718">
        <w:rPr>
          <w:rFonts w:hAnsi="Times New Roman" w:ascii="Times New Roman"/>
          <w:w w:val="110"/>
          <w:sz w:val="24"/>
          <w:szCs w:val="24"/>
        </w:rPr>
        <w:t>01</w:t>
      </w:r>
      <w:r w:rsidRPr="00BC4718">
        <w:rPr>
          <w:rFonts w:hAnsi="Times New Roman" w:ascii="Times New Roman"/>
          <w:spacing w:val="-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4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5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368,61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4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36</w:t>
      </w:r>
      <w:r w:rsidRPr="00BC4718">
        <w:rPr>
          <w:rFonts w:hAnsi="Times New Roman" w:ascii="Times New Roman"/>
          <w:spacing w:val="5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mjesečne</w:t>
      </w:r>
      <w:r w:rsidRPr="00BC4718">
        <w:rPr>
          <w:rFonts w:hAnsi="Times New Roman" w:ascii="Times New Roman"/>
          <w:spacing w:val="5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rate</w:t>
      </w:r>
      <w:r w:rsidRPr="00BC4718">
        <w:rPr>
          <w:rFonts w:hAnsi="Times New Roman" w:ascii="Times New Roman"/>
          <w:spacing w:val="21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nakon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>1godine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počeka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otplatu</w:t>
      </w:r>
      <w:r w:rsidRPr="00BC4718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spacing w:val="-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obračunatu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kamatu</w:t>
      </w:r>
      <w:r w:rsidRPr="00BC4718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>4,5%</w:t>
      </w:r>
    </w:p>
    <w:p w:rsidRDefault="00CB6349" w:rsidP="00CB6349" w:rsidR="00CB6349" w:rsidRPr="00BC4718">
      <w:pPr>
        <w:pStyle w:val="Tijeloteksta"/>
        <w:numPr>
          <w:ilvl w:val="2"/>
          <w:numId w:val="24"/>
        </w:numPr>
        <w:tabs>
          <w:tab w:pos="567" w:val="left"/>
          <w:tab w:pos="10773" w:val="left"/>
        </w:tabs>
        <w:spacing w:lineRule="auto" w:line="289" w:before="130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Gospodarenje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otpadom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I.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K.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Sakcinskog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28,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25388753075,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w w:val="105"/>
          <w:sz w:val="24"/>
          <w:szCs w:val="24"/>
        </w:rPr>
        <w:t>žbinom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1.930,76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5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1.349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60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58</w:t>
      </w:r>
      <w:r w:rsidRPr="00BC4718">
        <w:rPr>
          <w:rFonts w:hAnsi="Times New Roman" w:ascii="Times New Roman"/>
          <w:spacing w:val="-27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12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 mjesečne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24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0D311C">
      <w:pPr>
        <w:pStyle w:val="Odlomakpopisa"/>
        <w:numPr>
          <w:ilvl w:val="0"/>
          <w:numId w:val="26"/>
        </w:numPr>
        <w:spacing w:lineRule="auto" w:line="276" w:after="200"/>
        <w:ind w:hanging="567" w:left="567"/>
        <w:contextualSpacing/>
        <w:jc w:val="both"/>
      </w:pPr>
      <w:r w:rsidRPr="000D311C">
        <w:t xml:space="preserve">Vjerovniku   </w:t>
      </w:r>
      <w:r w:rsidRPr="000D311C">
        <w:rPr>
          <w:spacing w:val="2"/>
        </w:rPr>
        <w:t xml:space="preserve"> </w:t>
      </w:r>
      <w:r w:rsidRPr="000D311C">
        <w:t xml:space="preserve">Grad  </w:t>
      </w:r>
      <w:r w:rsidRPr="000D311C">
        <w:rPr>
          <w:spacing w:val="34"/>
        </w:rPr>
        <w:t xml:space="preserve"> </w:t>
      </w:r>
      <w:r w:rsidRPr="000D311C">
        <w:t xml:space="preserve">Sisak,  </w:t>
      </w:r>
      <w:r w:rsidRPr="000D311C">
        <w:rPr>
          <w:spacing w:val="46"/>
        </w:rPr>
        <w:t xml:space="preserve"> </w:t>
      </w:r>
      <w:r w:rsidRPr="000D311C">
        <w:t xml:space="preserve">Rimska  </w:t>
      </w:r>
      <w:r w:rsidRPr="000D311C">
        <w:rPr>
          <w:spacing w:val="39"/>
        </w:rPr>
        <w:t xml:space="preserve"> </w:t>
      </w:r>
      <w:r w:rsidRPr="000D311C">
        <w:t xml:space="preserve">26,  </w:t>
      </w:r>
      <w:r w:rsidRPr="000D311C">
        <w:rPr>
          <w:spacing w:val="34"/>
        </w:rPr>
        <w:t xml:space="preserve"> </w:t>
      </w:r>
      <w:r w:rsidRPr="000D311C">
        <w:t xml:space="preserve">Sisak,  </w:t>
      </w:r>
      <w:r w:rsidRPr="000D311C">
        <w:rPr>
          <w:spacing w:val="39"/>
        </w:rPr>
        <w:t xml:space="preserve"> </w:t>
      </w:r>
      <w:r w:rsidRPr="000D311C">
        <w:t xml:space="preserve">OIB  </w:t>
      </w:r>
      <w:r w:rsidRPr="000D311C">
        <w:rPr>
          <w:spacing w:val="36"/>
        </w:rPr>
        <w:t xml:space="preserve"> </w:t>
      </w:r>
      <w:r w:rsidRPr="000D311C">
        <w:rPr>
          <w:spacing w:val="-2"/>
        </w:rPr>
        <w:t>8686015790,</w:t>
      </w:r>
      <w:r w:rsidRPr="000D311C">
        <w:t xml:space="preserve">  </w:t>
      </w:r>
      <w:r w:rsidRPr="000D311C">
        <w:rPr>
          <w:spacing w:val="33"/>
        </w:rPr>
        <w:t xml:space="preserve"> </w:t>
      </w:r>
      <w:r w:rsidRPr="000D311C">
        <w:t xml:space="preserve">s  </w:t>
      </w:r>
      <w:r w:rsidRPr="000D311C">
        <w:rPr>
          <w:spacing w:val="45"/>
        </w:rPr>
        <w:t xml:space="preserve"> </w:t>
      </w:r>
      <w:r w:rsidRPr="000D311C">
        <w:t xml:space="preserve">prijavljenom </w:t>
      </w:r>
      <w:r w:rsidRPr="000D311C">
        <w:rPr>
          <w:w w:val="110"/>
        </w:rPr>
        <w:t>tražbinom</w:t>
      </w:r>
      <w:r w:rsidRPr="000D311C">
        <w:rPr>
          <w:spacing w:val="3"/>
          <w:w w:val="110"/>
        </w:rPr>
        <w:t xml:space="preserve"> </w:t>
      </w:r>
      <w:r w:rsidRPr="000D311C">
        <w:rPr>
          <w:w w:val="110"/>
        </w:rPr>
        <w:t>od</w:t>
      </w:r>
      <w:r w:rsidRPr="000D311C">
        <w:rPr>
          <w:spacing w:val="-17"/>
          <w:w w:val="110"/>
        </w:rPr>
        <w:t xml:space="preserve"> </w:t>
      </w:r>
      <w:r w:rsidRPr="000D311C">
        <w:rPr>
          <w:w w:val="110"/>
        </w:rPr>
        <w:t>8.354,00</w:t>
      </w:r>
      <w:r w:rsidRPr="000D311C">
        <w:rPr>
          <w:spacing w:val="-17"/>
          <w:w w:val="110"/>
        </w:rPr>
        <w:t xml:space="preserve"> </w:t>
      </w:r>
      <w:r w:rsidRPr="000D311C">
        <w:rPr>
          <w:w w:val="110"/>
        </w:rPr>
        <w:t>kn</w:t>
      </w:r>
      <w:r w:rsidRPr="000D311C">
        <w:rPr>
          <w:spacing w:val="-13"/>
          <w:w w:val="110"/>
        </w:rPr>
        <w:t xml:space="preserve"> </w:t>
      </w:r>
      <w:r w:rsidRPr="000D311C">
        <w:rPr>
          <w:w w:val="110"/>
        </w:rPr>
        <w:t>predlaže</w:t>
      </w:r>
      <w:r w:rsidRPr="000D311C">
        <w:rPr>
          <w:spacing w:val="-12"/>
          <w:w w:val="110"/>
        </w:rPr>
        <w:t xml:space="preserve"> </w:t>
      </w:r>
      <w:r w:rsidRPr="000D311C">
        <w:rPr>
          <w:w w:val="110"/>
        </w:rPr>
        <w:t>se</w:t>
      </w:r>
      <w:r w:rsidRPr="000D311C">
        <w:rPr>
          <w:spacing w:val="-14"/>
          <w:w w:val="110"/>
        </w:rPr>
        <w:t xml:space="preserve"> </w:t>
      </w:r>
      <w:r w:rsidRPr="000D311C">
        <w:rPr>
          <w:w w:val="110"/>
        </w:rPr>
        <w:t>otpis</w:t>
      </w:r>
      <w:r w:rsidRPr="000D311C">
        <w:rPr>
          <w:spacing w:val="-19"/>
          <w:w w:val="110"/>
        </w:rPr>
        <w:t xml:space="preserve"> </w:t>
      </w:r>
      <w:r w:rsidRPr="000D311C">
        <w:rPr>
          <w:spacing w:val="1"/>
          <w:w w:val="110"/>
        </w:rPr>
        <w:t>69,9%</w:t>
      </w:r>
      <w:r w:rsidRPr="000D311C">
        <w:rPr>
          <w:spacing w:val="-16"/>
          <w:w w:val="110"/>
        </w:rPr>
        <w:t xml:space="preserve"> </w:t>
      </w:r>
      <w:r w:rsidRPr="000D311C">
        <w:rPr>
          <w:w w:val="110"/>
        </w:rPr>
        <w:t>glavnice</w:t>
      </w:r>
      <w:r w:rsidRPr="000D311C">
        <w:rPr>
          <w:spacing w:val="-3"/>
          <w:w w:val="110"/>
        </w:rPr>
        <w:t xml:space="preserve"> </w:t>
      </w:r>
      <w:r w:rsidRPr="000D311C">
        <w:rPr>
          <w:w w:val="110"/>
        </w:rPr>
        <w:t>duga</w:t>
      </w:r>
      <w:r w:rsidRPr="000D311C">
        <w:rPr>
          <w:spacing w:val="-8"/>
          <w:w w:val="110"/>
        </w:rPr>
        <w:t xml:space="preserve"> </w:t>
      </w:r>
      <w:r w:rsidRPr="000D311C">
        <w:rPr>
          <w:w w:val="110"/>
        </w:rPr>
        <w:t>od</w:t>
      </w:r>
      <w:r w:rsidRPr="000D311C">
        <w:rPr>
          <w:spacing w:val="-14"/>
          <w:w w:val="110"/>
        </w:rPr>
        <w:t xml:space="preserve"> </w:t>
      </w:r>
      <w:r w:rsidRPr="000D311C">
        <w:rPr>
          <w:w w:val="110"/>
        </w:rPr>
        <w:t>5.839,45</w:t>
      </w:r>
      <w:r w:rsidRPr="000D311C">
        <w:rPr>
          <w:spacing w:val="-3"/>
          <w:w w:val="110"/>
        </w:rPr>
        <w:t xml:space="preserve"> </w:t>
      </w:r>
      <w:r w:rsidRPr="000D311C">
        <w:rPr>
          <w:w w:val="110"/>
        </w:rPr>
        <w:t>kn,</w:t>
      </w:r>
      <w:r w:rsidRPr="000D311C">
        <w:rPr>
          <w:spacing w:val="-21"/>
          <w:w w:val="110"/>
        </w:rPr>
        <w:t xml:space="preserve"> </w:t>
      </w:r>
      <w:r w:rsidRPr="000D311C">
        <w:rPr>
          <w:w w:val="110"/>
        </w:rPr>
        <w:t>a</w:t>
      </w:r>
      <w:r w:rsidRPr="000D311C">
        <w:rPr>
          <w:spacing w:val="29"/>
          <w:w w:val="89"/>
        </w:rPr>
        <w:t xml:space="preserve"> </w:t>
      </w:r>
      <w:r w:rsidRPr="000D311C">
        <w:rPr>
          <w:w w:val="110"/>
        </w:rPr>
        <w:t>ostatak</w:t>
      </w:r>
      <w:r w:rsidRPr="000D311C">
        <w:rPr>
          <w:spacing w:val="11"/>
          <w:w w:val="110"/>
        </w:rPr>
        <w:t xml:space="preserve"> </w:t>
      </w:r>
      <w:r w:rsidRPr="000D311C">
        <w:rPr>
          <w:w w:val="110"/>
        </w:rPr>
        <w:t>tražbine</w:t>
      </w:r>
      <w:r w:rsidRPr="000D311C">
        <w:rPr>
          <w:spacing w:val="14"/>
          <w:w w:val="110"/>
        </w:rPr>
        <w:t xml:space="preserve"> </w:t>
      </w:r>
      <w:r w:rsidRPr="000D311C">
        <w:rPr>
          <w:w w:val="110"/>
        </w:rPr>
        <w:t>od</w:t>
      </w:r>
      <w:r w:rsidRPr="000D311C">
        <w:rPr>
          <w:spacing w:val="8"/>
          <w:w w:val="110"/>
        </w:rPr>
        <w:t xml:space="preserve"> </w:t>
      </w:r>
      <w:r w:rsidRPr="000D311C">
        <w:rPr>
          <w:spacing w:val="-2"/>
          <w:w w:val="110"/>
        </w:rPr>
        <w:t>2.51</w:t>
      </w:r>
      <w:r w:rsidRPr="000D311C">
        <w:rPr>
          <w:spacing w:val="-3"/>
          <w:w w:val="110"/>
        </w:rPr>
        <w:t>4,55</w:t>
      </w:r>
      <w:r w:rsidRPr="000D311C">
        <w:rPr>
          <w:spacing w:val="10"/>
          <w:w w:val="110"/>
        </w:rPr>
        <w:t xml:space="preserve"> </w:t>
      </w:r>
      <w:r w:rsidRPr="000D311C">
        <w:rPr>
          <w:w w:val="110"/>
        </w:rPr>
        <w:t>kn</w:t>
      </w:r>
      <w:r w:rsidRPr="000D311C">
        <w:rPr>
          <w:spacing w:val="-5"/>
          <w:w w:val="110"/>
        </w:rPr>
        <w:t xml:space="preserve"> </w:t>
      </w:r>
      <w:r w:rsidRPr="000D311C">
        <w:rPr>
          <w:w w:val="110"/>
        </w:rPr>
        <w:t>otplatiti</w:t>
      </w:r>
      <w:r w:rsidRPr="000D311C">
        <w:rPr>
          <w:spacing w:val="11"/>
          <w:w w:val="110"/>
        </w:rPr>
        <w:t xml:space="preserve"> </w:t>
      </w:r>
      <w:r w:rsidRPr="000D311C">
        <w:rPr>
          <w:w w:val="110"/>
        </w:rPr>
        <w:t>će</w:t>
      </w:r>
      <w:r w:rsidRPr="000D311C">
        <w:rPr>
          <w:spacing w:val="2"/>
          <w:w w:val="110"/>
        </w:rPr>
        <w:t xml:space="preserve"> </w:t>
      </w:r>
      <w:r w:rsidRPr="000D311C">
        <w:rPr>
          <w:w w:val="110"/>
        </w:rPr>
        <w:t>se</w:t>
      </w:r>
      <w:r w:rsidRPr="000D311C">
        <w:rPr>
          <w:spacing w:val="13"/>
          <w:w w:val="110"/>
        </w:rPr>
        <w:t xml:space="preserve"> </w:t>
      </w:r>
      <w:r w:rsidRPr="000D311C">
        <w:rPr>
          <w:w w:val="110"/>
        </w:rPr>
        <w:t>u</w:t>
      </w:r>
      <w:r w:rsidRPr="000D311C">
        <w:rPr>
          <w:spacing w:val="1"/>
          <w:w w:val="110"/>
        </w:rPr>
        <w:t xml:space="preserve"> </w:t>
      </w:r>
      <w:r w:rsidRPr="000D311C">
        <w:rPr>
          <w:w w:val="110"/>
        </w:rPr>
        <w:t>36</w:t>
      </w:r>
      <w:r w:rsidRPr="000D311C">
        <w:rPr>
          <w:spacing w:val="8"/>
          <w:w w:val="110"/>
        </w:rPr>
        <w:t xml:space="preserve"> </w:t>
      </w:r>
      <w:r w:rsidRPr="000D311C">
        <w:rPr>
          <w:w w:val="110"/>
        </w:rPr>
        <w:t>mjesečne</w:t>
      </w:r>
      <w:r w:rsidRPr="000D311C">
        <w:rPr>
          <w:spacing w:val="22"/>
          <w:w w:val="110"/>
        </w:rPr>
        <w:t xml:space="preserve"> </w:t>
      </w:r>
      <w:r w:rsidRPr="000D311C">
        <w:rPr>
          <w:w w:val="110"/>
        </w:rPr>
        <w:t>rate</w:t>
      </w:r>
      <w:r w:rsidRPr="000D311C">
        <w:rPr>
          <w:spacing w:val="4"/>
          <w:w w:val="110"/>
        </w:rPr>
        <w:t xml:space="preserve"> </w:t>
      </w:r>
      <w:r w:rsidRPr="000D311C">
        <w:rPr>
          <w:w w:val="110"/>
        </w:rPr>
        <w:t>nakon</w:t>
      </w:r>
      <w:r w:rsidRPr="000D311C">
        <w:rPr>
          <w:spacing w:val="18"/>
          <w:w w:val="110"/>
        </w:rPr>
        <w:t xml:space="preserve"> </w:t>
      </w:r>
      <w:r w:rsidRPr="000D311C">
        <w:rPr>
          <w:spacing w:val="-2"/>
          <w:w w:val="110"/>
        </w:rPr>
        <w:t>1</w:t>
      </w:r>
      <w:r w:rsidRPr="000D311C">
        <w:rPr>
          <w:spacing w:val="-3"/>
          <w:w w:val="110"/>
        </w:rPr>
        <w:t xml:space="preserve">godine </w:t>
      </w:r>
      <w:r w:rsidRPr="000D311C">
        <w:rPr>
          <w:w w:val="110"/>
        </w:rPr>
        <w:t>počeka</w:t>
      </w:r>
      <w:r w:rsidRPr="000D311C">
        <w:rPr>
          <w:spacing w:val="-12"/>
          <w:w w:val="110"/>
        </w:rPr>
        <w:t xml:space="preserve"> </w:t>
      </w:r>
      <w:r w:rsidRPr="000D311C">
        <w:rPr>
          <w:w w:val="110"/>
        </w:rPr>
        <w:t>na</w:t>
      </w:r>
      <w:r w:rsidRPr="000D311C">
        <w:rPr>
          <w:spacing w:val="-21"/>
          <w:w w:val="110"/>
        </w:rPr>
        <w:t xml:space="preserve"> </w:t>
      </w:r>
      <w:r w:rsidRPr="000D311C">
        <w:rPr>
          <w:w w:val="110"/>
        </w:rPr>
        <w:t>otplatu</w:t>
      </w:r>
      <w:r w:rsidRPr="000D311C">
        <w:rPr>
          <w:spacing w:val="-17"/>
          <w:w w:val="110"/>
        </w:rPr>
        <w:t xml:space="preserve"> </w:t>
      </w:r>
      <w:r w:rsidRPr="000D311C">
        <w:rPr>
          <w:w w:val="110"/>
        </w:rPr>
        <w:t>glavnice</w:t>
      </w:r>
      <w:r w:rsidRPr="000D311C">
        <w:rPr>
          <w:spacing w:val="-9"/>
          <w:w w:val="110"/>
        </w:rPr>
        <w:t xml:space="preserve"> </w:t>
      </w:r>
      <w:r w:rsidRPr="000D311C">
        <w:rPr>
          <w:w w:val="125"/>
        </w:rPr>
        <w:t>i</w:t>
      </w:r>
      <w:r w:rsidRPr="000D311C">
        <w:rPr>
          <w:spacing w:val="-45"/>
          <w:w w:val="125"/>
        </w:rPr>
        <w:t xml:space="preserve"> </w:t>
      </w:r>
      <w:r w:rsidRPr="000D311C">
        <w:rPr>
          <w:w w:val="110"/>
        </w:rPr>
        <w:t>obračunatu</w:t>
      </w:r>
      <w:r w:rsidRPr="000D311C">
        <w:rPr>
          <w:spacing w:val="-6"/>
          <w:w w:val="110"/>
        </w:rPr>
        <w:t xml:space="preserve"> </w:t>
      </w:r>
      <w:r w:rsidRPr="000D311C">
        <w:rPr>
          <w:w w:val="110"/>
        </w:rPr>
        <w:t>kamatu</w:t>
      </w:r>
      <w:r w:rsidRPr="000D311C">
        <w:rPr>
          <w:spacing w:val="-18"/>
          <w:w w:val="110"/>
        </w:rPr>
        <w:t xml:space="preserve"> </w:t>
      </w:r>
      <w:r w:rsidRPr="000D311C">
        <w:rPr>
          <w:spacing w:val="1"/>
          <w:w w:val="110"/>
        </w:rPr>
        <w:t>4,5%,</w:t>
      </w:r>
    </w:p>
    <w:p w:rsidRDefault="00CB6349" w:rsidP="00CB6349" w:rsidR="00CB6349" w:rsidRPr="00BC4718">
      <w:pPr>
        <w:pStyle w:val="Tijeloteksta"/>
        <w:numPr>
          <w:ilvl w:val="2"/>
          <w:numId w:val="24"/>
        </w:numPr>
        <w:tabs>
          <w:tab w:pos="567" w:val="left"/>
        </w:tabs>
        <w:spacing w:lineRule="auto" w:line="288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HEP-Operator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distribucijskog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sustava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K.</w:t>
      </w:r>
      <w:r w:rsidRPr="00BC4718">
        <w:rPr>
          <w:rFonts w:hAnsi="Times New Roman" w:ascii="Times New Roman"/>
          <w:spacing w:val="-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Tomislava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42,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46830600751</w:t>
      </w:r>
      <w:r w:rsidRPr="00BC4718">
        <w:rPr>
          <w:rFonts w:hAnsi="Times New Roman" w:ascii="Times New Roman"/>
          <w:spacing w:val="-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60"/>
          <w:sz w:val="24"/>
          <w:szCs w:val="24"/>
        </w:rPr>
        <w:t>,</w:t>
      </w:r>
      <w:r w:rsidRPr="00BC4718">
        <w:rPr>
          <w:rFonts w:hAnsi="Times New Roman" w:ascii="Times New Roman"/>
          <w:spacing w:val="-34"/>
          <w:w w:val="16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 tražbinom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6.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86,53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69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4.324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38,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1.862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 otplatiti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 mjesečne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60"/>
          <w:sz w:val="24"/>
          <w:szCs w:val="24"/>
        </w:rPr>
        <w:t>1</w:t>
      </w:r>
      <w:r w:rsidRPr="00BC4718">
        <w:rPr>
          <w:rFonts w:hAnsi="Times New Roman" w:ascii="Times New Roman"/>
          <w:spacing w:val="-70"/>
          <w:w w:val="16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60"/>
          <w:sz w:val="24"/>
          <w:szCs w:val="24"/>
        </w:rPr>
        <w:t>i</w:t>
      </w:r>
      <w:r w:rsidRPr="00BC4718">
        <w:rPr>
          <w:rFonts w:hAnsi="Times New Roman" w:ascii="Times New Roman"/>
          <w:spacing w:val="-4"/>
          <w:w w:val="16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4,5%,</w:t>
      </w:r>
    </w:p>
    <w:p w:rsidRDefault="00CB6349" w:rsidP="00CB6349" w:rsidR="00CB6349" w:rsidRPr="00EE72C9">
      <w:pPr>
        <w:pStyle w:val="Tijeloteksta"/>
        <w:numPr>
          <w:ilvl w:val="2"/>
          <w:numId w:val="24"/>
        </w:numPr>
        <w:tabs>
          <w:tab w:pos="567" w:val="left"/>
          <w:tab w:pos="9070" w:val="left"/>
        </w:tabs>
        <w:spacing w:lineRule="auto" w:line="286" w:before="127"/>
        <w:ind w:hanging="567" w:right="-2" w:left="567"/>
        <w:jc w:val="both"/>
      </w:pPr>
      <w:r w:rsidRPr="00EE72C9">
        <w:rPr>
          <w:rFonts w:hAnsi="Times New Roman" w:ascii="Times New Roman"/>
          <w:w w:val="110"/>
          <w:sz w:val="24"/>
          <w:szCs w:val="24"/>
        </w:rPr>
        <w:t>Vjerovniku</w:t>
      </w:r>
      <w:r w:rsidRPr="00EE72C9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HP</w:t>
      </w:r>
      <w:r w:rsidRPr="00EE72C9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-</w:t>
      </w:r>
      <w:r w:rsidRPr="00EE72C9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Hrvatska</w:t>
      </w:r>
      <w:r w:rsidRPr="00EE72C9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pošta</w:t>
      </w:r>
      <w:r w:rsidRPr="00EE72C9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d.d</w:t>
      </w:r>
      <w:r w:rsidRPr="00EE72C9">
        <w:rPr>
          <w:rFonts w:hAnsi="Times New Roman" w:ascii="Times New Roman"/>
          <w:spacing w:val="3"/>
          <w:w w:val="110"/>
          <w:sz w:val="24"/>
          <w:szCs w:val="24"/>
        </w:rPr>
        <w:t>.</w:t>
      </w:r>
      <w:r w:rsidRPr="00EE72C9">
        <w:rPr>
          <w:rFonts w:hAnsi="Times New Roman" w:ascii="Times New Roman"/>
          <w:w w:val="110"/>
          <w:sz w:val="24"/>
          <w:szCs w:val="24"/>
        </w:rPr>
        <w:t>,</w:t>
      </w:r>
      <w:r w:rsidRPr="00EE72C9">
        <w:rPr>
          <w:rFonts w:hAnsi="Times New Roman" w:ascii="Times New Roman"/>
          <w:spacing w:val="-26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Jurišićeva</w:t>
      </w:r>
      <w:r w:rsidRPr="00EE72C9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13,</w:t>
      </w:r>
      <w:r w:rsidRPr="00EE72C9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Zagreb,</w:t>
      </w:r>
      <w:r w:rsidRPr="00EE72C9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OIB</w:t>
      </w:r>
      <w:r w:rsidRPr="00EE72C9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8731</w:t>
      </w:r>
      <w:r w:rsidRPr="00EE72C9">
        <w:rPr>
          <w:rFonts w:hAnsi="Times New Roman" w:ascii="Times New Roman"/>
          <w:spacing w:val="-18"/>
          <w:w w:val="110"/>
          <w:sz w:val="24"/>
          <w:szCs w:val="24"/>
        </w:rPr>
        <w:t>1</w:t>
      </w:r>
      <w:r w:rsidRPr="00EE72C9">
        <w:rPr>
          <w:rFonts w:hAnsi="Times New Roman" w:ascii="Times New Roman"/>
          <w:w w:val="110"/>
          <w:sz w:val="24"/>
          <w:szCs w:val="24"/>
        </w:rPr>
        <w:t>8</w:t>
      </w:r>
      <w:r w:rsidRPr="00EE72C9">
        <w:rPr>
          <w:rFonts w:hAnsi="Times New Roman" w:ascii="Times New Roman"/>
          <w:spacing w:val="-28"/>
          <w:w w:val="110"/>
          <w:sz w:val="24"/>
          <w:szCs w:val="24"/>
        </w:rPr>
        <w:t>1</w:t>
      </w:r>
      <w:r w:rsidRPr="00EE72C9">
        <w:rPr>
          <w:rFonts w:hAnsi="Times New Roman" w:ascii="Times New Roman"/>
          <w:w w:val="110"/>
          <w:sz w:val="24"/>
          <w:szCs w:val="24"/>
        </w:rPr>
        <w:t>0356,</w:t>
      </w:r>
      <w:r w:rsidRPr="00EE72C9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s</w:t>
      </w:r>
      <w:r w:rsidRPr="00EE72C9">
        <w:rPr>
          <w:rFonts w:hAnsi="Times New Roman" w:ascii="Times New Roman"/>
          <w:w w:val="88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prijavljenom</w:t>
      </w:r>
      <w:r w:rsidRPr="00EE72C9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tražbinom</w:t>
      </w:r>
      <w:r w:rsidRPr="00EE72C9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od</w:t>
      </w:r>
      <w:r w:rsidRPr="00EE72C9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-51"/>
          <w:w w:val="110"/>
          <w:sz w:val="24"/>
          <w:szCs w:val="24"/>
        </w:rPr>
        <w:t>1</w:t>
      </w:r>
      <w:r w:rsidRPr="00EE72C9">
        <w:rPr>
          <w:rFonts w:hAnsi="Times New Roman" w:ascii="Times New Roman"/>
          <w:w w:val="110"/>
          <w:sz w:val="24"/>
          <w:szCs w:val="24"/>
        </w:rPr>
        <w:t>6.7</w:t>
      </w:r>
      <w:r w:rsidRPr="00EE72C9">
        <w:rPr>
          <w:rFonts w:hAnsi="Times New Roman" w:ascii="Times New Roman"/>
          <w:spacing w:val="-28"/>
          <w:w w:val="110"/>
          <w:sz w:val="24"/>
          <w:szCs w:val="24"/>
        </w:rPr>
        <w:t>1</w:t>
      </w:r>
      <w:r w:rsidRPr="00EE72C9">
        <w:rPr>
          <w:rFonts w:hAnsi="Times New Roman" w:ascii="Times New Roman"/>
          <w:w w:val="110"/>
          <w:sz w:val="24"/>
          <w:szCs w:val="24"/>
        </w:rPr>
        <w:t>4,29</w:t>
      </w:r>
      <w:r w:rsidRPr="00EE72C9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kn predlaže</w:t>
      </w:r>
      <w:r w:rsidRPr="00EE72C9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se</w:t>
      </w:r>
      <w:r w:rsidRPr="00EE72C9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otpis</w:t>
      </w:r>
      <w:r w:rsidRPr="00EE72C9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69</w:t>
      </w:r>
      <w:r w:rsidRPr="00EE72C9">
        <w:rPr>
          <w:rFonts w:hAnsi="Times New Roman" w:ascii="Times New Roman"/>
          <w:spacing w:val="6"/>
          <w:w w:val="110"/>
          <w:sz w:val="24"/>
          <w:szCs w:val="24"/>
        </w:rPr>
        <w:t>,</w:t>
      </w:r>
      <w:r w:rsidRPr="00EE72C9">
        <w:rPr>
          <w:rFonts w:hAnsi="Times New Roman" w:ascii="Times New Roman"/>
          <w:w w:val="110"/>
          <w:sz w:val="24"/>
          <w:szCs w:val="24"/>
        </w:rPr>
        <w:t>9%</w:t>
      </w:r>
      <w:r w:rsidRPr="00EE72C9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glavnice</w:t>
      </w:r>
      <w:r w:rsidRPr="00EE72C9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duga</w:t>
      </w:r>
      <w:r w:rsidRPr="00EE72C9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od</w:t>
      </w:r>
      <w:r w:rsidRPr="00EE72C9">
        <w:rPr>
          <w:rFonts w:hAnsi="Times New Roman" w:ascii="Times New Roman"/>
          <w:w w:val="107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-40"/>
          <w:w w:val="110"/>
          <w:sz w:val="24"/>
          <w:szCs w:val="24"/>
        </w:rPr>
        <w:t>1</w:t>
      </w:r>
      <w:r w:rsidRPr="00EE72C9">
        <w:rPr>
          <w:rFonts w:hAnsi="Times New Roman" w:ascii="Times New Roman"/>
          <w:w w:val="110"/>
          <w:sz w:val="24"/>
          <w:szCs w:val="24"/>
        </w:rPr>
        <w:t>1.683</w:t>
      </w:r>
      <w:r w:rsidRPr="00EE72C9">
        <w:rPr>
          <w:rFonts w:hAnsi="Times New Roman" w:ascii="Times New Roman"/>
          <w:spacing w:val="3"/>
          <w:w w:val="110"/>
          <w:sz w:val="24"/>
          <w:szCs w:val="24"/>
        </w:rPr>
        <w:t>,</w:t>
      </w:r>
      <w:r w:rsidRPr="00EE72C9">
        <w:rPr>
          <w:rFonts w:hAnsi="Times New Roman" w:ascii="Times New Roman"/>
          <w:w w:val="110"/>
          <w:sz w:val="24"/>
          <w:szCs w:val="24"/>
        </w:rPr>
        <w:t>29</w:t>
      </w:r>
      <w:r w:rsidRPr="00EE72C9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kn</w:t>
      </w:r>
      <w:r w:rsidRPr="00EE72C9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60"/>
          <w:sz w:val="24"/>
          <w:szCs w:val="24"/>
        </w:rPr>
        <w:t>,</w:t>
      </w:r>
      <w:r w:rsidRPr="00EE72C9">
        <w:rPr>
          <w:rFonts w:hAnsi="Times New Roman" w:ascii="Times New Roman"/>
          <w:spacing w:val="-74"/>
          <w:w w:val="16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a</w:t>
      </w:r>
      <w:r w:rsidRPr="00EE72C9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ostatak</w:t>
      </w:r>
      <w:r w:rsidRPr="00EE72C9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tražbine</w:t>
      </w:r>
      <w:r w:rsidRPr="00EE72C9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od</w:t>
      </w:r>
      <w:r w:rsidRPr="00EE72C9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5.03</w:t>
      </w:r>
      <w:r w:rsidRPr="00EE72C9">
        <w:rPr>
          <w:rFonts w:hAnsi="Times New Roman" w:ascii="Times New Roman"/>
          <w:spacing w:val="-24"/>
          <w:w w:val="110"/>
          <w:sz w:val="24"/>
          <w:szCs w:val="24"/>
        </w:rPr>
        <w:t>1</w:t>
      </w:r>
      <w:r w:rsidRPr="00EE72C9">
        <w:rPr>
          <w:rFonts w:hAnsi="Times New Roman" w:ascii="Times New Roman"/>
          <w:spacing w:val="-21"/>
          <w:w w:val="110"/>
          <w:sz w:val="24"/>
          <w:szCs w:val="24"/>
        </w:rPr>
        <w:t>,</w:t>
      </w:r>
      <w:r w:rsidRPr="00EE72C9">
        <w:rPr>
          <w:rFonts w:hAnsi="Times New Roman" w:ascii="Times New Roman"/>
          <w:w w:val="110"/>
          <w:sz w:val="24"/>
          <w:szCs w:val="24"/>
        </w:rPr>
        <w:t>00</w:t>
      </w:r>
      <w:r w:rsidRPr="00EE72C9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kn</w:t>
      </w:r>
      <w:r w:rsidRPr="00EE72C9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otplatiti</w:t>
      </w:r>
      <w:r w:rsidRPr="00EE72C9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će</w:t>
      </w:r>
      <w:r w:rsidRPr="00EE72C9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se</w:t>
      </w:r>
      <w:r w:rsidRPr="00EE72C9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u</w:t>
      </w:r>
      <w:r w:rsidRPr="00EE72C9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36</w:t>
      </w:r>
      <w:r w:rsidRPr="00EE72C9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mjesečne</w:t>
      </w:r>
      <w:r w:rsidRPr="00EE72C9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rate nakon</w:t>
      </w:r>
      <w:r w:rsidRPr="00EE72C9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-3"/>
          <w:w w:val="110"/>
          <w:sz w:val="24"/>
          <w:szCs w:val="24"/>
        </w:rPr>
        <w:t>1</w:t>
      </w:r>
      <w:r w:rsidRPr="00EE72C9">
        <w:rPr>
          <w:rFonts w:hAnsi="Times New Roman" w:ascii="Times New Roman"/>
          <w:spacing w:val="-4"/>
          <w:w w:val="110"/>
          <w:sz w:val="24"/>
          <w:szCs w:val="24"/>
        </w:rPr>
        <w:t>godine</w:t>
      </w:r>
      <w:r w:rsidRPr="00EE72C9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počeka</w:t>
      </w:r>
      <w:r w:rsidRPr="00EE72C9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na</w:t>
      </w:r>
      <w:r w:rsidRPr="00EE72C9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otplatu</w:t>
      </w:r>
      <w:r w:rsidRPr="00EE72C9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glavnice</w:t>
      </w:r>
      <w:r w:rsidRPr="00EE72C9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i</w:t>
      </w:r>
      <w:r w:rsidRPr="00EE72C9">
        <w:rPr>
          <w:rFonts w:hAnsi="Times New Roman" w:ascii="Times New Roman"/>
          <w:spacing w:val="-32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obračunatu</w:t>
      </w:r>
      <w:r w:rsidRPr="00EE72C9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10"/>
          <w:sz w:val="24"/>
          <w:szCs w:val="24"/>
        </w:rPr>
        <w:t>kamatu</w:t>
      </w:r>
      <w:r w:rsidRPr="00EE72C9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1"/>
          <w:w w:val="110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3"/>
          <w:numId w:val="24"/>
        </w:numPr>
        <w:tabs>
          <w:tab w:pos="567" w:val="left"/>
          <w:tab w:pos="8931" w:val="left"/>
          <w:tab w:pos="9070" w:val="left"/>
        </w:tabs>
        <w:spacing w:lineRule="auto" w:line="288" w:before="73"/>
        <w:ind w:hanging="567" w:right="-2" w:left="567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Hrvatska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gospodarska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komora,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Rooseveltov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trg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85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67032587,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93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85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1.533,50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,</w:t>
      </w:r>
      <w:r w:rsidRPr="00BC4718">
        <w:rPr>
          <w:rFonts w:hAnsi="Times New Roman" w:ascii="Times New Roman"/>
          <w:spacing w:val="-57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660,35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28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1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22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3"/>
          <w:numId w:val="24"/>
        </w:numPr>
        <w:tabs>
          <w:tab w:pos="567" w:val="left"/>
          <w:tab w:pos="1701" w:val="left"/>
          <w:tab w:pos="9070" w:val="left"/>
        </w:tabs>
        <w:spacing w:lineRule="auto" w:line="285" w:before="125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Hrvatska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radiotelevizija,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Prisavlje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684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9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24305,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2.480,</w:t>
      </w:r>
      <w:r w:rsidRPr="00BC4718">
        <w:rPr>
          <w:rFonts w:hAnsi="Times New Roman" w:ascii="Times New Roman"/>
          <w:spacing w:val="-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72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1.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734,02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5"/>
          <w:sz w:val="24"/>
          <w:szCs w:val="24"/>
        </w:rPr>
        <w:t xml:space="preserve">,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746,70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6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DD3D1F">
      <w:pPr>
        <w:pStyle w:val="Tijeloteksta"/>
        <w:numPr>
          <w:ilvl w:val="3"/>
          <w:numId w:val="24"/>
        </w:numPr>
        <w:tabs>
          <w:tab w:pos="567" w:val="left"/>
          <w:tab w:pos="2211" w:val="left"/>
          <w:tab w:pos="9070" w:val="left"/>
        </w:tabs>
        <w:spacing w:lineRule="auto" w:line="289" w:before="128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Hrvatska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regulatorna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agencija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mrežne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djelatnosti,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Jurišićeva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87950783661,</w:t>
      </w:r>
      <w:r w:rsidRPr="00BC4718">
        <w:rPr>
          <w:rFonts w:hAnsi="Times New Roman" w:ascii="Times New Roman"/>
          <w:spacing w:val="-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23.013,29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5"/>
          <w:w w:val="9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6.086,29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6.927,00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 rate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1</w:t>
      </w:r>
      <w:r w:rsidRPr="00BC4718">
        <w:rPr>
          <w:rFonts w:hAnsi="Times New Roman" w:ascii="Times New Roman"/>
          <w:spacing w:val="-46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w w:val="15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-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DD3D1F">
      <w:pPr>
        <w:pStyle w:val="Tijeloteksta"/>
        <w:numPr>
          <w:ilvl w:val="3"/>
          <w:numId w:val="24"/>
        </w:numPr>
        <w:tabs>
          <w:tab w:pos="567" w:val="left"/>
          <w:tab w:pos="2202" w:val="left"/>
          <w:tab w:pos="9070" w:val="left"/>
        </w:tabs>
        <w:spacing w:lineRule="auto" w:line="292" w:before="129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DD3D1F">
        <w:rPr>
          <w:rFonts w:hAnsi="Times New Roman" w:ascii="Times New Roman"/>
          <w:w w:val="105"/>
          <w:sz w:val="24"/>
          <w:szCs w:val="24"/>
        </w:rPr>
        <w:t>Vjerovniku</w:t>
      </w:r>
      <w:r w:rsidRPr="00DD3D1F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Hrvatske</w:t>
      </w:r>
      <w:r w:rsidRPr="00DD3D1F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šume</w:t>
      </w:r>
      <w:r w:rsidRPr="00DD3D1F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1"/>
          <w:w w:val="105"/>
          <w:sz w:val="24"/>
          <w:szCs w:val="24"/>
        </w:rPr>
        <w:t>d.o.o.</w:t>
      </w:r>
      <w:r w:rsidRPr="00DD3D1F">
        <w:rPr>
          <w:rFonts w:hAnsi="Times New Roman" w:ascii="Times New Roman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spacing w:val="-2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Lj,</w:t>
      </w:r>
      <w:r w:rsidRPr="00DD3D1F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F.</w:t>
      </w:r>
      <w:r w:rsidRPr="00DD3D1F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Vukotinovića</w:t>
      </w:r>
      <w:r w:rsidRPr="00DD3D1F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2,</w:t>
      </w:r>
      <w:r w:rsidRPr="00DD3D1F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Zagreb,</w:t>
      </w:r>
      <w:r w:rsidRPr="00DD3D1F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OIB</w:t>
      </w:r>
      <w:r w:rsidRPr="00DD3D1F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2"/>
          <w:w w:val="105"/>
          <w:sz w:val="24"/>
          <w:szCs w:val="24"/>
        </w:rPr>
        <w:t>696931</w:t>
      </w:r>
      <w:r w:rsidRPr="00DD3D1F">
        <w:rPr>
          <w:rFonts w:hAnsi="Times New Roman" w:ascii="Times New Roman"/>
          <w:spacing w:val="-3"/>
          <w:w w:val="105"/>
          <w:sz w:val="24"/>
          <w:szCs w:val="24"/>
        </w:rPr>
        <w:t>44506,</w:t>
      </w:r>
      <w:r w:rsidRPr="00DD3D1F">
        <w:rPr>
          <w:rFonts w:hAnsi="Times New Roman" w:ascii="Times New Roman"/>
          <w:spacing w:val="22"/>
          <w:w w:val="102"/>
          <w:sz w:val="24"/>
          <w:szCs w:val="24"/>
        </w:rPr>
        <w:t xml:space="preserve"> </w:t>
      </w:r>
      <w:r w:rsidRPr="00DD3D1F">
        <w:rPr>
          <w:rFonts w:hAnsi="Times New Roman" w:ascii="Times New Roman"/>
          <w:sz w:val="24"/>
          <w:szCs w:val="24"/>
        </w:rPr>
        <w:t>s</w:t>
      </w:r>
      <w:r w:rsidRPr="00DD3D1F">
        <w:rPr>
          <w:rFonts w:hAnsi="Times New Roman" w:ascii="Times New Roman"/>
          <w:spacing w:val="29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prijavljenom</w:t>
      </w:r>
      <w:r w:rsidRPr="00DD3D1F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tražbinom</w:t>
      </w:r>
      <w:r w:rsidRPr="00DD3D1F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41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2.950</w:t>
      </w:r>
      <w:r w:rsidRPr="00DD3D1F">
        <w:rPr>
          <w:rFonts w:hAnsi="Times New Roman" w:ascii="Times New Roman"/>
          <w:spacing w:val="13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w w:val="105"/>
          <w:sz w:val="24"/>
          <w:szCs w:val="24"/>
        </w:rPr>
        <w:t>01</w:t>
      </w:r>
      <w:r w:rsidRPr="00DD3D1F">
        <w:rPr>
          <w:rFonts w:hAnsi="Times New Roman" w:ascii="Times New Roman"/>
          <w:spacing w:val="-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predlaže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se</w:t>
      </w:r>
      <w:r w:rsidRPr="00DD3D1F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otpis</w:t>
      </w:r>
      <w:r w:rsidRPr="00DD3D1F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69</w:t>
      </w:r>
      <w:r w:rsidRPr="00DD3D1F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w w:val="105"/>
          <w:sz w:val="24"/>
          <w:szCs w:val="24"/>
        </w:rPr>
        <w:t>9%</w:t>
      </w:r>
      <w:r w:rsidRPr="00DD3D1F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glavnice</w:t>
      </w:r>
      <w:r w:rsidRPr="00DD3D1F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duga</w:t>
      </w:r>
      <w:r w:rsidRPr="00DD3D1F">
        <w:rPr>
          <w:rFonts w:hAnsi="Times New Roman" w:ascii="Times New Roman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1"/>
          <w:w w:val="105"/>
          <w:sz w:val="24"/>
          <w:szCs w:val="24"/>
        </w:rPr>
        <w:t>78.952,06</w:t>
      </w:r>
      <w:r w:rsidRPr="00DD3D1F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4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spacing w:val="9"/>
          <w:w w:val="105"/>
          <w:sz w:val="24"/>
          <w:szCs w:val="24"/>
        </w:rPr>
        <w:t>a</w:t>
      </w:r>
      <w:r w:rsidRPr="00DD3D1F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ostatak</w:t>
      </w:r>
      <w:r w:rsidRPr="00DD3D1F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tražbine</w:t>
      </w:r>
      <w:r w:rsidRPr="00DD3D1F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33.997,95</w:t>
      </w:r>
      <w:r w:rsidRPr="00DD3D1F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otplatiti</w:t>
      </w:r>
      <w:r w:rsidRPr="00DD3D1F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će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se</w:t>
      </w:r>
      <w:r w:rsidRPr="00DD3D1F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36</w:t>
      </w:r>
      <w:r w:rsidRPr="00DD3D1F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mjesečne</w:t>
      </w:r>
      <w:r w:rsidRPr="00DD3D1F">
        <w:rPr>
          <w:rFonts w:hAnsi="Times New Roman" w:ascii="Times New Roman"/>
          <w:spacing w:val="28"/>
          <w:w w:val="101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rate</w:t>
      </w:r>
      <w:r w:rsidRPr="00DD3D1F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nakon</w:t>
      </w:r>
      <w:r w:rsidRPr="00DD3D1F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3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spacing w:val="-4"/>
          <w:w w:val="105"/>
          <w:sz w:val="24"/>
          <w:szCs w:val="24"/>
        </w:rPr>
        <w:t>godine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počeka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na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otplatu</w:t>
      </w:r>
      <w:r w:rsidRPr="00DD3D1F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glavnice</w:t>
      </w:r>
      <w:r w:rsidRPr="00DD3D1F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20"/>
          <w:sz w:val="24"/>
          <w:szCs w:val="24"/>
        </w:rPr>
        <w:t>i</w:t>
      </w:r>
      <w:r w:rsidRPr="00DD3D1F">
        <w:rPr>
          <w:rFonts w:hAnsi="Times New Roman" w:ascii="Times New Roman"/>
          <w:spacing w:val="-24"/>
          <w:w w:val="12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obračunatu</w:t>
      </w:r>
      <w:r w:rsidRPr="00DD3D1F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kamatu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4,5%,</w:t>
      </w:r>
    </w:p>
    <w:p w:rsidRDefault="00CB6349" w:rsidP="00CB6349" w:rsidR="00CB6349" w:rsidRPr="00EE72C9">
      <w:pPr>
        <w:pStyle w:val="Tijeloteksta"/>
        <w:numPr>
          <w:ilvl w:val="3"/>
          <w:numId w:val="24"/>
        </w:numPr>
        <w:tabs>
          <w:tab w:pos="567" w:val="left"/>
          <w:tab w:pos="2197" w:val="left"/>
          <w:tab w:pos="9070" w:val="left"/>
        </w:tabs>
        <w:spacing w:lineRule="auto" w:line="287" w:before="131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EE72C9">
        <w:rPr>
          <w:rFonts w:hAnsi="Times New Roman" w:ascii="Times New Roman"/>
          <w:w w:val="105"/>
          <w:sz w:val="24"/>
          <w:szCs w:val="24"/>
        </w:rPr>
        <w:t>Vjerovniku</w:t>
      </w:r>
      <w:r w:rsidRPr="00EE72C9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Hrvatske</w:t>
      </w:r>
      <w:r w:rsidRPr="00EE72C9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vode,</w:t>
      </w:r>
      <w:r w:rsidRPr="00EE72C9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Ulica</w:t>
      </w:r>
      <w:r w:rsidRPr="00EE72C9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Grada</w:t>
      </w:r>
      <w:r w:rsidRPr="00EE72C9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Vukovara</w:t>
      </w:r>
      <w:r w:rsidRPr="00EE72C9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220,</w:t>
      </w:r>
      <w:r w:rsidRPr="00EE72C9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Zagreb,</w:t>
      </w:r>
      <w:r w:rsidRPr="00EE72C9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OIB</w:t>
      </w:r>
      <w:r w:rsidRPr="00EE72C9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-1"/>
          <w:w w:val="105"/>
          <w:sz w:val="24"/>
          <w:szCs w:val="24"/>
        </w:rPr>
        <w:t>28921383001,</w:t>
      </w:r>
      <w:r w:rsidRPr="00EE72C9">
        <w:rPr>
          <w:rFonts w:hAnsi="Times New Roman" w:ascii="Times New Roman"/>
          <w:spacing w:val="-37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s</w:t>
      </w:r>
      <w:r w:rsidRPr="00EE72C9">
        <w:rPr>
          <w:rFonts w:hAnsi="Times New Roman" w:ascii="Times New Roman"/>
          <w:spacing w:val="20"/>
          <w:w w:val="82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prijavljenom</w:t>
      </w:r>
      <w:r w:rsidRPr="00EE72C9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tražbinom</w:t>
      </w:r>
      <w:r w:rsidRPr="00EE72C9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od</w:t>
      </w:r>
      <w:r w:rsidRPr="00EE72C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3.5</w:t>
      </w:r>
      <w:r w:rsidRPr="00EE72C9">
        <w:rPr>
          <w:rFonts w:hAnsi="Times New Roman" w:ascii="Times New Roman"/>
          <w:spacing w:val="-21"/>
          <w:w w:val="105"/>
          <w:sz w:val="24"/>
          <w:szCs w:val="24"/>
        </w:rPr>
        <w:t>1</w:t>
      </w:r>
      <w:r w:rsidRPr="00EE72C9">
        <w:rPr>
          <w:rFonts w:hAnsi="Times New Roman" w:ascii="Times New Roman"/>
          <w:w w:val="105"/>
          <w:sz w:val="24"/>
          <w:szCs w:val="24"/>
        </w:rPr>
        <w:t>5</w:t>
      </w:r>
      <w:r w:rsidRPr="00EE72C9">
        <w:rPr>
          <w:rFonts w:hAnsi="Times New Roman" w:ascii="Times New Roman"/>
          <w:spacing w:val="11"/>
          <w:w w:val="105"/>
          <w:sz w:val="24"/>
          <w:szCs w:val="24"/>
        </w:rPr>
        <w:t>,</w:t>
      </w:r>
      <w:r w:rsidRPr="00EE72C9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EE72C9">
        <w:rPr>
          <w:rFonts w:hAnsi="Times New Roman" w:ascii="Times New Roman"/>
          <w:w w:val="105"/>
          <w:sz w:val="24"/>
          <w:szCs w:val="24"/>
        </w:rPr>
        <w:t>0</w:t>
      </w:r>
      <w:r w:rsidRPr="00EE72C9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kn</w:t>
      </w:r>
      <w:r w:rsidRPr="00EE72C9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predlaže</w:t>
      </w:r>
      <w:r w:rsidRPr="00EE72C9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se</w:t>
      </w:r>
      <w:r w:rsidRPr="00EE72C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otpis</w:t>
      </w:r>
      <w:r w:rsidRPr="00EE72C9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69</w:t>
      </w:r>
      <w:r w:rsidRPr="00EE72C9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EE72C9">
        <w:rPr>
          <w:rFonts w:hAnsi="Times New Roman" w:ascii="Times New Roman"/>
          <w:w w:val="105"/>
          <w:sz w:val="24"/>
          <w:szCs w:val="24"/>
        </w:rPr>
        <w:t>9%</w:t>
      </w:r>
      <w:r w:rsidRPr="00EE72C9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glavnice</w:t>
      </w:r>
      <w:r w:rsidRPr="00EE72C9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duga</w:t>
      </w:r>
      <w:r w:rsidRPr="00EE72C9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od</w:t>
      </w:r>
      <w:r w:rsidRPr="00EE72C9">
        <w:rPr>
          <w:rFonts w:hAnsi="Times New Roman" w:ascii="Times New Roman"/>
          <w:w w:val="106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1"/>
          <w:w w:val="105"/>
          <w:sz w:val="24"/>
          <w:szCs w:val="24"/>
        </w:rPr>
        <w:t>2.457,05</w:t>
      </w:r>
      <w:r w:rsidRPr="00EE72C9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kn,</w:t>
      </w:r>
      <w:r w:rsidRPr="00EE72C9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a</w:t>
      </w:r>
      <w:r w:rsidRPr="00EE72C9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ostatak</w:t>
      </w:r>
      <w:r w:rsidRPr="00EE72C9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tražbine</w:t>
      </w:r>
      <w:r w:rsidRPr="00EE72C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od</w:t>
      </w:r>
      <w:r w:rsidRPr="00EE72C9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-1"/>
          <w:w w:val="105"/>
          <w:sz w:val="24"/>
          <w:szCs w:val="24"/>
        </w:rPr>
        <w:t>1.058,</w:t>
      </w:r>
      <w:r w:rsidRPr="00EE72C9">
        <w:rPr>
          <w:rFonts w:hAnsi="Times New Roman" w:ascii="Times New Roman"/>
          <w:spacing w:val="-2"/>
          <w:w w:val="105"/>
          <w:sz w:val="24"/>
          <w:szCs w:val="24"/>
        </w:rPr>
        <w:t>05</w:t>
      </w:r>
      <w:r w:rsidRPr="00EE72C9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kn</w:t>
      </w:r>
      <w:r w:rsidRPr="00EE72C9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otplatiti</w:t>
      </w:r>
      <w:r w:rsidRPr="00EE72C9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će</w:t>
      </w:r>
      <w:r w:rsidRPr="00EE72C9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se</w:t>
      </w:r>
      <w:r w:rsidRPr="00EE72C9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u</w:t>
      </w:r>
      <w:r w:rsidRPr="00EE72C9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36</w:t>
      </w:r>
      <w:r w:rsidRPr="00EE72C9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mjesečne</w:t>
      </w:r>
      <w:r w:rsidRPr="00EE72C9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rate</w:t>
      </w:r>
      <w:r w:rsidRPr="00EE72C9">
        <w:rPr>
          <w:rFonts w:hAnsi="Times New Roman" w:ascii="Times New Roman"/>
          <w:spacing w:val="22"/>
          <w:w w:val="108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nakon</w:t>
      </w:r>
      <w:r w:rsidRPr="00EE72C9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-2"/>
          <w:w w:val="105"/>
          <w:sz w:val="24"/>
          <w:szCs w:val="24"/>
        </w:rPr>
        <w:t>1godine</w:t>
      </w:r>
      <w:r w:rsidRPr="00EE72C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počeka</w:t>
      </w:r>
      <w:r w:rsidRPr="00EE72C9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na</w:t>
      </w:r>
      <w:r w:rsidRPr="00EE72C9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otplatu</w:t>
      </w:r>
      <w:r w:rsidRPr="00EE72C9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glavnice</w:t>
      </w:r>
      <w:r w:rsidRPr="00EE72C9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20"/>
          <w:sz w:val="24"/>
          <w:szCs w:val="24"/>
        </w:rPr>
        <w:t>i</w:t>
      </w:r>
      <w:r w:rsidRPr="00EE72C9">
        <w:rPr>
          <w:rFonts w:hAnsi="Times New Roman" w:ascii="Times New Roman"/>
          <w:spacing w:val="-30"/>
          <w:w w:val="120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obračunatu</w:t>
      </w:r>
      <w:r w:rsidRPr="00EE72C9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w w:val="105"/>
          <w:sz w:val="24"/>
          <w:szCs w:val="24"/>
        </w:rPr>
        <w:t>kamatu</w:t>
      </w:r>
      <w:r w:rsidRPr="00EE72C9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EE72C9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3"/>
          <w:numId w:val="24"/>
        </w:numPr>
        <w:tabs>
          <w:tab w:pos="567" w:val="left"/>
          <w:tab w:pos="1276" w:val="left"/>
          <w:tab w:pos="9070" w:val="left"/>
        </w:tabs>
        <w:spacing w:lineRule="auto" w:line="286" w:before="131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Javna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ustanova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Lučka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·</w:t>
      </w:r>
      <w:r w:rsidRPr="00BC4718">
        <w:rPr>
          <w:rFonts w:hAnsi="Times New Roman" w:ascii="Times New Roman"/>
          <w:spacing w:val="4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uprava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Rimska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28,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80303023744,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99.267,</w:t>
      </w:r>
      <w:r w:rsidRPr="00BC4718">
        <w:rPr>
          <w:rFonts w:hAnsi="Times New Roman" w:ascii="Times New Roman"/>
          <w:spacing w:val="-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75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w w:val="9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69.388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,</w:t>
      </w:r>
      <w:r w:rsidRPr="00BC4718">
        <w:rPr>
          <w:rFonts w:hAnsi="Times New Roman" w:ascii="Times New Roman"/>
          <w:spacing w:val="-46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29.879,</w:t>
      </w:r>
      <w:r w:rsidRPr="00BC4718">
        <w:rPr>
          <w:rFonts w:hAnsi="Times New Roman" w:ascii="Times New Roman"/>
          <w:spacing w:val="-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59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w w:val="9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1</w:t>
      </w:r>
      <w:r w:rsidRPr="00BC4718">
        <w:rPr>
          <w:rFonts w:hAnsi="Times New Roman" w:ascii="Times New Roman"/>
          <w:spacing w:val="-36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obračunatu </w:t>
      </w:r>
      <w:r w:rsidRPr="00BC4718">
        <w:rPr>
          <w:rFonts w:hAnsi="Times New Roman" w:ascii="Times New Roman"/>
          <w:sz w:val="24"/>
          <w:szCs w:val="24"/>
        </w:rPr>
        <w:t>kamatu</w:t>
      </w:r>
      <w:r w:rsidRPr="00BC4718">
        <w:rPr>
          <w:rFonts w:hAnsi="Times New Roman" w:ascii="Times New Roman"/>
          <w:spacing w:val="19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4,</w:t>
      </w:r>
      <w:r w:rsidRPr="00BC4718">
        <w:rPr>
          <w:rFonts w:hAnsi="Times New Roman" w:ascii="Times New Roman"/>
          <w:spacing w:val="1"/>
          <w:sz w:val="24"/>
          <w:szCs w:val="24"/>
        </w:rPr>
        <w:t>5%,</w:t>
      </w:r>
    </w:p>
    <w:p w:rsidRDefault="00CB6349" w:rsidP="00CB6349" w:rsidR="00CB6349" w:rsidRPr="00B16488">
      <w:pPr>
        <w:pStyle w:val="Tijeloteksta"/>
        <w:numPr>
          <w:ilvl w:val="5"/>
          <w:numId w:val="24"/>
        </w:numPr>
        <w:tabs>
          <w:tab w:pos="567" w:val="left"/>
          <w:tab w:pos="1134" w:val="left"/>
          <w:tab w:pos="9070" w:val="left"/>
        </w:tabs>
        <w:spacing w:lineRule="auto" w:line="288" w:before="127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16488">
        <w:rPr>
          <w:rFonts w:hAnsi="Times New Roman" w:ascii="Times New Roman"/>
          <w:w w:val="105"/>
          <w:sz w:val="24"/>
          <w:szCs w:val="24"/>
        </w:rPr>
        <w:t>Vjerovniku</w:t>
      </w:r>
      <w:r w:rsidRPr="00B1648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Javna</w:t>
      </w:r>
      <w:r w:rsidRPr="00B1648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ustanova</w:t>
      </w:r>
      <w:r w:rsidRPr="00B1648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lučka</w:t>
      </w:r>
      <w:r w:rsidRPr="00B1648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uprava</w:t>
      </w:r>
      <w:r w:rsidRPr="00B1648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Vukovar,</w:t>
      </w:r>
      <w:r w:rsidRPr="00B1648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Dunavski</w:t>
      </w:r>
      <w:r w:rsidRPr="00B1648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prilaz</w:t>
      </w:r>
      <w:r w:rsidRPr="00B1648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16488">
        <w:rPr>
          <w:rFonts w:hAnsi="Times New Roman" w:ascii="Times New Roman"/>
          <w:w w:val="105"/>
          <w:sz w:val="24"/>
          <w:szCs w:val="24"/>
        </w:rPr>
        <w:t>5</w:t>
      </w:r>
      <w:r w:rsidRPr="00B1648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Vukovar,</w:t>
      </w:r>
      <w:r w:rsidRPr="00B1648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OIB</w:t>
      </w:r>
      <w:r w:rsidRPr="00B16488">
        <w:rPr>
          <w:rFonts w:hAnsi="Times New Roman" w:ascii="Times New Roman"/>
          <w:w w:val="9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4350409</w:t>
      </w:r>
      <w:r w:rsidRPr="00B16488">
        <w:rPr>
          <w:rFonts w:hAnsi="Times New Roman" w:ascii="Times New Roman"/>
          <w:spacing w:val="-9"/>
          <w:w w:val="105"/>
          <w:sz w:val="24"/>
          <w:szCs w:val="24"/>
        </w:rPr>
        <w:t>1</w:t>
      </w:r>
      <w:r w:rsidRPr="00B16488">
        <w:rPr>
          <w:rFonts w:hAnsi="Times New Roman" w:ascii="Times New Roman"/>
          <w:w w:val="105"/>
          <w:sz w:val="24"/>
          <w:szCs w:val="24"/>
        </w:rPr>
        <w:t>006,</w:t>
      </w:r>
      <w:r w:rsidRPr="00B1648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s</w:t>
      </w:r>
      <w:r w:rsidRPr="00B1648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prijavljenom</w:t>
      </w:r>
      <w:r w:rsidRPr="00B1648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tražbinom</w:t>
      </w:r>
      <w:r w:rsidRPr="00B1648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od</w:t>
      </w:r>
      <w:r w:rsidRPr="00B1648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1</w:t>
      </w:r>
      <w:r w:rsidRPr="00B16488">
        <w:rPr>
          <w:rFonts w:hAnsi="Times New Roman" w:ascii="Times New Roman"/>
          <w:spacing w:val="-34"/>
          <w:w w:val="105"/>
          <w:sz w:val="24"/>
          <w:szCs w:val="24"/>
        </w:rPr>
        <w:t>1</w:t>
      </w:r>
      <w:r w:rsidRPr="00B16488">
        <w:rPr>
          <w:rFonts w:hAnsi="Times New Roman" w:ascii="Times New Roman"/>
          <w:w w:val="105"/>
          <w:sz w:val="24"/>
          <w:szCs w:val="24"/>
        </w:rPr>
        <w:t>1.327,43</w:t>
      </w:r>
      <w:r w:rsidRPr="00B1648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kn</w:t>
      </w:r>
      <w:r w:rsidRPr="00B1648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kn  predlaže</w:t>
      </w:r>
      <w:r w:rsidRPr="00B1648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se</w:t>
      </w:r>
      <w:r w:rsidRPr="00B1648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otpis</w:t>
      </w:r>
      <w:r w:rsidRPr="00B1648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69,9%</w:t>
      </w:r>
      <w:r w:rsidRPr="00B1648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glavnice</w:t>
      </w:r>
      <w:r w:rsidRPr="00B1648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duga</w:t>
      </w:r>
      <w:r w:rsidRPr="00B1648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od</w:t>
      </w:r>
      <w:r w:rsidRPr="00B1648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spacing w:val="-2"/>
          <w:w w:val="105"/>
          <w:sz w:val="24"/>
          <w:szCs w:val="24"/>
        </w:rPr>
        <w:t>77.817,</w:t>
      </w:r>
      <w:r w:rsidRPr="00B16488">
        <w:rPr>
          <w:rFonts w:hAnsi="Times New Roman" w:ascii="Times New Roman"/>
          <w:spacing w:val="-3"/>
          <w:w w:val="105"/>
          <w:sz w:val="24"/>
          <w:szCs w:val="24"/>
        </w:rPr>
        <w:t>87</w:t>
      </w:r>
      <w:r w:rsidRPr="00B1648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kn,</w:t>
      </w:r>
      <w:r w:rsidRPr="00B1648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a</w:t>
      </w:r>
      <w:r w:rsidRPr="00B1648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ostatak</w:t>
      </w:r>
      <w:r w:rsidRPr="00B1648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tražbine</w:t>
      </w:r>
      <w:r w:rsidRPr="00B1648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 xml:space="preserve">od </w:t>
      </w:r>
      <w:r w:rsidRPr="00B1648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spacing w:val="1"/>
          <w:w w:val="105"/>
          <w:sz w:val="24"/>
          <w:szCs w:val="24"/>
        </w:rPr>
        <w:t>33.509,56</w:t>
      </w:r>
      <w:r w:rsidRPr="00B1648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kn</w:t>
      </w:r>
      <w:r w:rsidRPr="00B1648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lastRenderedPageBreak/>
        <w:t>otplatiti</w:t>
      </w:r>
      <w:r w:rsidRPr="00B16488">
        <w:rPr>
          <w:rFonts w:hAnsi="Times New Roman" w:ascii="Times New Roman"/>
          <w:sz w:val="24"/>
          <w:szCs w:val="24"/>
        </w:rPr>
        <w:t>·</w:t>
      </w:r>
      <w:r w:rsidRPr="00B16488">
        <w:rPr>
          <w:rFonts w:hAnsi="Times New Roman" w:ascii="Times New Roman"/>
          <w:spacing w:val="-39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će</w:t>
      </w:r>
      <w:r w:rsidRPr="00B1648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se</w:t>
      </w:r>
      <w:r w:rsidRPr="00B1648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u</w:t>
      </w:r>
      <w:r w:rsidRPr="00B1648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36</w:t>
      </w:r>
      <w:r w:rsidRPr="00B1648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mjesečne</w:t>
      </w:r>
      <w:r w:rsidRPr="00B1648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rate</w:t>
      </w:r>
      <w:r w:rsidRPr="00B1648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nakon</w:t>
      </w:r>
      <w:r w:rsidRPr="00B1648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spacing w:val="-2"/>
          <w:w w:val="105"/>
          <w:sz w:val="24"/>
          <w:szCs w:val="24"/>
        </w:rPr>
        <w:t>1godine</w:t>
      </w:r>
      <w:r w:rsidRPr="00B1648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počeka</w:t>
      </w:r>
      <w:r w:rsidRPr="00B1648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na</w:t>
      </w:r>
      <w:r w:rsidRPr="00B1648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otplatu</w:t>
      </w:r>
      <w:r w:rsidRPr="00B1648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glavnice</w:t>
      </w:r>
      <w:r w:rsidRPr="00B1648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25"/>
          <w:sz w:val="24"/>
          <w:szCs w:val="24"/>
        </w:rPr>
        <w:t>i</w:t>
      </w:r>
      <w:r w:rsidRPr="00B16488">
        <w:rPr>
          <w:rFonts w:hAnsi="Times New Roman" w:ascii="Times New Roman"/>
          <w:spacing w:val="-25"/>
          <w:w w:val="12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obračunatu</w:t>
      </w:r>
      <w:r w:rsidRPr="00B1648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sz w:val="24"/>
          <w:szCs w:val="24"/>
        </w:rPr>
        <w:t>kamatu</w:t>
      </w:r>
      <w:r w:rsidRPr="00B16488">
        <w:rPr>
          <w:rFonts w:hAnsi="Times New Roman" w:ascii="Times New Roman"/>
          <w:spacing w:val="22"/>
          <w:sz w:val="24"/>
          <w:szCs w:val="24"/>
        </w:rPr>
        <w:t xml:space="preserve"> </w:t>
      </w:r>
      <w:r w:rsidRPr="00B16488">
        <w:rPr>
          <w:rFonts w:hAnsi="Times New Roman" w:ascii="Times New Roman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3"/>
          <w:numId w:val="24"/>
        </w:numPr>
        <w:tabs>
          <w:tab w:pos="567" w:val="left"/>
          <w:tab w:pos="2188" w:val="left"/>
          <w:tab w:pos="9070" w:val="left"/>
        </w:tabs>
        <w:spacing w:lineRule="auto" w:line="284" w:before="135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>Ja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>vna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vatrogasna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postrojba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Grada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Siska,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Vatrogasna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1</w:t>
      </w:r>
      <w:r w:rsidRPr="00BC4718">
        <w:rPr>
          <w:rFonts w:hAnsi="Times New Roman" w:ascii="Times New Roman"/>
          <w:spacing w:val="-59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Sisak,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24"/>
          <w:w w:val="9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695</w:t>
      </w:r>
      <w:r w:rsidRPr="00BC4718">
        <w:rPr>
          <w:rFonts w:hAnsi="Times New Roman" w:ascii="Times New Roman"/>
          <w:spacing w:val="-22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06325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-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5.492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00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3.838,91</w:t>
      </w:r>
      <w:r w:rsidRPr="00BC4718">
        <w:rPr>
          <w:rFonts w:hAnsi="Times New Roman" w:ascii="Times New Roman"/>
          <w:spacing w:val="-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,</w:t>
      </w:r>
      <w:r w:rsidRPr="00BC4718">
        <w:rPr>
          <w:rFonts w:hAnsi="Times New Roman" w:ascii="Times New Roman"/>
          <w:spacing w:val="-52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5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1.653,09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 će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 u</w:t>
      </w:r>
      <w:r w:rsidRPr="00BC4718">
        <w:rPr>
          <w:rFonts w:hAnsi="Times New Roman" w:ascii="Times New Roman"/>
          <w:spacing w:val="23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36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mjesečne rate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nakon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>godine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počeka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otplatu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spacing w:val="-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obračunatu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kamatu</w:t>
      </w:r>
      <w:r w:rsidRPr="00BC4718">
        <w:rPr>
          <w:rFonts w:hAnsi="Times New Roman" w:ascii="Times New Roman"/>
          <w:spacing w:val="21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3"/>
          <w:numId w:val="24"/>
        </w:numPr>
        <w:tabs>
          <w:tab w:pos="567" w:val="left"/>
          <w:tab w:pos="2188" w:val="left"/>
          <w:tab w:pos="9070" w:val="left"/>
        </w:tabs>
        <w:spacing w:lineRule="auto" w:line="276" w:before="125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Javna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vatrogasna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postrojba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Grada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Slavonskog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Broda,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K.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Adžić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Slavonski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Brod,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68482278640,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757,75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4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529,67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228,08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2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  rate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  glavnice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24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BC4718">
      <w:pPr>
        <w:tabs>
          <w:tab w:pos="567" w:val="left"/>
          <w:tab w:pos="9070" w:val="left"/>
        </w:tabs>
        <w:ind w:hanging="567" w:left="567"/>
        <w:rPr>
          <w:rFonts w:eastAsia="Arial"/>
        </w:rPr>
      </w:pPr>
    </w:p>
    <w:p w:rsidRDefault="00CB6349" w:rsidP="00CB6349" w:rsidR="00CB6349" w:rsidRPr="00BC4718">
      <w:pPr>
        <w:pStyle w:val="Tijeloteksta"/>
        <w:numPr>
          <w:ilvl w:val="3"/>
          <w:numId w:val="24"/>
        </w:numPr>
        <w:tabs>
          <w:tab w:pos="567" w:val="left"/>
          <w:tab w:pos="2161" w:val="left"/>
          <w:tab w:pos="9070" w:val="left"/>
        </w:tabs>
        <w:spacing w:lineRule="auto" w:line="273" w:before="35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Lučka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uprava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Osijek,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eastAsia="Times New Roman" w:hAnsi="Times New Roman" w:ascii="Times New Roman"/>
          <w:w w:val="105"/>
          <w:sz w:val="24"/>
          <w:szCs w:val="24"/>
        </w:rPr>
        <w:t>š.</w:t>
      </w:r>
      <w:r w:rsidRPr="00BC4718">
        <w:rPr>
          <w:rFonts w:eastAsia="Times New Roman"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Kardinala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F.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Šepera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Osijek,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78</w:t>
      </w:r>
      <w:r w:rsidRPr="00BC4718">
        <w:rPr>
          <w:rFonts w:hAnsi="Times New Roman" w:ascii="Times New Roman"/>
          <w:spacing w:val="-2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596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4650„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21.969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83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5.356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91</w:t>
      </w:r>
      <w:r w:rsidRPr="00BC4718">
        <w:rPr>
          <w:rFonts w:hAnsi="Times New Roman" w:ascii="Times New Roman"/>
          <w:spacing w:val="-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,</w:t>
      </w:r>
      <w:r w:rsidRPr="00BC4718">
        <w:rPr>
          <w:rFonts w:hAnsi="Times New Roman" w:ascii="Times New Roman"/>
          <w:spacing w:val="-48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6.6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92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DD3D1F">
      <w:pPr>
        <w:pStyle w:val="Tijeloteksta"/>
        <w:numPr>
          <w:ilvl w:val="3"/>
          <w:numId w:val="24"/>
        </w:numPr>
        <w:tabs>
          <w:tab w:pos="567" w:val="left"/>
          <w:tab w:pos="2161" w:val="left"/>
          <w:tab w:pos="9070" w:val="left"/>
          <w:tab w:pos="10773" w:val="left"/>
        </w:tabs>
        <w:spacing w:lineRule="auto" w:line="284" w:before="10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16488">
        <w:rPr>
          <w:rFonts w:hAnsi="Times New Roman" w:ascii="Times New Roman"/>
          <w:w w:val="105"/>
          <w:sz w:val="24"/>
          <w:szCs w:val="24"/>
        </w:rPr>
        <w:t>Vjerovniku</w:t>
      </w:r>
      <w:r w:rsidRPr="00B1648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Luka</w:t>
      </w:r>
      <w:r w:rsidRPr="00B1648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-</w:t>
      </w:r>
      <w:r w:rsidRPr="00B1648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Vukovar</w:t>
      </w:r>
      <w:r w:rsidRPr="00B1648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d.o.o.,</w:t>
      </w:r>
      <w:r w:rsidRPr="00B1648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Dunavski</w:t>
      </w:r>
      <w:r w:rsidRPr="00B1648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prilaz</w:t>
      </w:r>
      <w:r w:rsidRPr="00B1648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bb</w:t>
      </w:r>
      <w:r w:rsidRPr="00B1648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Vukovar,</w:t>
      </w:r>
      <w:r w:rsidRPr="00B1648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OIB</w:t>
      </w:r>
      <w:r w:rsidRPr="00B1648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53535248695,</w:t>
      </w:r>
      <w:r w:rsidRPr="00B1648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s</w:t>
      </w:r>
      <w:r w:rsidRPr="00B16488">
        <w:rPr>
          <w:rFonts w:hAnsi="Times New Roman" w:ascii="Times New Roman"/>
          <w:w w:val="82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prijavljenom</w:t>
      </w:r>
      <w:r w:rsidRPr="00B1648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tražbinom</w:t>
      </w:r>
      <w:r w:rsidRPr="00B1648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od</w:t>
      </w:r>
      <w:r w:rsidRPr="00B1648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4.002,</w:t>
      </w:r>
      <w:r w:rsidRPr="00B16488">
        <w:rPr>
          <w:rFonts w:hAnsi="Times New Roman" w:ascii="Times New Roman"/>
          <w:spacing w:val="-23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16488">
        <w:rPr>
          <w:rFonts w:hAnsi="Times New Roman" w:ascii="Times New Roman"/>
          <w:w w:val="105"/>
          <w:sz w:val="24"/>
          <w:szCs w:val="24"/>
        </w:rPr>
        <w:t>6</w:t>
      </w:r>
      <w:r w:rsidRPr="00B1648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kn</w:t>
      </w:r>
      <w:r w:rsidRPr="00B1648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predlaže</w:t>
      </w:r>
      <w:r w:rsidRPr="00B1648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se</w:t>
      </w:r>
      <w:r w:rsidRPr="00B1648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otpis</w:t>
      </w:r>
      <w:r w:rsidRPr="00B1648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69,9%</w:t>
      </w:r>
      <w:r w:rsidRPr="00B1648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glavnice</w:t>
      </w:r>
      <w:r w:rsidRPr="00B1648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duga</w:t>
      </w:r>
      <w:r w:rsidRPr="00B1648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05"/>
          <w:sz w:val="24"/>
          <w:szCs w:val="24"/>
        </w:rPr>
        <w:t>od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B16488">
        <w:rPr>
          <w:rFonts w:hAnsi="Times New Roman" w:ascii="Times New Roman"/>
          <w:spacing w:val="2"/>
          <w:w w:val="110"/>
          <w:sz w:val="24"/>
          <w:szCs w:val="24"/>
        </w:rPr>
        <w:t>2.797,51</w:t>
      </w:r>
      <w:r w:rsidRPr="00B1648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kn, a</w:t>
      </w:r>
      <w:r w:rsidRPr="00B1648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ostatak</w:t>
      </w:r>
      <w:r w:rsidRPr="00B1648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tražbine</w:t>
      </w:r>
      <w:r w:rsidRPr="00B1648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od</w:t>
      </w:r>
      <w:r w:rsidRPr="00B1648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1.204,65</w:t>
      </w:r>
      <w:r w:rsidRPr="00B1648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kn</w:t>
      </w:r>
      <w:r w:rsidRPr="00B1648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otplatiti</w:t>
      </w:r>
      <w:r w:rsidRPr="00B1648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će</w:t>
      </w:r>
      <w:r w:rsidRPr="00B1648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se</w:t>
      </w:r>
      <w:r w:rsidRPr="00B1648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u 36</w:t>
      </w:r>
      <w:r w:rsidRPr="00B1648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mjesečne</w:t>
      </w:r>
      <w:r w:rsidRPr="00B1648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rate</w:t>
      </w:r>
      <w:r w:rsidRPr="00B16488">
        <w:rPr>
          <w:rFonts w:hAnsi="Times New Roman" w:ascii="Times New Roman"/>
          <w:spacing w:val="21"/>
          <w:w w:val="108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nakon</w:t>
      </w:r>
      <w:r w:rsidRPr="00B16488">
        <w:rPr>
          <w:rFonts w:hAnsi="Times New Roman" w:ascii="Times New Roman"/>
          <w:spacing w:val="-7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spacing w:val="-19"/>
          <w:w w:val="110"/>
          <w:sz w:val="24"/>
          <w:szCs w:val="24"/>
        </w:rPr>
        <w:t>1</w:t>
      </w:r>
      <w:r w:rsidRPr="00B16488">
        <w:rPr>
          <w:rFonts w:hAnsi="Times New Roman" w:ascii="Times New Roman"/>
          <w:w w:val="110"/>
          <w:sz w:val="24"/>
          <w:szCs w:val="24"/>
        </w:rPr>
        <w:t>godine</w:t>
      </w:r>
      <w:r w:rsidRPr="00B1648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počeka</w:t>
      </w:r>
      <w:r w:rsidRPr="00B1648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na</w:t>
      </w:r>
      <w:r w:rsidRPr="00B1648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otplatu</w:t>
      </w:r>
      <w:r w:rsidRPr="00B1648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glavnice</w:t>
      </w:r>
      <w:r w:rsidRPr="00B1648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i</w:t>
      </w:r>
      <w:r w:rsidRPr="00B16488">
        <w:rPr>
          <w:rFonts w:hAnsi="Times New Roman" w:ascii="Times New Roman"/>
          <w:spacing w:val="-32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obračunatu</w:t>
      </w:r>
      <w:r w:rsidRPr="00B1648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kamatu</w:t>
      </w:r>
      <w:r w:rsidRPr="00B1648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16488">
        <w:rPr>
          <w:rFonts w:hAnsi="Times New Roman" w:ascii="Times New Roman"/>
          <w:w w:val="110"/>
          <w:sz w:val="24"/>
          <w:szCs w:val="24"/>
        </w:rPr>
        <w:t>4</w:t>
      </w:r>
      <w:r w:rsidRPr="00B16488">
        <w:rPr>
          <w:rFonts w:hAnsi="Times New Roman" w:ascii="Times New Roman"/>
          <w:spacing w:val="9"/>
          <w:w w:val="110"/>
          <w:sz w:val="24"/>
          <w:szCs w:val="24"/>
        </w:rPr>
        <w:t>,</w:t>
      </w:r>
      <w:r w:rsidRPr="00B16488">
        <w:rPr>
          <w:rFonts w:hAnsi="Times New Roman" w:ascii="Times New Roman"/>
          <w:w w:val="110"/>
          <w:sz w:val="24"/>
          <w:szCs w:val="24"/>
        </w:rPr>
        <w:t>5%,</w:t>
      </w:r>
    </w:p>
    <w:p w:rsidRDefault="00CB6349" w:rsidP="00CB6349" w:rsidR="00CB6349" w:rsidRPr="00DD3D1F">
      <w:pPr>
        <w:pStyle w:val="Tijeloteksta"/>
        <w:numPr>
          <w:ilvl w:val="3"/>
          <w:numId w:val="24"/>
        </w:numPr>
        <w:tabs>
          <w:tab w:pos="567" w:val="left"/>
          <w:tab w:pos="2156" w:val="left"/>
          <w:tab w:pos="9070" w:val="left"/>
        </w:tabs>
        <w:spacing w:lineRule="auto" w:line="289" w:before="135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DD3D1F">
        <w:rPr>
          <w:rFonts w:hAnsi="Times New Roman" w:ascii="Times New Roman"/>
          <w:w w:val="105"/>
          <w:sz w:val="24"/>
          <w:szCs w:val="24"/>
        </w:rPr>
        <w:t>Vjerovniku</w:t>
      </w:r>
      <w:r w:rsidRPr="00DD3D1F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Ministarstvo</w:t>
      </w:r>
      <w:r w:rsidRPr="00DD3D1F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financija</w:t>
      </w:r>
      <w:r w:rsidRPr="00DD3D1F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Porezna</w:t>
      </w:r>
      <w:r w:rsidRPr="00DD3D1F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uprava, Katančevićeva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5</w:t>
      </w:r>
      <w:r w:rsidRPr="00DD3D1F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Zagreb,</w:t>
      </w:r>
      <w:r w:rsidRPr="00DD3D1F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OIB</w:t>
      </w:r>
      <w:r w:rsidRPr="00DD3D1F">
        <w:rPr>
          <w:rFonts w:hAnsi="Times New Roman" w:ascii="Times New Roman"/>
          <w:w w:val="9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8683136487,</w:t>
      </w:r>
      <w:r w:rsidRPr="00DD3D1F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</w:t>
      </w:r>
      <w:r w:rsidRPr="00DD3D1F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prijavljenom</w:t>
      </w:r>
      <w:r w:rsidRPr="00DD3D1F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tražbinom</w:t>
      </w:r>
      <w:r w:rsidRPr="00DD3D1F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45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29.997,</w:t>
      </w:r>
      <w:r w:rsidRPr="00DD3D1F">
        <w:rPr>
          <w:rFonts w:hAnsi="Times New Roman" w:ascii="Times New Roman"/>
          <w:spacing w:val="-4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59</w:t>
      </w:r>
      <w:r w:rsidRPr="00DD3D1F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predlaže</w:t>
      </w:r>
      <w:r w:rsidRPr="00DD3D1F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se</w:t>
      </w:r>
      <w:r w:rsidRPr="00DD3D1F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otpis</w:t>
      </w:r>
      <w:r w:rsidRPr="00DD3D1F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69</w:t>
      </w:r>
      <w:r w:rsidRPr="00DD3D1F">
        <w:rPr>
          <w:rFonts w:hAnsi="Times New Roman" w:ascii="Times New Roman"/>
          <w:spacing w:val="5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w w:val="105"/>
          <w:sz w:val="24"/>
          <w:szCs w:val="24"/>
        </w:rPr>
        <w:t>9%</w:t>
      </w:r>
      <w:r w:rsidRPr="00DD3D1F">
        <w:rPr>
          <w:rFonts w:hAnsi="Times New Roman" w:ascii="Times New Roman"/>
          <w:w w:val="96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glavn</w:t>
      </w:r>
      <w:r w:rsidRPr="00DD3D1F">
        <w:rPr>
          <w:rFonts w:hAnsi="Times New Roman" w:ascii="Times New Roman"/>
          <w:spacing w:val="6"/>
          <w:w w:val="105"/>
          <w:sz w:val="24"/>
          <w:szCs w:val="24"/>
        </w:rPr>
        <w:t>i</w:t>
      </w:r>
      <w:r w:rsidRPr="00DD3D1F">
        <w:rPr>
          <w:rFonts w:hAnsi="Times New Roman" w:ascii="Times New Roman"/>
          <w:w w:val="105"/>
          <w:sz w:val="24"/>
          <w:szCs w:val="24"/>
        </w:rPr>
        <w:t>ce</w:t>
      </w:r>
      <w:r w:rsidRPr="00DD3D1F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duga</w:t>
      </w:r>
      <w:r w:rsidRPr="00DD3D1F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90.868</w:t>
      </w:r>
      <w:r w:rsidRPr="00DD3D1F">
        <w:rPr>
          <w:rFonts w:hAnsi="Times New Roman" w:ascii="Times New Roman"/>
          <w:spacing w:val="14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w w:val="105"/>
          <w:sz w:val="24"/>
          <w:szCs w:val="24"/>
        </w:rPr>
        <w:t>32</w:t>
      </w:r>
      <w:r w:rsidRPr="00DD3D1F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kn,</w:t>
      </w:r>
      <w:r w:rsidRPr="00DD3D1F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a</w:t>
      </w:r>
      <w:r w:rsidRPr="00DD3D1F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ostatak</w:t>
      </w:r>
      <w:r w:rsidRPr="00DD3D1F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tražbine</w:t>
      </w:r>
      <w:r w:rsidRPr="00DD3D1F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39</w:t>
      </w:r>
      <w:r w:rsidRPr="00DD3D1F">
        <w:rPr>
          <w:rFonts w:hAnsi="Times New Roman" w:ascii="Times New Roman"/>
          <w:spacing w:val="14"/>
          <w:w w:val="105"/>
          <w:sz w:val="24"/>
          <w:szCs w:val="24"/>
        </w:rPr>
        <w:t>.</w:t>
      </w:r>
      <w:r w:rsidRPr="00DD3D1F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29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w w:val="105"/>
          <w:sz w:val="24"/>
          <w:szCs w:val="24"/>
        </w:rPr>
        <w:t>27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otplatiti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će</w:t>
      </w:r>
      <w:r w:rsidRPr="00DD3D1F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se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w w:val="106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36</w:t>
      </w:r>
      <w:r w:rsidRPr="00DD3D1F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mjesečne</w:t>
      </w:r>
      <w:r w:rsidRPr="00DD3D1F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rate</w:t>
      </w:r>
      <w:r w:rsidRPr="00DD3D1F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nakon</w:t>
      </w:r>
      <w:r w:rsidRPr="00DD3D1F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3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spacing w:val="-4"/>
          <w:w w:val="105"/>
          <w:sz w:val="24"/>
          <w:szCs w:val="24"/>
        </w:rPr>
        <w:t>godine</w:t>
      </w:r>
      <w:r w:rsidRPr="00DD3D1F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počeka</w:t>
      </w:r>
      <w:r w:rsidRPr="00DD3D1F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na</w:t>
      </w:r>
      <w:r w:rsidRPr="00DD3D1F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otplatu</w:t>
      </w:r>
      <w:r w:rsidRPr="00DD3D1F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glavnice</w:t>
      </w:r>
      <w:r w:rsidRPr="00DD3D1F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25"/>
          <w:sz w:val="24"/>
          <w:szCs w:val="24"/>
        </w:rPr>
        <w:t>i</w:t>
      </w:r>
      <w:r w:rsidRPr="00DD3D1F">
        <w:rPr>
          <w:rFonts w:hAnsi="Times New Roman" w:ascii="Times New Roman"/>
          <w:spacing w:val="-16"/>
          <w:w w:val="12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obračunatu</w:t>
      </w:r>
      <w:r w:rsidRPr="00DD3D1F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kamatu</w:t>
      </w:r>
      <w:r w:rsidRPr="00DD3D1F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4,5%,</w:t>
      </w:r>
    </w:p>
    <w:p w:rsidRDefault="00CB6349" w:rsidP="00CB6349" w:rsidR="00CB6349" w:rsidRPr="00374519">
      <w:pPr>
        <w:pStyle w:val="Tijeloteksta"/>
        <w:numPr>
          <w:ilvl w:val="0"/>
          <w:numId w:val="23"/>
        </w:numPr>
        <w:tabs>
          <w:tab w:pos="567" w:val="left"/>
          <w:tab w:pos="2132" w:val="left"/>
          <w:tab w:pos="9070" w:val="left"/>
          <w:tab w:pos="9922" w:val="left"/>
        </w:tabs>
        <w:spacing w:lineRule="auto" w:line="289" w:before="127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374519">
        <w:rPr>
          <w:rFonts w:hAnsi="Times New Roman" w:ascii="Times New Roman"/>
          <w:w w:val="105"/>
          <w:sz w:val="24"/>
          <w:szCs w:val="24"/>
        </w:rPr>
        <w:t>Vjerovniku</w:t>
      </w:r>
      <w:r w:rsidRPr="00374519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Pomorski</w:t>
      </w:r>
      <w:r w:rsidRPr="00374519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fakultet</w:t>
      </w:r>
      <w:r w:rsidRPr="00374519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u</w:t>
      </w:r>
      <w:r w:rsidRPr="00374519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Rijeci,</w:t>
      </w:r>
      <w:r w:rsidRPr="00374519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Studentska</w:t>
      </w:r>
      <w:r w:rsidRPr="00374519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ulica</w:t>
      </w:r>
      <w:r w:rsidRPr="00374519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2,</w:t>
      </w:r>
      <w:r w:rsidRPr="00374519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Rijeka,</w:t>
      </w:r>
      <w:r w:rsidRPr="00374519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OIB</w:t>
      </w:r>
      <w:r w:rsidRPr="00374519">
        <w:rPr>
          <w:rFonts w:hAnsi="Times New Roman" w:ascii="Times New Roman"/>
          <w:w w:val="9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76722</w:t>
      </w:r>
      <w:r w:rsidRPr="00374519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374519">
        <w:rPr>
          <w:rFonts w:hAnsi="Times New Roman" w:ascii="Times New Roman"/>
          <w:w w:val="105"/>
          <w:sz w:val="24"/>
          <w:szCs w:val="24"/>
        </w:rPr>
        <w:t>45702,</w:t>
      </w:r>
      <w:r w:rsidRPr="00374519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s</w:t>
      </w:r>
      <w:r w:rsidRPr="00374519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prijavljenom</w:t>
      </w:r>
      <w:r w:rsidRPr="00374519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tražbinom</w:t>
      </w:r>
      <w:r w:rsidRPr="00374519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od</w:t>
      </w:r>
      <w:r w:rsidRPr="00374519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spacing w:val="-43"/>
          <w:w w:val="105"/>
          <w:sz w:val="24"/>
          <w:szCs w:val="24"/>
        </w:rPr>
        <w:t>1</w:t>
      </w:r>
      <w:r w:rsidRPr="00374519">
        <w:rPr>
          <w:rFonts w:hAnsi="Times New Roman" w:ascii="Times New Roman"/>
          <w:w w:val="105"/>
          <w:sz w:val="24"/>
          <w:szCs w:val="24"/>
        </w:rPr>
        <w:t>5.</w:t>
      </w:r>
      <w:r w:rsidRPr="00374519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374519">
        <w:rPr>
          <w:rFonts w:hAnsi="Times New Roman" w:ascii="Times New Roman"/>
          <w:w w:val="105"/>
          <w:sz w:val="24"/>
          <w:szCs w:val="24"/>
        </w:rPr>
        <w:t>78</w:t>
      </w:r>
      <w:r w:rsidRPr="00374519">
        <w:rPr>
          <w:rFonts w:hAnsi="Times New Roman" w:ascii="Times New Roman"/>
          <w:spacing w:val="-2"/>
          <w:w w:val="105"/>
          <w:sz w:val="24"/>
          <w:szCs w:val="24"/>
        </w:rPr>
        <w:t>,</w:t>
      </w:r>
      <w:r w:rsidRPr="00374519">
        <w:rPr>
          <w:rFonts w:hAnsi="Times New Roman" w:ascii="Times New Roman"/>
          <w:w w:val="105"/>
          <w:sz w:val="24"/>
          <w:szCs w:val="24"/>
        </w:rPr>
        <w:t>00</w:t>
      </w:r>
      <w:r w:rsidRPr="00374519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kn</w:t>
      </w:r>
      <w:r w:rsidRPr="00374519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predlaže</w:t>
      </w:r>
      <w:r w:rsidRPr="00374519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se</w:t>
      </w:r>
      <w:r w:rsidRPr="00374519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otpis</w:t>
      </w:r>
      <w:r w:rsidRPr="00374519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69</w:t>
      </w:r>
      <w:r w:rsidRPr="00374519">
        <w:rPr>
          <w:rFonts w:hAnsi="Times New Roman" w:ascii="Times New Roman"/>
          <w:spacing w:val="5"/>
          <w:w w:val="105"/>
          <w:sz w:val="24"/>
          <w:szCs w:val="24"/>
        </w:rPr>
        <w:t>,</w:t>
      </w:r>
      <w:r w:rsidRPr="00374519">
        <w:rPr>
          <w:rFonts w:hAnsi="Times New Roman" w:ascii="Times New Roman"/>
          <w:w w:val="105"/>
          <w:sz w:val="24"/>
          <w:szCs w:val="24"/>
        </w:rPr>
        <w:t>9%</w:t>
      </w:r>
      <w:r w:rsidRPr="00374519">
        <w:rPr>
          <w:rFonts w:hAnsi="Times New Roman" w:ascii="Times New Roman"/>
          <w:w w:val="96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glavnice</w:t>
      </w:r>
      <w:r w:rsidRPr="00374519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duga</w:t>
      </w:r>
      <w:r w:rsidRPr="00374519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od</w:t>
      </w:r>
      <w:r w:rsidRPr="00374519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spacing w:val="-45"/>
          <w:w w:val="105"/>
          <w:sz w:val="24"/>
          <w:szCs w:val="24"/>
        </w:rPr>
        <w:t>1</w:t>
      </w:r>
      <w:r w:rsidRPr="00374519">
        <w:rPr>
          <w:rFonts w:hAnsi="Times New Roman" w:ascii="Times New Roman"/>
          <w:w w:val="105"/>
          <w:sz w:val="24"/>
          <w:szCs w:val="24"/>
        </w:rPr>
        <w:t>0.609,42</w:t>
      </w:r>
      <w:r w:rsidRPr="00374519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kn</w:t>
      </w:r>
      <w:r w:rsidRPr="00374519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65"/>
          <w:sz w:val="24"/>
          <w:szCs w:val="24"/>
        </w:rPr>
        <w:t>,</w:t>
      </w:r>
      <w:r w:rsidRPr="00374519">
        <w:rPr>
          <w:rFonts w:hAnsi="Times New Roman" w:ascii="Times New Roman"/>
          <w:spacing w:val="-55"/>
          <w:w w:val="16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a</w:t>
      </w:r>
      <w:r w:rsidRPr="00374519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ostatak</w:t>
      </w:r>
      <w:r w:rsidRPr="00374519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tražbine</w:t>
      </w:r>
      <w:r w:rsidRPr="00374519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 xml:space="preserve">od </w:t>
      </w:r>
      <w:r w:rsidRPr="00374519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4.568,58</w:t>
      </w:r>
      <w:r w:rsidRPr="00374519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kn</w:t>
      </w:r>
      <w:r w:rsidRPr="00374519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otplatiti</w:t>
      </w:r>
      <w:r w:rsidRPr="00374519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će</w:t>
      </w:r>
      <w:r w:rsidRPr="00374519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se</w:t>
      </w:r>
      <w:r w:rsidRPr="00374519">
        <w:rPr>
          <w:rFonts w:hAnsi="Times New Roman" w:ascii="Times New Roman"/>
          <w:w w:val="93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u</w:t>
      </w:r>
      <w:r w:rsidRPr="00374519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36</w:t>
      </w:r>
      <w:r w:rsidRPr="00374519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mjesečne</w:t>
      </w:r>
      <w:r w:rsidRPr="00374519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rate</w:t>
      </w:r>
      <w:r w:rsidRPr="00374519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nakon</w:t>
      </w:r>
      <w:r w:rsidRPr="00374519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65"/>
          <w:sz w:val="24"/>
          <w:szCs w:val="24"/>
        </w:rPr>
        <w:t>1</w:t>
      </w:r>
      <w:r w:rsidRPr="00374519">
        <w:rPr>
          <w:rFonts w:hAnsi="Times New Roman" w:ascii="Times New Roman"/>
          <w:spacing w:val="-54"/>
          <w:w w:val="16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godine</w:t>
      </w:r>
      <w:r w:rsidRPr="00374519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počeka</w:t>
      </w:r>
      <w:r w:rsidRPr="00374519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na</w:t>
      </w:r>
      <w:r w:rsidRPr="00374519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otplatu</w:t>
      </w:r>
      <w:r w:rsidRPr="00374519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glavnice</w:t>
      </w:r>
      <w:r w:rsidRPr="00374519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65"/>
          <w:sz w:val="24"/>
          <w:szCs w:val="24"/>
        </w:rPr>
        <w:t>i</w:t>
      </w:r>
      <w:r w:rsidRPr="00374519">
        <w:rPr>
          <w:rFonts w:hAnsi="Times New Roman" w:ascii="Times New Roman"/>
          <w:spacing w:val="8"/>
          <w:w w:val="16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obračunatu</w:t>
      </w:r>
      <w:r w:rsidRPr="00374519">
        <w:rPr>
          <w:rFonts w:hAnsi="Times New Roman" w:ascii="Times New Roman"/>
          <w:w w:val="107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kamatu</w:t>
      </w:r>
      <w:r w:rsidRPr="00374519">
        <w:rPr>
          <w:rFonts w:hAnsi="Times New Roman" w:ascii="Times New Roman"/>
          <w:spacing w:val="-13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spacing w:val="2"/>
          <w:w w:val="105"/>
          <w:sz w:val="24"/>
          <w:szCs w:val="24"/>
        </w:rPr>
        <w:t>4,5%,</w:t>
      </w:r>
    </w:p>
    <w:p w:rsidRDefault="00CB6349" w:rsidP="00CB6349" w:rsidR="00CB6349" w:rsidRPr="00374519">
      <w:pPr>
        <w:pStyle w:val="Tijeloteksta"/>
        <w:numPr>
          <w:ilvl w:val="0"/>
          <w:numId w:val="23"/>
        </w:numPr>
        <w:tabs>
          <w:tab w:pos="567" w:val="left"/>
          <w:tab w:pos="2132" w:val="left"/>
          <w:tab w:pos="9070" w:val="left"/>
          <w:tab w:pos="9922" w:val="left"/>
        </w:tabs>
        <w:spacing w:lineRule="auto" w:line="289" w:before="127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374519">
        <w:rPr>
          <w:rFonts w:hAnsi="Times New Roman" w:ascii="Times New Roman"/>
          <w:w w:val="105"/>
          <w:sz w:val="24"/>
          <w:szCs w:val="24"/>
        </w:rPr>
        <w:t>Vjerovniku</w:t>
      </w:r>
      <w:r w:rsidRPr="00374519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Republika</w:t>
      </w:r>
      <w:r w:rsidRPr="00374519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Hrvatska,</w:t>
      </w:r>
      <w:r w:rsidRPr="00374519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Glagoljaška</w:t>
      </w:r>
      <w:r w:rsidRPr="00374519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27B</w:t>
      </w:r>
      <w:r w:rsidRPr="00374519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Vukovar,</w:t>
      </w:r>
      <w:r w:rsidRPr="00374519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OIB</w:t>
      </w:r>
      <w:r w:rsidRPr="00374519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52634238587, s</w:t>
      </w:r>
      <w:r w:rsidRPr="00374519">
        <w:rPr>
          <w:rFonts w:hAnsi="Times New Roman" w:ascii="Times New Roman"/>
          <w:w w:val="82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prijavljenom</w:t>
      </w:r>
      <w:r w:rsidRPr="0037451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tražbinom</w:t>
      </w:r>
      <w:r w:rsidRPr="00374519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od</w:t>
      </w:r>
      <w:r w:rsidRPr="00374519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4.078,</w:t>
      </w:r>
      <w:r w:rsidRPr="00374519">
        <w:rPr>
          <w:rFonts w:hAnsi="Times New Roman" w:ascii="Times New Roman"/>
          <w:spacing w:val="-4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65</w:t>
      </w:r>
      <w:r w:rsidRPr="00374519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kn</w:t>
      </w:r>
      <w:r w:rsidRPr="0037451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predlaže</w:t>
      </w:r>
      <w:r w:rsidRPr="00374519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se</w:t>
      </w:r>
      <w:r w:rsidRPr="00374519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otpis</w:t>
      </w:r>
      <w:r w:rsidRPr="00374519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374519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glavnice</w:t>
      </w:r>
      <w:r w:rsidRPr="00374519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duga</w:t>
      </w:r>
      <w:r w:rsidRPr="00374519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od</w:t>
      </w:r>
      <w:r w:rsidRPr="00374519">
        <w:rPr>
          <w:rFonts w:hAnsi="Times New Roman" w:ascii="Times New Roman"/>
          <w:spacing w:val="21"/>
          <w:w w:val="106"/>
          <w:sz w:val="24"/>
          <w:szCs w:val="24"/>
        </w:rPr>
        <w:t xml:space="preserve"> </w:t>
      </w:r>
      <w:r w:rsidRPr="00374519">
        <w:rPr>
          <w:rFonts w:hAnsi="Times New Roman" w:ascii="Times New Roman"/>
          <w:spacing w:val="1"/>
          <w:w w:val="105"/>
          <w:sz w:val="24"/>
          <w:szCs w:val="24"/>
        </w:rPr>
        <w:t>2.850,98</w:t>
      </w:r>
      <w:r w:rsidRPr="00374519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kn,</w:t>
      </w:r>
      <w:r w:rsidRPr="00374519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a</w:t>
      </w:r>
      <w:r w:rsidRPr="00374519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ostatak</w:t>
      </w:r>
      <w:r w:rsidRPr="0037451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tražbine</w:t>
      </w:r>
      <w:r w:rsidRPr="00374519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od</w:t>
      </w:r>
      <w:r w:rsidRPr="00374519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spacing w:val="-1"/>
          <w:w w:val="105"/>
          <w:sz w:val="24"/>
          <w:szCs w:val="24"/>
        </w:rPr>
        <w:t>1.227,</w:t>
      </w:r>
      <w:r w:rsidRPr="00374519">
        <w:rPr>
          <w:rFonts w:hAnsi="Times New Roman" w:ascii="Times New Roman"/>
          <w:spacing w:val="-2"/>
          <w:w w:val="105"/>
          <w:sz w:val="24"/>
          <w:szCs w:val="24"/>
        </w:rPr>
        <w:t>67</w:t>
      </w:r>
      <w:r w:rsidRPr="00374519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kn</w:t>
      </w:r>
      <w:r w:rsidRPr="00374519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otplatiti</w:t>
      </w:r>
      <w:r w:rsidRPr="00374519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će</w:t>
      </w:r>
      <w:r w:rsidRPr="00374519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se</w:t>
      </w:r>
      <w:r w:rsidRPr="00374519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u</w:t>
      </w:r>
      <w:r w:rsidRPr="00374519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36</w:t>
      </w:r>
      <w:r w:rsidRPr="00374519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mjesečne</w:t>
      </w:r>
      <w:r w:rsidRPr="00374519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rate</w:t>
      </w:r>
      <w:r w:rsidRPr="00374519">
        <w:rPr>
          <w:rFonts w:hAnsi="Times New Roman" w:ascii="Times New Roman"/>
          <w:spacing w:val="24"/>
          <w:w w:val="109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nakon</w:t>
      </w:r>
      <w:r w:rsidRPr="00374519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spacing w:val="-3"/>
          <w:w w:val="105"/>
          <w:sz w:val="24"/>
          <w:szCs w:val="24"/>
        </w:rPr>
        <w:t>1</w:t>
      </w:r>
      <w:r w:rsidRPr="00374519">
        <w:rPr>
          <w:rFonts w:hAnsi="Times New Roman" w:ascii="Times New Roman"/>
          <w:spacing w:val="-4"/>
          <w:w w:val="105"/>
          <w:sz w:val="24"/>
          <w:szCs w:val="24"/>
        </w:rPr>
        <w:t>godine</w:t>
      </w:r>
      <w:r w:rsidRPr="00374519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počeka</w:t>
      </w:r>
      <w:r w:rsidRPr="00374519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na</w:t>
      </w:r>
      <w:r w:rsidRPr="00374519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otplatu</w:t>
      </w:r>
      <w:r w:rsidRPr="00374519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glavnice</w:t>
      </w:r>
      <w:r w:rsidRPr="00374519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i</w:t>
      </w:r>
      <w:r w:rsidRPr="00374519">
        <w:rPr>
          <w:rFonts w:hAnsi="Times New Roman" w:ascii="Times New Roman"/>
          <w:spacing w:val="-10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obračunatu</w:t>
      </w:r>
      <w:r w:rsidRPr="00374519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kamatu</w:t>
      </w:r>
      <w:r w:rsidRPr="00374519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374519">
        <w:rPr>
          <w:rFonts w:hAnsi="Times New Roman" w:ascii="Times New Roman"/>
          <w:w w:val="105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0"/>
          <w:numId w:val="23"/>
        </w:numPr>
        <w:tabs>
          <w:tab w:pos="567" w:val="left"/>
          <w:tab w:pos="2132" w:val="left"/>
          <w:tab w:pos="9070" w:val="left"/>
        </w:tabs>
        <w:spacing w:lineRule="auto" w:line="289" w:before="127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Republika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Hrvatska,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Ministarstvo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unutarnjih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poslova,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Mažuranićeva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</w:t>
      </w:r>
      <w:r w:rsidRPr="00BC4718">
        <w:rPr>
          <w:rFonts w:hAnsi="Times New Roman" w:ascii="Times New Roman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Slavonski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6237</w:t>
      </w:r>
      <w:r w:rsidRPr="00BC4718">
        <w:rPr>
          <w:rFonts w:hAnsi="Times New Roman" w:ascii="Times New Roman"/>
          <w:spacing w:val="-1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878,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6.086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35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4.254,36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5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5"/>
          <w:w w:val="105"/>
          <w:sz w:val="24"/>
          <w:szCs w:val="24"/>
        </w:rPr>
        <w:lastRenderedPageBreak/>
        <w:t>1</w:t>
      </w:r>
      <w:r w:rsidRPr="00BC4718">
        <w:rPr>
          <w:rFonts w:hAnsi="Times New Roman" w:ascii="Times New Roman"/>
          <w:w w:val="105"/>
          <w:sz w:val="24"/>
          <w:szCs w:val="24"/>
        </w:rPr>
        <w:t>.83</w:t>
      </w:r>
      <w:r w:rsidRPr="00BC4718">
        <w:rPr>
          <w:rFonts w:hAnsi="Times New Roman" w:ascii="Times New Roman"/>
          <w:spacing w:val="-4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,99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godine  počeka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-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0"/>
          <w:numId w:val="23"/>
        </w:numPr>
        <w:tabs>
          <w:tab w:pos="567" w:val="left"/>
          <w:tab w:pos="2123" w:val="left"/>
          <w:tab w:pos="9070" w:val="left"/>
        </w:tabs>
        <w:spacing w:lineRule="auto" w:line="290" w:before="127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Robno transportni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centar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A.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Starčevića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40,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Slavonski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Brod,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69627624,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62.762,75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8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43.87</w:t>
      </w:r>
      <w:r w:rsidRPr="00BC4718">
        <w:rPr>
          <w:rFonts w:hAnsi="Times New Roman" w:ascii="Times New Roman"/>
          <w:spacing w:val="-1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15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w w:val="105"/>
          <w:sz w:val="24"/>
          <w:szCs w:val="24"/>
        </w:rPr>
        <w:t>ne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8.89</w:t>
      </w:r>
      <w:r w:rsidRPr="00BC4718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59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17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0"/>
          <w:numId w:val="23"/>
        </w:numPr>
        <w:tabs>
          <w:tab w:pos="567" w:val="left"/>
          <w:tab w:pos="2113" w:val="left"/>
          <w:tab w:pos="9070" w:val="left"/>
        </w:tabs>
        <w:spacing w:lineRule="auto" w:line="287" w:before="134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Sisački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vodovod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R.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Boškovića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842</w:t>
      </w:r>
      <w:r w:rsidRPr="00BC4718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8628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28,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1.138,25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795,64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tra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žbine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342,61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6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počeka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-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obračunatu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kamatu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4,5%,</w:t>
      </w:r>
    </w:p>
    <w:p w:rsidRDefault="00CB6349" w:rsidP="00CB6349" w:rsidR="00CB6349" w:rsidRPr="00BC4718">
      <w:pPr>
        <w:pStyle w:val="Tijeloteksta"/>
        <w:numPr>
          <w:ilvl w:val="0"/>
          <w:numId w:val="23"/>
        </w:numPr>
        <w:tabs>
          <w:tab w:pos="567" w:val="left"/>
          <w:tab w:pos="2104" w:val="left"/>
          <w:tab w:pos="9070" w:val="left"/>
        </w:tabs>
        <w:spacing w:lineRule="auto" w:line="288" w:before="131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Vodovod</w:t>
      </w:r>
      <w:r w:rsidRPr="00BC4718">
        <w:rPr>
          <w:rFonts w:hAnsi="Times New Roman" w:ascii="Times New Roman"/>
          <w:spacing w:val="6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grada</w:t>
      </w:r>
      <w:r w:rsidRPr="00BC4718">
        <w:rPr>
          <w:rFonts w:hAnsi="Times New Roman" w:ascii="Times New Roman"/>
          <w:spacing w:val="6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Vukovara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D.0.0,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Jana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Bate</w:t>
      </w:r>
      <w:r w:rsidRPr="00BC4718">
        <w:rPr>
          <w:rFonts w:hAnsi="Times New Roman" w:ascii="Times New Roman"/>
          <w:spacing w:val="5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</w:t>
      </w:r>
      <w:r w:rsidRPr="00BC4718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Vukovar,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95863787953,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528,90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25"/>
          <w:w w:val="9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5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369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70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,</w:t>
      </w:r>
      <w:r w:rsidRPr="00BC4718">
        <w:rPr>
          <w:rFonts w:hAnsi="Times New Roman" w:ascii="Times New Roman"/>
          <w:spacing w:val="-57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2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59,20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36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mjesečne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rate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nakon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godine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počeka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otplatu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i</w:t>
      </w:r>
      <w:r w:rsidRPr="00BC4718">
        <w:rPr>
          <w:rFonts w:hAnsi="Times New Roman" w:ascii="Times New Roman"/>
          <w:spacing w:val="-16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obračunatu</w:t>
      </w:r>
      <w:r w:rsidRPr="00BC4718">
        <w:rPr>
          <w:rFonts w:hAnsi="Times New Roman" w:ascii="Times New Roman"/>
          <w:spacing w:val="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kamatu</w:t>
      </w:r>
      <w:r w:rsidRPr="00BC4718">
        <w:rPr>
          <w:rFonts w:hAnsi="Times New Roman" w:ascii="Times New Roman"/>
          <w:spacing w:val="24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4,5%,</w:t>
      </w:r>
    </w:p>
    <w:p w:rsidRDefault="00CB6349" w:rsidP="00CB6349" w:rsidR="00CB6349">
      <w:pPr>
        <w:pStyle w:val="Naslov2"/>
        <w:keepNext w:val="false"/>
        <w:widowControl w:val="false"/>
        <w:numPr>
          <w:ilvl w:val="0"/>
          <w:numId w:val="22"/>
        </w:numPr>
        <w:tabs>
          <w:tab w:pos="1134" w:val="left"/>
        </w:tabs>
        <w:spacing w:after="0" w:before="84"/>
        <w:ind w:hanging="567" w:left="567"/>
        <w:jc w:val="both"/>
        <w:rPr>
          <w:rFonts w:cs="Times New Roman" w:hAnsi="Times New Roman" w:ascii="Times New Roman"/>
          <w:w w:val="85"/>
          <w:sz w:val="24"/>
          <w:szCs w:val="24"/>
        </w:rPr>
      </w:pPr>
      <w:r w:rsidRPr="00BC4718">
        <w:rPr>
          <w:rFonts w:cs="Times New Roman" w:hAnsi="Times New Roman" w:ascii="Times New Roman"/>
          <w:sz w:val="24"/>
          <w:szCs w:val="24"/>
        </w:rPr>
        <w:t>Financijske</w:t>
      </w:r>
      <w:r w:rsidRPr="00BC4718">
        <w:rPr>
          <w:rFonts w:cs="Times New Roman" w:hAnsi="Times New Roman" w:ascii="Times New Roman"/>
          <w:spacing w:val="-14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institucije</w:t>
      </w:r>
      <w:r w:rsidRPr="00BC4718">
        <w:rPr>
          <w:rFonts w:cs="Times New Roman" w:hAnsi="Times New Roman" w:ascii="Times New Roman"/>
          <w:spacing w:val="-26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w w:val="85"/>
          <w:sz w:val="24"/>
          <w:szCs w:val="24"/>
        </w:rPr>
        <w:t>.</w:t>
      </w:r>
    </w:p>
    <w:p w:rsidRDefault="00A0551C" w:rsidP="00CB6349" w:rsidR="00CB6349" w:rsidRPr="003E40A1">
      <w:pPr>
        <w:ind w:right="1167" w:left="567"/>
        <w:jc w:val="both"/>
      </w:pPr>
      <w:r>
        <w:rPr>
          <w:b/>
          <w:bCs/>
          <w:i/>
          <w:iCs/>
        </w:rPr>
        <w:t>K</w:t>
      </w:r>
      <w:r w:rsidR="00CB6349">
        <w:rPr>
          <w:b/>
          <w:bCs/>
          <w:i/>
          <w:iCs/>
        </w:rPr>
        <w:t>amata  za  sve vjerovnike  4,5% kao i za   tijela javne uprave</w:t>
      </w:r>
      <w:r w:rsidR="00CB6349" w:rsidRPr="003E40A1">
        <w:t>.</w:t>
      </w:r>
    </w:p>
    <w:p w:rsidRDefault="00CB6349" w:rsidP="00CB6349" w:rsidR="00CB6349" w:rsidRPr="00046036">
      <w:pPr>
        <w:pStyle w:val="Tijeloteksta"/>
        <w:numPr>
          <w:ilvl w:val="1"/>
          <w:numId w:val="22"/>
        </w:numPr>
        <w:tabs>
          <w:tab w:pos="1134" w:val="left"/>
        </w:tabs>
        <w:spacing w:lineRule="auto" w:line="289" w:before="56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046036">
        <w:rPr>
          <w:rFonts w:hAnsi="Times New Roman" w:ascii="Times New Roman"/>
          <w:w w:val="105"/>
          <w:sz w:val="24"/>
          <w:szCs w:val="24"/>
        </w:rPr>
        <w:t>Vjerovniku</w:t>
      </w:r>
      <w:r w:rsidRPr="00046036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Alpe-adria-poslovodstvo</w:t>
      </w:r>
      <w:r w:rsidRPr="00046036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d.o.o.,</w:t>
      </w:r>
      <w:r w:rsidRPr="00046036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Slavonska</w:t>
      </w:r>
      <w:r w:rsidRPr="00046036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avenija</w:t>
      </w:r>
      <w:r w:rsidRPr="00046036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6a,</w:t>
      </w:r>
      <w:r w:rsidRPr="00046036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Zagreb,</w:t>
      </w:r>
      <w:r w:rsidRPr="00046036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OIB</w:t>
      </w:r>
      <w:r w:rsidRPr="00046036">
        <w:rPr>
          <w:rFonts w:hAnsi="Times New Roman" w:ascii="Times New Roman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99488</w:t>
      </w:r>
      <w:r w:rsidRPr="00046036">
        <w:rPr>
          <w:rFonts w:hAnsi="Times New Roman" w:ascii="Times New Roman"/>
          <w:spacing w:val="-11"/>
          <w:w w:val="105"/>
          <w:sz w:val="24"/>
          <w:szCs w:val="24"/>
        </w:rPr>
        <w:t>1</w:t>
      </w:r>
      <w:r w:rsidRPr="00046036">
        <w:rPr>
          <w:rFonts w:hAnsi="Times New Roman" w:ascii="Times New Roman"/>
          <w:w w:val="105"/>
          <w:sz w:val="24"/>
          <w:szCs w:val="24"/>
        </w:rPr>
        <w:t>2G785,</w:t>
      </w:r>
      <w:r w:rsidRPr="00046036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s</w:t>
      </w:r>
      <w:r w:rsidRPr="00046036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prijavljenom</w:t>
      </w:r>
      <w:r w:rsidRPr="00046036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tražbinom</w:t>
      </w:r>
      <w:r w:rsidRPr="00046036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od</w:t>
      </w:r>
      <w:r w:rsidRPr="00046036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25</w:t>
      </w:r>
      <w:r w:rsidRPr="00046036">
        <w:rPr>
          <w:rFonts w:hAnsi="Times New Roman" w:ascii="Times New Roman"/>
          <w:spacing w:val="-20"/>
          <w:w w:val="105"/>
          <w:sz w:val="24"/>
          <w:szCs w:val="24"/>
        </w:rPr>
        <w:t>1,</w:t>
      </w:r>
      <w:r w:rsidRPr="00046036">
        <w:rPr>
          <w:rFonts w:hAnsi="Times New Roman" w:ascii="Times New Roman"/>
          <w:w w:val="105"/>
          <w:sz w:val="24"/>
          <w:szCs w:val="24"/>
        </w:rPr>
        <w:t>35</w:t>
      </w:r>
      <w:r w:rsidRPr="00046036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kn</w:t>
      </w:r>
      <w:r w:rsidRPr="00046036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predlaže</w:t>
      </w:r>
      <w:r w:rsidRPr="00046036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se</w:t>
      </w:r>
      <w:r w:rsidRPr="00046036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otplata</w:t>
      </w:r>
      <w:r w:rsidRPr="00046036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duga</w:t>
      </w:r>
      <w:r w:rsidRPr="00046036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u</w:t>
      </w:r>
      <w:r w:rsidRPr="00046036">
        <w:rPr>
          <w:rFonts w:hAnsi="Times New Roman" w:ascii="Times New Roman"/>
          <w:w w:val="106"/>
          <w:sz w:val="24"/>
          <w:szCs w:val="24"/>
        </w:rPr>
        <w:t xml:space="preserve"> </w:t>
      </w:r>
      <w:r w:rsidRPr="00046036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046036">
        <w:rPr>
          <w:rFonts w:hAnsi="Times New Roman" w:ascii="Times New Roman"/>
          <w:w w:val="105"/>
          <w:sz w:val="24"/>
          <w:szCs w:val="24"/>
        </w:rPr>
        <w:t>2</w:t>
      </w:r>
      <w:r w:rsidRPr="00046036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mjesečnih</w:t>
      </w:r>
      <w:r w:rsidRPr="00046036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rata</w:t>
      </w:r>
      <w:r w:rsidRPr="00046036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s</w:t>
      </w:r>
      <w:r w:rsidRPr="00046036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obračunom</w:t>
      </w:r>
      <w:r w:rsidRPr="00046036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ugovorene</w:t>
      </w:r>
      <w:r w:rsidRPr="00046036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kamate,</w:t>
      </w:r>
      <w:r w:rsidRPr="00046036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koje</w:t>
      </w:r>
      <w:r w:rsidRPr="00046036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dospijev</w:t>
      </w:r>
      <w:r w:rsidRPr="00046036">
        <w:rPr>
          <w:rFonts w:hAnsi="Times New Roman" w:ascii="Times New Roman"/>
          <w:spacing w:val="20"/>
          <w:w w:val="105"/>
          <w:sz w:val="24"/>
          <w:szCs w:val="24"/>
        </w:rPr>
        <w:t>a</w:t>
      </w:r>
      <w:r w:rsidRPr="00046036">
        <w:rPr>
          <w:rFonts w:hAnsi="Times New Roman" w:ascii="Times New Roman"/>
          <w:w w:val="105"/>
          <w:sz w:val="24"/>
          <w:szCs w:val="24"/>
        </w:rPr>
        <w:t>ju</w:t>
      </w:r>
      <w:r w:rsidRPr="00046036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posljednjeg</w:t>
      </w:r>
      <w:r w:rsidRPr="00046036">
        <w:rPr>
          <w:rFonts w:hAnsi="Times New Roman" w:ascii="Times New Roman"/>
          <w:w w:val="108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dana</w:t>
      </w:r>
      <w:r w:rsidRPr="00046036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u</w:t>
      </w:r>
      <w:r w:rsidRPr="00046036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mjesecu,</w:t>
      </w:r>
      <w:r w:rsidRPr="00046036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s</w:t>
      </w:r>
      <w:r w:rsidRPr="00046036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tim</w:t>
      </w:r>
      <w:r w:rsidRPr="00046036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da</w:t>
      </w:r>
      <w:r w:rsidRPr="00046036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prva</w:t>
      </w:r>
      <w:r w:rsidRPr="00046036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rata</w:t>
      </w:r>
      <w:r w:rsidRPr="00046036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dospijeva</w:t>
      </w:r>
      <w:r w:rsidRPr="00046036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u</w:t>
      </w:r>
      <w:r w:rsidRPr="00046036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mjesecu</w:t>
      </w:r>
      <w:r w:rsidRPr="00046036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koji</w:t>
      </w:r>
      <w:r w:rsidRPr="00046036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slijedi</w:t>
      </w:r>
      <w:r w:rsidRPr="00046036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nakon</w:t>
      </w:r>
      <w:r w:rsidRPr="00046036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mjeseca</w:t>
      </w:r>
      <w:r w:rsidRPr="00046036">
        <w:rPr>
          <w:rFonts w:hAnsi="Times New Roman" w:ascii="Times New Roman"/>
          <w:w w:val="101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u</w:t>
      </w:r>
      <w:r w:rsidRPr="00046036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kojem je</w:t>
      </w:r>
      <w:r w:rsidRPr="00046036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rješenje</w:t>
      </w:r>
      <w:r w:rsidRPr="00046036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o</w:t>
      </w:r>
      <w:r w:rsidRPr="00046036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odobrenju</w:t>
      </w:r>
      <w:r w:rsidRPr="00046036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predstečajne</w:t>
      </w:r>
      <w:r w:rsidRPr="00046036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nagodbe</w:t>
      </w:r>
      <w:r w:rsidRPr="00046036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postala</w:t>
      </w:r>
      <w:r w:rsidRPr="00046036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046036">
        <w:rPr>
          <w:rFonts w:hAnsi="Times New Roman" w:ascii="Times New Roman"/>
          <w:w w:val="105"/>
          <w:sz w:val="24"/>
          <w:szCs w:val="24"/>
        </w:rPr>
        <w:t>pravomoćno</w:t>
      </w:r>
    </w:p>
    <w:p w:rsidRDefault="00CB6349" w:rsidP="00CB6349" w:rsidR="00CB6349" w:rsidRPr="00DD3D1F">
      <w:pPr>
        <w:pStyle w:val="Tijeloteksta"/>
        <w:numPr>
          <w:ilvl w:val="1"/>
          <w:numId w:val="22"/>
        </w:numPr>
        <w:tabs>
          <w:tab w:pos="1418" w:val="left"/>
        </w:tabs>
        <w:spacing w:lineRule="auto" w:line="288" w:before="126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DD3D1F">
        <w:rPr>
          <w:rFonts w:hAnsi="Times New Roman" w:ascii="Times New Roman"/>
          <w:w w:val="105"/>
          <w:sz w:val="24"/>
          <w:szCs w:val="24"/>
        </w:rPr>
        <w:t>Hypo</w:t>
      </w:r>
      <w:r w:rsidRPr="00DD3D1F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Alpe-Adria-Leasing</w:t>
      </w:r>
      <w:r w:rsidRPr="00DD3D1F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d.o.o.,</w:t>
      </w:r>
      <w:r w:rsidRPr="00DD3D1F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Slavonska</w:t>
      </w:r>
      <w:r w:rsidRPr="00DD3D1F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avenija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6a</w:t>
      </w:r>
      <w:r w:rsidRPr="00DD3D1F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Zagreb,</w:t>
      </w:r>
      <w:r w:rsidRPr="00DD3D1F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OIB</w:t>
      </w:r>
      <w:r w:rsidRPr="00DD3D1F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03</w:t>
      </w:r>
      <w:r w:rsidRPr="00DD3D1F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53</w:t>
      </w:r>
      <w:r w:rsidRPr="00DD3D1F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52979</w:t>
      </w:r>
      <w:r w:rsidRPr="00DD3D1F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</w:t>
      </w:r>
      <w:r w:rsidRPr="00DD3D1F">
        <w:rPr>
          <w:rFonts w:hAnsi="Times New Roman" w:ascii="Times New Roman"/>
          <w:w w:val="88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prijavljenom</w:t>
      </w:r>
      <w:r w:rsidRPr="00DD3D1F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tražbinom</w:t>
      </w:r>
      <w:r w:rsidRPr="00DD3D1F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2</w:t>
      </w:r>
      <w:r w:rsidRPr="00DD3D1F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9.55</w:t>
      </w:r>
      <w:r w:rsidRPr="00DD3D1F">
        <w:rPr>
          <w:rFonts w:hAnsi="Times New Roman" w:ascii="Times New Roman"/>
          <w:spacing w:val="-19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spacing w:val="-15"/>
          <w:w w:val="105"/>
          <w:sz w:val="24"/>
          <w:szCs w:val="24"/>
        </w:rPr>
        <w:t>,</w:t>
      </w:r>
      <w:r w:rsidRPr="00DD3D1F">
        <w:rPr>
          <w:rFonts w:hAnsi="Times New Roman" w:ascii="Times New Roman"/>
          <w:w w:val="105"/>
          <w:sz w:val="24"/>
          <w:szCs w:val="24"/>
        </w:rPr>
        <w:t>7G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predlaže</w:t>
      </w:r>
      <w:r w:rsidRPr="00DD3D1F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se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otplata</w:t>
      </w:r>
      <w:r w:rsidRPr="00DD3D1F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duga</w:t>
      </w:r>
      <w:r w:rsidRPr="00DD3D1F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2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mjesečnih rata</w:t>
      </w:r>
      <w:r w:rsidRPr="00DD3D1F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</w:t>
      </w:r>
      <w:r w:rsidRPr="00DD3D1F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obračunom</w:t>
      </w:r>
      <w:r w:rsidRPr="00DD3D1F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ugovorene</w:t>
      </w:r>
      <w:r w:rsidRPr="00DD3D1F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kamate,</w:t>
      </w:r>
      <w:r w:rsidRPr="00DD3D1F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koje</w:t>
      </w:r>
      <w:r w:rsidRPr="00DD3D1F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dospijevaju</w:t>
      </w:r>
      <w:r w:rsidRPr="00DD3D1F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posljednjeg</w:t>
      </w:r>
      <w:r w:rsidRPr="00DD3D1F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dana</w:t>
      </w:r>
      <w:r w:rsidRPr="00DD3D1F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w w:val="106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mjesecu,</w:t>
      </w:r>
      <w:r w:rsidRPr="00DD3D1F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</w:t>
      </w:r>
      <w:r w:rsidRPr="00DD3D1F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tim</w:t>
      </w:r>
      <w:r w:rsidRPr="00DD3D1F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da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prva</w:t>
      </w:r>
      <w:r w:rsidRPr="00DD3D1F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rata</w:t>
      </w:r>
      <w:r w:rsidRPr="00DD3D1F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dospijeva</w:t>
      </w:r>
      <w:r w:rsidRPr="00DD3D1F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mjesecu</w:t>
      </w:r>
      <w:r w:rsidRPr="00DD3D1F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koji</w:t>
      </w:r>
      <w:r w:rsidRPr="00DD3D1F">
        <w:rPr>
          <w:rFonts w:hAnsi="Times New Roman" w:ascii="Times New Roman"/>
          <w:spacing w:val="-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slijedi</w:t>
      </w:r>
      <w:r w:rsidRPr="00DD3D1F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nakon</w:t>
      </w:r>
      <w:r w:rsidRPr="00DD3D1F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mjeseca</w:t>
      </w:r>
      <w:r w:rsidRPr="00DD3D1F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kojem</w:t>
      </w:r>
      <w:r w:rsidRPr="00DD3D1F">
        <w:rPr>
          <w:rFonts w:hAnsi="Times New Roman" w:ascii="Times New Roman"/>
          <w:w w:val="107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je</w:t>
      </w:r>
      <w:r w:rsidRPr="00DD3D1F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rješenje</w:t>
      </w:r>
      <w:r w:rsidRPr="00DD3D1F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</w:t>
      </w:r>
      <w:r w:rsidRPr="00DD3D1F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odobrenju</w:t>
      </w:r>
      <w:r w:rsidRPr="00DD3D1F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predstečajne</w:t>
      </w:r>
      <w:r w:rsidRPr="00DD3D1F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nagodbe</w:t>
      </w:r>
      <w:r w:rsidRPr="00DD3D1F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postala</w:t>
      </w:r>
      <w:r w:rsidRPr="00DD3D1F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pravomoćno.</w:t>
      </w:r>
    </w:p>
    <w:p w:rsidRDefault="00CB6349" w:rsidP="00CB6349" w:rsidR="00CB6349" w:rsidRPr="00BC4718">
      <w:pPr>
        <w:pStyle w:val="Tijeloteksta"/>
        <w:numPr>
          <w:ilvl w:val="1"/>
          <w:numId w:val="22"/>
        </w:numPr>
        <w:tabs>
          <w:tab w:pos="1418" w:val="left"/>
          <w:tab w:pos="10773" w:val="left"/>
        </w:tabs>
        <w:spacing w:lineRule="auto" w:line="291" w:before="136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Hypo-Leasing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Kroatien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-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Slavonska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avenija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w w:val="105"/>
          <w:sz w:val="24"/>
          <w:szCs w:val="24"/>
        </w:rPr>
        <w:t>a,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>
        <w:rPr>
          <w:rFonts w:hAnsi="Times New Roman" w:ascii="Times New Roman"/>
          <w:w w:val="105"/>
          <w:sz w:val="24"/>
          <w:szCs w:val="24"/>
        </w:rPr>
        <w:t>8706</w:t>
      </w:r>
      <w:r w:rsidRPr="00BC4718">
        <w:rPr>
          <w:rFonts w:hAnsi="Times New Roman" w:ascii="Times New Roman"/>
          <w:w w:val="105"/>
          <w:sz w:val="24"/>
          <w:szCs w:val="24"/>
        </w:rPr>
        <w:t>4273078,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6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31.138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85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 rata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obračunom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ugovorene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dospijevaju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posljednjeg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tim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prva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slijedi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kojem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rješenje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odobrenju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postala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pravomoćno.</w:t>
      </w:r>
    </w:p>
    <w:p w:rsidRDefault="00CB6349" w:rsidP="00CB6349" w:rsidR="00CB6349" w:rsidRPr="00BC4718">
      <w:pPr>
        <w:pStyle w:val="Tijeloteksta"/>
        <w:numPr>
          <w:ilvl w:val="1"/>
          <w:numId w:val="22"/>
        </w:numPr>
        <w:spacing w:lineRule="auto" w:line="287" w:before="139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PBZ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Card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>R</w:t>
      </w:r>
      <w:r w:rsidRPr="00BC4718">
        <w:rPr>
          <w:rFonts w:hAnsi="Times New Roman" w:ascii="Times New Roman"/>
          <w:w w:val="105"/>
          <w:sz w:val="24"/>
          <w:szCs w:val="24"/>
        </w:rPr>
        <w:t>adnička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cesta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44,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28495895537,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5.74</w:t>
      </w:r>
      <w:r w:rsidRPr="00BC4718">
        <w:rPr>
          <w:rFonts w:hAnsi="Times New Roman" w:ascii="Times New Roman"/>
          <w:spacing w:val="-1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,44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rata 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obračunom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ugovorene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dospijevaju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posljednjeg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mjesecu,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tim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prva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slijedi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kojem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rješenje o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odobrenju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postala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pravomoćno.</w:t>
      </w:r>
    </w:p>
    <w:p w:rsidRDefault="00CB6349" w:rsidP="00CB6349" w:rsidR="00CB6349" w:rsidRPr="000A364B">
      <w:pPr>
        <w:pStyle w:val="Tijeloteksta"/>
        <w:numPr>
          <w:ilvl w:val="1"/>
          <w:numId w:val="22"/>
        </w:numPr>
        <w:tabs>
          <w:tab w:pos="1418" w:val="left"/>
        </w:tabs>
        <w:spacing w:lineRule="auto" w:line="289" w:before="133"/>
        <w:ind w:hanging="567" w:right="151" w:left="567"/>
        <w:jc w:val="both"/>
        <w:rPr>
          <w:rFonts w:hAnsi="Times New Roman" w:ascii="Times New Roman"/>
          <w:sz w:val="24"/>
          <w:szCs w:val="24"/>
        </w:rPr>
      </w:pPr>
      <w:r w:rsidRPr="000A364B">
        <w:rPr>
          <w:rFonts w:hAnsi="Times New Roman" w:ascii="Times New Roman"/>
          <w:w w:val="105"/>
          <w:sz w:val="24"/>
          <w:szCs w:val="24"/>
        </w:rPr>
        <w:lastRenderedPageBreak/>
        <w:t>Vjerovniku</w:t>
      </w:r>
      <w:r w:rsidRPr="000A364B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Croatia</w:t>
      </w:r>
      <w:r w:rsidRPr="000A364B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osiguranje</w:t>
      </w:r>
      <w:r w:rsidRPr="000A364B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d.d.,</w:t>
      </w:r>
      <w:r w:rsidRPr="000A364B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Miramarska</w:t>
      </w:r>
      <w:r w:rsidRPr="000A364B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22,</w:t>
      </w:r>
      <w:r w:rsidRPr="000A364B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Zagreb,</w:t>
      </w:r>
      <w:r w:rsidRPr="000A364B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OIB</w:t>
      </w:r>
      <w:r w:rsidRPr="000A364B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spacing w:val="-2"/>
          <w:w w:val="105"/>
          <w:sz w:val="24"/>
          <w:szCs w:val="24"/>
        </w:rPr>
        <w:t>2G1879948G24GO,</w:t>
      </w:r>
      <w:r w:rsidRPr="000A364B">
        <w:rPr>
          <w:rFonts w:hAnsi="Times New Roman" w:ascii="Times New Roman"/>
          <w:spacing w:val="23"/>
          <w:w w:val="94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s</w:t>
      </w:r>
      <w:r w:rsidRPr="000A364B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prijavljenom</w:t>
      </w:r>
      <w:r w:rsidRPr="000A364B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tražbinom</w:t>
      </w:r>
      <w:r w:rsidRPr="000A364B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od</w:t>
      </w:r>
      <w:r w:rsidRPr="000A364B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460.5</w:t>
      </w:r>
      <w:r w:rsidRPr="000A364B">
        <w:rPr>
          <w:rFonts w:hAnsi="Times New Roman" w:ascii="Times New Roman"/>
          <w:spacing w:val="3"/>
          <w:w w:val="105"/>
          <w:sz w:val="24"/>
          <w:szCs w:val="24"/>
        </w:rPr>
        <w:t>1</w:t>
      </w:r>
      <w:r w:rsidRPr="000A364B">
        <w:rPr>
          <w:rFonts w:hAnsi="Times New Roman" w:ascii="Times New Roman"/>
          <w:w w:val="105"/>
          <w:sz w:val="24"/>
          <w:szCs w:val="24"/>
        </w:rPr>
        <w:t>7,48 kn</w:t>
      </w:r>
      <w:r w:rsidRPr="000A364B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predlaže</w:t>
      </w:r>
      <w:r w:rsidRPr="000A364B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se</w:t>
      </w:r>
      <w:r w:rsidRPr="000A364B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otplata</w:t>
      </w:r>
      <w:r w:rsidRPr="000A364B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duga</w:t>
      </w:r>
      <w:r w:rsidRPr="000A364B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u</w:t>
      </w:r>
      <w:r w:rsidRPr="000A364B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0A364B">
        <w:rPr>
          <w:rFonts w:hAnsi="Times New Roman" w:ascii="Times New Roman"/>
          <w:w w:val="105"/>
          <w:sz w:val="24"/>
          <w:szCs w:val="24"/>
        </w:rPr>
        <w:t>2</w:t>
      </w:r>
      <w:r w:rsidRPr="000A364B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mjesečnih</w:t>
      </w:r>
      <w:r w:rsidRPr="000A364B">
        <w:rPr>
          <w:rFonts w:hAnsi="Times New Roman" w:ascii="Times New Roman"/>
          <w:w w:val="104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rata</w:t>
      </w:r>
      <w:r w:rsidRPr="000A364B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s</w:t>
      </w:r>
      <w:r w:rsidRPr="000A364B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obračunom</w:t>
      </w:r>
      <w:r w:rsidRPr="000A364B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ugovorene</w:t>
      </w:r>
      <w:r w:rsidRPr="000A364B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kamate</w:t>
      </w:r>
      <w:r w:rsidRPr="000A364B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koja</w:t>
      </w:r>
      <w:r w:rsidRPr="000A364B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dospijeva</w:t>
      </w:r>
      <w:r w:rsidRPr="000A364B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posljednjeg</w:t>
      </w:r>
      <w:r w:rsidRPr="000A364B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dana</w:t>
      </w:r>
      <w:r w:rsidRPr="000A364B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u</w:t>
      </w:r>
      <w:r w:rsidRPr="000A364B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mjesecu,</w:t>
      </w:r>
      <w:r w:rsidRPr="000A364B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s</w:t>
      </w:r>
      <w:r w:rsidRPr="000A364B">
        <w:rPr>
          <w:rFonts w:hAnsi="Times New Roman" w:ascii="Times New Roman"/>
          <w:w w:val="83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tim</w:t>
      </w:r>
      <w:r w:rsidRPr="000A364B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da</w:t>
      </w:r>
      <w:r w:rsidRPr="000A364B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prva</w:t>
      </w:r>
      <w:r w:rsidRPr="000A364B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rata</w:t>
      </w:r>
      <w:r w:rsidRPr="000A364B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dospijeva</w:t>
      </w:r>
      <w:r w:rsidRPr="000A364B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u</w:t>
      </w:r>
      <w:r w:rsidRPr="000A364B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mjesecu</w:t>
      </w:r>
      <w:r w:rsidRPr="000A364B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koji</w:t>
      </w:r>
      <w:r w:rsidRPr="000A364B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slijedi</w:t>
      </w:r>
      <w:r w:rsidRPr="000A364B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nakon</w:t>
      </w:r>
      <w:r w:rsidRPr="000A364B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mjeseca</w:t>
      </w:r>
      <w:r w:rsidRPr="000A364B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u</w:t>
      </w:r>
      <w:r w:rsidRPr="000A364B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kojem</w:t>
      </w:r>
      <w:r w:rsidRPr="000A364B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je</w:t>
      </w:r>
      <w:r w:rsidRPr="000A364B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rješenje o</w:t>
      </w:r>
      <w:r w:rsidRPr="000A364B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odobrenju</w:t>
      </w:r>
      <w:r w:rsidRPr="000A364B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predstečajne</w:t>
      </w:r>
      <w:r w:rsidRPr="000A364B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nagodbe</w:t>
      </w:r>
      <w:r w:rsidRPr="000A364B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postala</w:t>
      </w:r>
      <w:r w:rsidRPr="000A364B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0A364B">
        <w:rPr>
          <w:rFonts w:hAnsi="Times New Roman" w:ascii="Times New Roman"/>
          <w:w w:val="105"/>
          <w:sz w:val="24"/>
          <w:szCs w:val="24"/>
        </w:rPr>
        <w:t>pravomoćno:</w:t>
      </w:r>
      <w:r w:rsidRPr="000A364B">
        <w:rPr>
          <w:rFonts w:hAnsi="Times New Roman" w:ascii="Times New Roman"/>
          <w:sz w:val="24"/>
          <w:szCs w:val="24"/>
        </w:rPr>
        <w:tab/>
      </w:r>
      <w:r w:rsidRPr="000A364B">
        <w:rPr>
          <w:rFonts w:hAnsi="Times New Roman" w:ascii="Times New Roman"/>
          <w:sz w:val="24"/>
          <w:szCs w:val="24"/>
        </w:rPr>
        <w:tab/>
      </w:r>
    </w:p>
    <w:p w:rsidRDefault="00CB6349" w:rsidP="00CB6349" w:rsidR="00CB6349" w:rsidRPr="00BC4718">
      <w:pPr>
        <w:pStyle w:val="Tijeloteksta"/>
        <w:numPr>
          <w:ilvl w:val="1"/>
          <w:numId w:val="22"/>
        </w:numPr>
        <w:tabs>
          <w:tab w:pos="1418" w:val="left"/>
        </w:tabs>
        <w:spacing w:lineRule="auto" w:line="291" w:before="130"/>
        <w:ind w:hanging="567" w:right="-2" w:left="56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d.d.,</w:t>
      </w:r>
      <w:r w:rsidRPr="00BC4718">
        <w:rPr>
          <w:rFonts w:hAnsi="Times New Roman" w:ascii="Times New Roman"/>
          <w:spacing w:val="-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Petrinjska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59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5305G9GG535,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28.338,51</w:t>
      </w:r>
      <w:r>
        <w:rPr>
          <w:rFonts w:hAnsi="Times New Roman" w:ascii="Times New Roman"/>
          <w:w w:val="105"/>
          <w:sz w:val="24"/>
          <w:szCs w:val="24"/>
        </w:rPr>
        <w:t xml:space="preserve"> kn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obračunom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ugovorene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dospijevaju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posljednjeg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mjesecu,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tim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prva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slijedi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kojem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rješenje o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odobrenju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preds!ečajne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postala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pravomoćno.</w:t>
      </w:r>
    </w:p>
    <w:p w:rsidRDefault="00CB6349" w:rsidP="00CB6349" w:rsidR="00CB6349" w:rsidRPr="00BC4718">
      <w:pPr>
        <w:rPr>
          <w:rFonts w:eastAsia="Arial"/>
        </w:rPr>
      </w:pPr>
    </w:p>
    <w:p w:rsidRDefault="00CB6349" w:rsidP="00CB6349" w:rsidR="00CB6349" w:rsidRPr="00BC4718">
      <w:pPr>
        <w:pStyle w:val="Naslov2"/>
        <w:keepNext w:val="false"/>
        <w:widowControl w:val="false"/>
        <w:numPr>
          <w:ilvl w:val="0"/>
          <w:numId w:val="22"/>
        </w:numPr>
        <w:tabs>
          <w:tab w:pos="1418" w:val="left"/>
        </w:tabs>
        <w:spacing w:after="0" w:before="71"/>
        <w:ind w:firstLine="766" w:left="368"/>
        <w:jc w:val="left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BC4718">
        <w:rPr>
          <w:rFonts w:cs="Times New Roman" w:hAnsi="Times New Roman" w:ascii="Times New Roman"/>
          <w:sz w:val="24"/>
          <w:szCs w:val="24"/>
        </w:rPr>
        <w:t>Ostali</w:t>
      </w:r>
      <w:r w:rsidRPr="00BC4718">
        <w:rPr>
          <w:rFonts w:cs="Times New Roman" w:hAnsi="Times New Roman" w:ascii="Times New Roman"/>
          <w:spacing w:val="-7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vjerovnici</w:t>
      </w:r>
    </w:p>
    <w:p w:rsidRDefault="00CB6349" w:rsidP="00CB6349" w:rsidR="00CB6349" w:rsidRPr="00BC4718">
      <w:pPr>
        <w:pStyle w:val="Tijeloteksta"/>
        <w:numPr>
          <w:ilvl w:val="1"/>
          <w:numId w:val="21"/>
        </w:numPr>
        <w:tabs>
          <w:tab w:pos="426" w:val="left"/>
        </w:tabs>
        <w:spacing w:before="166"/>
        <w:ind w:hanging="555"/>
        <w:jc w:val="left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Strateški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dobavljači</w:t>
      </w:r>
    </w:p>
    <w:p w:rsidRDefault="00CB6349" w:rsidP="00CB6349" w:rsidR="00CB6349" w:rsidRPr="00BC4718">
      <w:pPr>
        <w:pStyle w:val="Tijeloteksta"/>
        <w:numPr>
          <w:ilvl w:val="2"/>
          <w:numId w:val="21"/>
        </w:numPr>
        <w:tabs>
          <w:tab w:pos="426" w:val="left"/>
        </w:tabs>
        <w:spacing w:lineRule="auto" w:line="278" w:before="179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AD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Luka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Novi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Carinska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63"/>
          <w:w w:val="135"/>
          <w:sz w:val="24"/>
          <w:szCs w:val="24"/>
        </w:rPr>
        <w:t>1</w:t>
      </w:r>
      <w:r w:rsidRPr="00BC4718">
        <w:rPr>
          <w:rFonts w:hAnsi="Times New Roman" w:ascii="Times New Roman"/>
          <w:w w:val="135"/>
          <w:sz w:val="24"/>
          <w:szCs w:val="24"/>
        </w:rPr>
        <w:t>,</w:t>
      </w:r>
      <w:r w:rsidRPr="00BC4718">
        <w:rPr>
          <w:rFonts w:hAnsi="Times New Roman" w:ascii="Times New Roman"/>
          <w:spacing w:val="43"/>
          <w:w w:val="13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Novi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Sad,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3.392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02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21"/>
        </w:numPr>
        <w:tabs>
          <w:tab w:pos="426" w:val="left"/>
          <w:tab w:pos="1276" w:val="left"/>
        </w:tabs>
        <w:spacing w:lineRule="auto" w:line="285" w:before="17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Agent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plus,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Makenzijeva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25,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Beograd,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337.905,8G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 mjesečne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9E12E2">
      <w:pPr>
        <w:pStyle w:val="Tijeloteksta"/>
        <w:numPr>
          <w:ilvl w:val="2"/>
          <w:numId w:val="21"/>
        </w:numPr>
        <w:tabs>
          <w:tab w:pos="426" w:val="left"/>
          <w:tab w:pos="1134" w:val="left"/>
        </w:tabs>
        <w:spacing w:lineRule="auto" w:line="280" w:before="125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9E12E2">
        <w:rPr>
          <w:rFonts w:hAnsi="Times New Roman" w:ascii="Times New Roman"/>
          <w:w w:val="110"/>
          <w:sz w:val="24"/>
          <w:szCs w:val="24"/>
        </w:rPr>
        <w:t>Vjerovniku</w:t>
      </w:r>
      <w:r w:rsidRPr="009E12E2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Akvals</w:t>
      </w:r>
      <w:r w:rsidRPr="009E12E2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Debrc,</w:t>
      </w:r>
      <w:r w:rsidRPr="009E12E2">
        <w:rPr>
          <w:rFonts w:hAnsi="Times New Roman" w:ascii="Times New Roman"/>
          <w:spacing w:val="-25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Glavna</w:t>
      </w:r>
      <w:r w:rsidRPr="009E12E2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ulica</w:t>
      </w:r>
      <w:r w:rsidRPr="009E12E2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252,</w:t>
      </w:r>
      <w:r w:rsidRPr="009E12E2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Debrc,</w:t>
      </w:r>
      <w:r w:rsidRPr="009E12E2">
        <w:rPr>
          <w:rFonts w:hAnsi="Times New Roman" w:ascii="Times New Roman"/>
          <w:spacing w:val="-2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Srbija,</w:t>
      </w:r>
      <w:r w:rsidRPr="009E12E2">
        <w:rPr>
          <w:rFonts w:hAnsi="Times New Roman" w:ascii="Times New Roman"/>
          <w:spacing w:val="-23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s</w:t>
      </w:r>
      <w:r w:rsidRPr="009E12E2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prijavljenom</w:t>
      </w:r>
      <w:r w:rsidRPr="009E12E2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tražbinom</w:t>
      </w:r>
      <w:r w:rsidRPr="009E12E2">
        <w:rPr>
          <w:rFonts w:hAnsi="Times New Roman" w:ascii="Times New Roman"/>
          <w:w w:val="107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od</w:t>
      </w:r>
      <w:r w:rsidRPr="009E12E2">
        <w:rPr>
          <w:rFonts w:hAnsi="Times New Roman" w:ascii="Times New Roman"/>
          <w:spacing w:val="-20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40.982,</w:t>
      </w:r>
      <w:r w:rsidRPr="009E12E2">
        <w:rPr>
          <w:rFonts w:hAnsi="Times New Roman" w:ascii="Times New Roman"/>
          <w:spacing w:val="-39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spacing w:val="-45"/>
          <w:w w:val="110"/>
          <w:sz w:val="24"/>
          <w:szCs w:val="24"/>
        </w:rPr>
        <w:t>1</w:t>
      </w:r>
      <w:r w:rsidRPr="009E12E2">
        <w:rPr>
          <w:rFonts w:hAnsi="Times New Roman" w:ascii="Times New Roman"/>
          <w:spacing w:val="-12"/>
          <w:w w:val="110"/>
          <w:sz w:val="24"/>
          <w:szCs w:val="24"/>
        </w:rPr>
        <w:t>1</w:t>
      </w:r>
      <w:r w:rsidRPr="009E12E2">
        <w:rPr>
          <w:rFonts w:hAnsi="Times New Roman" w:ascii="Times New Roman"/>
          <w:w w:val="110"/>
          <w:sz w:val="24"/>
          <w:szCs w:val="24"/>
        </w:rPr>
        <w:t>kn</w:t>
      </w:r>
      <w:r w:rsidRPr="009E12E2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predlaže</w:t>
      </w:r>
      <w:r w:rsidRPr="009E12E2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se</w:t>
      </w:r>
      <w:r w:rsidRPr="009E12E2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otplata</w:t>
      </w:r>
      <w:r w:rsidRPr="009E12E2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duga</w:t>
      </w:r>
      <w:r w:rsidRPr="009E12E2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u</w:t>
      </w:r>
      <w:r w:rsidRPr="009E12E2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24</w:t>
      </w:r>
      <w:r w:rsidRPr="009E12E2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mjesečne</w:t>
      </w:r>
      <w:r w:rsidRPr="009E12E2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rate</w:t>
      </w:r>
      <w:r w:rsidRPr="009E12E2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bez</w:t>
      </w:r>
      <w:r w:rsidRPr="009E12E2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134" w:val="left"/>
        </w:tabs>
        <w:spacing w:lineRule="auto" w:line="280" w:before="73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Anzbok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Richard,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Gugitzgasse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8/29,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Beč,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0.9</w:t>
      </w:r>
      <w:r w:rsidRPr="00BC4718">
        <w:rPr>
          <w:rFonts w:hAnsi="Times New Roman" w:ascii="Times New Roman"/>
          <w:spacing w:val="-27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0,35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lineRule="auto" w:line="280" w:before="130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Boss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trade,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Loznica  bb,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.tražbinom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1.750,20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lineRule="auto" w:line="285" w:before="130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Brodica,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Pančeva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6.163,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37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1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DD3D1F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lineRule="auto" w:line="287" w:before="130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DD3D1F">
        <w:rPr>
          <w:rFonts w:hAnsi="Times New Roman" w:ascii="Times New Roman"/>
          <w:w w:val="110"/>
          <w:sz w:val="24"/>
          <w:szCs w:val="24"/>
        </w:rPr>
        <w:t>Vjerovniku</w:t>
      </w:r>
      <w:r w:rsidRPr="00DD3D1F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Brodogradilište</w:t>
      </w:r>
      <w:r w:rsidRPr="00DD3D1F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Lmb,</w:t>
      </w:r>
      <w:r w:rsidRPr="00DD3D1F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Dostojevskog</w:t>
      </w:r>
      <w:r w:rsidRPr="00DD3D1F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84,</w:t>
      </w:r>
      <w:r w:rsidRPr="00DD3D1F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Zrenjanin,</w:t>
      </w:r>
      <w:r w:rsidRPr="00DD3D1F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Srbija,</w:t>
      </w:r>
      <w:r w:rsidRPr="00DD3D1F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s</w:t>
      </w:r>
      <w:r w:rsidRPr="00DD3D1F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prijavljenom</w:t>
      </w:r>
      <w:r w:rsidRPr="00DD3D1F">
        <w:rPr>
          <w:rFonts w:hAnsi="Times New Roman" w:ascii="Times New Roman"/>
          <w:w w:val="112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tražbinom od</w:t>
      </w:r>
      <w:r w:rsidRPr="00DD3D1F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2"/>
          <w:w w:val="110"/>
          <w:sz w:val="24"/>
          <w:szCs w:val="24"/>
        </w:rPr>
        <w:t>1.135,</w:t>
      </w:r>
      <w:r w:rsidRPr="00DD3D1F">
        <w:rPr>
          <w:rFonts w:hAnsi="Times New Roman" w:ascii="Times New Roman"/>
          <w:spacing w:val="-1"/>
          <w:w w:val="110"/>
          <w:sz w:val="24"/>
          <w:szCs w:val="24"/>
        </w:rPr>
        <w:t>71</w:t>
      </w:r>
      <w:r w:rsidRPr="00DD3D1F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kn</w:t>
      </w:r>
      <w:r w:rsidRPr="00DD3D1F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predlaže</w:t>
      </w:r>
      <w:r w:rsidRPr="00DD3D1F">
        <w:rPr>
          <w:rFonts w:hAnsi="Times New Roman" w:ascii="Times New Roman"/>
          <w:spacing w:val="56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se</w:t>
      </w:r>
      <w:r w:rsidRPr="00DD3D1F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otplata</w:t>
      </w:r>
      <w:r w:rsidRPr="00DD3D1F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duga</w:t>
      </w:r>
      <w:r w:rsidRPr="00DD3D1F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u</w:t>
      </w:r>
      <w:r w:rsidRPr="00DD3D1F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24</w:t>
      </w:r>
      <w:r w:rsidRPr="00DD3D1F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mjesečne</w:t>
      </w:r>
      <w:r w:rsidRPr="00DD3D1F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rate</w:t>
      </w:r>
      <w:r w:rsidRPr="00DD3D1F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bez</w:t>
      </w:r>
      <w:r w:rsidRPr="00DD3D1F">
        <w:rPr>
          <w:rFonts w:hAnsi="Times New Roman" w:ascii="Times New Roman"/>
          <w:spacing w:val="24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lineRule="auto" w:line="294" w:before="137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Bunker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Holding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Cypar,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Limassol,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4th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floor,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Vashiotis,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Cyprus,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8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5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6.252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84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 rate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lineRule="auto" w:line="294" w:before="126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Cosmos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Energy,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P.Karavelov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6,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Varna,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Bugarska,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prijavljenom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34.</w:t>
      </w:r>
      <w:r w:rsidRPr="00BC4718">
        <w:rPr>
          <w:rFonts w:hAnsi="Times New Roman" w:ascii="Times New Roman"/>
          <w:spacing w:val="-2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84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  <w:tab w:pos="9036" w:val="left"/>
        </w:tabs>
        <w:spacing w:lineRule="auto" w:line="292" w:before="126"/>
        <w:ind w:hanging="567" w:right="-2" w:left="1134"/>
        <w:jc w:val="both"/>
        <w:rPr>
          <w:rFonts w:eastAsia="Times New Roman"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Cummins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Serbomonte,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Autoput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22,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prijavlfenom</w:t>
      </w:r>
      <w:r w:rsidRPr="00BC4718">
        <w:rPr>
          <w:rFonts w:hAnsi="Times New Roman" w:ascii="Times New Roman"/>
          <w:spacing w:val="21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9.33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67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lineRule="auto" w:line="294" w:before="89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CYE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Petrol,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Bagdat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cad.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kat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Kadikoyturska,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lstambul,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Turska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33.297,</w:t>
      </w:r>
      <w:r w:rsidRPr="00BC4718">
        <w:rPr>
          <w:rFonts w:hAnsi="Times New Roman" w:ascii="Times New Roman"/>
          <w:w w:val="105"/>
          <w:sz w:val="24"/>
          <w:szCs w:val="24"/>
        </w:rPr>
        <w:t>51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before="126"/>
        <w:ind w:hanging="567" w:right="-2" w:left="1134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 xml:space="preserve">Vjerovniku 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Danube 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Partner, 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Budapesti 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4/B, 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Mohach, 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Mađarska,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s 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</w:p>
    <w:p w:rsidRDefault="00CB6349" w:rsidP="00CB6349" w:rsidR="00CB6349">
      <w:pPr>
        <w:pStyle w:val="Tijeloteksta"/>
        <w:tabs>
          <w:tab w:pos="426" w:val="left"/>
          <w:tab w:pos="1560" w:val="left"/>
          <w:tab w:pos="11595" w:val="left"/>
        </w:tabs>
        <w:spacing w:lineRule="auto" w:line="299" w:before="45"/>
        <w:ind w:hanging="567" w:right="-2" w:left="113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BC4718">
        <w:rPr>
          <w:rFonts w:hAnsi="Times New Roman" w:ascii="Times New Roman"/>
          <w:sz w:val="24"/>
          <w:szCs w:val="24"/>
        </w:rPr>
        <w:t xml:space="preserve">tražbinom  </w:t>
      </w:r>
      <w:r w:rsidRPr="00BC4718">
        <w:rPr>
          <w:rFonts w:hAnsi="Times New Roman" w:ascii="Times New Roman"/>
          <w:spacing w:val="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od </w:t>
      </w:r>
      <w:r w:rsidRPr="00BC4718">
        <w:rPr>
          <w:rFonts w:hAnsi="Times New Roman" w:ascii="Times New Roman"/>
          <w:spacing w:val="53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sz w:val="24"/>
          <w:szCs w:val="24"/>
        </w:rPr>
        <w:t>21.813,21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9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kn </w:t>
      </w:r>
      <w:r w:rsidRPr="00BC4718">
        <w:rPr>
          <w:rFonts w:hAnsi="Times New Roman" w:ascii="Times New Roman"/>
          <w:spacing w:val="37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predlaže </w:t>
      </w:r>
      <w:r w:rsidRPr="00BC4718">
        <w:rPr>
          <w:rFonts w:hAnsi="Times New Roman" w:ascii="Times New Roman"/>
          <w:spacing w:val="4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se </w:t>
      </w:r>
      <w:r w:rsidRPr="00BC4718">
        <w:rPr>
          <w:rFonts w:hAnsi="Times New Roman" w:ascii="Times New Roman"/>
          <w:spacing w:val="28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otplata  </w:t>
      </w:r>
      <w:r w:rsidRPr="00BC4718">
        <w:rPr>
          <w:rFonts w:hAnsi="Times New Roman" w:ascii="Times New Roman"/>
          <w:spacing w:val="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duga  </w:t>
      </w:r>
      <w:r w:rsidRPr="00BC4718">
        <w:rPr>
          <w:rFonts w:hAnsi="Times New Roman" w:ascii="Times New Roman"/>
          <w:spacing w:val="1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u </w:t>
      </w:r>
      <w:r w:rsidRPr="00BC4718">
        <w:rPr>
          <w:rFonts w:hAnsi="Times New Roman" w:ascii="Times New Roman"/>
          <w:spacing w:val="3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24 </w:t>
      </w:r>
      <w:r w:rsidRPr="00BC4718">
        <w:rPr>
          <w:rFonts w:hAnsi="Times New Roman" w:ascii="Times New Roman"/>
          <w:spacing w:val="48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mjesečne  </w:t>
      </w:r>
      <w:r w:rsidRPr="00BC4718">
        <w:rPr>
          <w:rFonts w:hAnsi="Times New Roman" w:ascii="Times New Roman"/>
          <w:spacing w:val="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rate </w:t>
      </w:r>
      <w:r w:rsidRPr="00BC4718">
        <w:rPr>
          <w:rFonts w:hAnsi="Times New Roman" w:ascii="Times New Roman"/>
          <w:spacing w:val="42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bez</w:t>
      </w:r>
      <w:r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3"/>
          <w:w w:val="70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560" w:val="left"/>
        </w:tabs>
        <w:spacing w:lineRule="auto" w:line="304" w:before="116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DLS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Brodarstvo,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Kamenička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ada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79"/>
          <w:w w:val="150"/>
          <w:sz w:val="24"/>
          <w:szCs w:val="24"/>
        </w:rPr>
        <w:t>1</w:t>
      </w:r>
      <w:r w:rsidRPr="00BC4718">
        <w:rPr>
          <w:rFonts w:hAnsi="Times New Roman" w:ascii="Times New Roman"/>
          <w:w w:val="150"/>
          <w:sz w:val="24"/>
          <w:szCs w:val="24"/>
        </w:rPr>
        <w:t>,</w:t>
      </w:r>
      <w:r w:rsidRPr="00BC4718">
        <w:rPr>
          <w:rFonts w:hAnsi="Times New Roman" w:ascii="Times New Roman"/>
          <w:spacing w:val="4"/>
          <w:w w:val="15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Novi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396.935,</w:t>
      </w:r>
      <w:r w:rsidRPr="00BC4718">
        <w:rPr>
          <w:rFonts w:hAnsi="Times New Roman" w:ascii="Times New Roman"/>
          <w:w w:val="105"/>
          <w:sz w:val="24"/>
          <w:szCs w:val="24"/>
        </w:rPr>
        <w:t>82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5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701" w:val="left"/>
        </w:tabs>
        <w:spacing w:lineRule="auto" w:line="292" w:before="116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Donau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Shiffahrts,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Has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mail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Strasse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Regensburg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Njemačka,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4.504,97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6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276" w:val="left"/>
        </w:tabs>
        <w:spacing w:lineRule="auto" w:line="294" w:before="123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DOO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Brodokomerc,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Beogradski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kej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35"/>
          <w:sz w:val="24"/>
          <w:szCs w:val="24"/>
        </w:rPr>
        <w:t>1</w:t>
      </w:r>
      <w:r w:rsidRPr="00BC4718">
        <w:rPr>
          <w:rFonts w:hAnsi="Times New Roman" w:ascii="Times New Roman"/>
          <w:spacing w:val="-63"/>
          <w:w w:val="135"/>
          <w:sz w:val="24"/>
          <w:szCs w:val="24"/>
        </w:rPr>
        <w:t>1</w:t>
      </w:r>
      <w:r w:rsidRPr="00BC4718">
        <w:rPr>
          <w:rFonts w:hAnsi="Times New Roman" w:ascii="Times New Roman"/>
          <w:w w:val="135"/>
          <w:sz w:val="24"/>
          <w:szCs w:val="24"/>
        </w:rPr>
        <w:t>,</w:t>
      </w:r>
      <w:r w:rsidRPr="00BC4718">
        <w:rPr>
          <w:rFonts w:hAnsi="Times New Roman" w:ascii="Times New Roman"/>
          <w:spacing w:val="-16"/>
          <w:w w:val="13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Novi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457,24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3"/>
          <w:numId w:val="21"/>
        </w:numPr>
        <w:tabs>
          <w:tab w:pos="426" w:val="left"/>
          <w:tab w:pos="1701" w:val="left"/>
        </w:tabs>
        <w:spacing w:lineRule="auto" w:line="292" w:before="126"/>
        <w:ind w:hanging="567" w:right="-2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Dunav Trans,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Branka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Radičevića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6,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St.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Slankamen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7</w:t>
      </w:r>
      <w:r w:rsidRPr="00BC4718">
        <w:rPr>
          <w:rFonts w:hAnsi="Times New Roman" w:ascii="Times New Roman"/>
          <w:w w:val="105"/>
          <w:sz w:val="24"/>
          <w:szCs w:val="24"/>
        </w:rPr>
        <w:t>.382,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09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8709E4" w:rsidR="00CB6349" w:rsidRPr="00590837">
      <w:pPr>
        <w:pStyle w:val="Tijeloteksta"/>
        <w:numPr>
          <w:ilvl w:val="3"/>
          <w:numId w:val="21"/>
        </w:numPr>
        <w:tabs>
          <w:tab w:pos="426" w:val="left"/>
          <w:tab w:pos="1701" w:val="left"/>
          <w:tab w:pos="9070" w:val="left"/>
          <w:tab w:pos="9356" w:val="left"/>
        </w:tabs>
        <w:spacing w:lineRule="auto" w:line="297" w:before="118"/>
        <w:ind w:hanging="555" w:right="1443" w:left="1134"/>
        <w:jc w:val="both"/>
        <w:rPr>
          <w:rFonts w:hAnsi="Times New Roman" w:ascii="Times New Roman"/>
          <w:sz w:val="24"/>
          <w:szCs w:val="24"/>
        </w:rPr>
      </w:pPr>
      <w:r w:rsidRPr="00590837">
        <w:rPr>
          <w:rFonts w:hAnsi="Times New Roman" w:ascii="Times New Roman"/>
          <w:w w:val="105"/>
          <w:sz w:val="24"/>
          <w:szCs w:val="24"/>
        </w:rPr>
        <w:t>Vjerovniku</w:t>
      </w:r>
      <w:r w:rsidRPr="00590837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Elektroprofesinnal,</w:t>
      </w:r>
      <w:r w:rsidRPr="00590837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Rovinjska</w:t>
      </w:r>
      <w:r w:rsidRPr="00590837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22,</w:t>
      </w:r>
      <w:r w:rsidRPr="00590837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Zrenjanin,</w:t>
      </w:r>
      <w:r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="008709E4">
        <w:rPr>
          <w:rFonts w:hAnsi="Times New Roman" w:ascii="Times New Roman"/>
          <w:spacing w:val="16"/>
          <w:w w:val="105"/>
          <w:sz w:val="24"/>
          <w:szCs w:val="24"/>
        </w:rPr>
        <w:t>Sr</w:t>
      </w:r>
      <w:r w:rsidRPr="00590837">
        <w:rPr>
          <w:rFonts w:hAnsi="Times New Roman" w:ascii="Times New Roman"/>
          <w:w w:val="105"/>
          <w:sz w:val="24"/>
          <w:szCs w:val="24"/>
        </w:rPr>
        <w:t>bija</w:t>
      </w:r>
      <w:r w:rsidRPr="00590837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s</w:t>
      </w:r>
      <w:r w:rsidRPr="00590837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prijavljenom</w:t>
      </w:r>
      <w:r w:rsidRPr="00590837">
        <w:rPr>
          <w:rFonts w:hAnsi="Times New Roman" w:ascii="Times New Roman"/>
          <w:w w:val="112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tražbinom</w:t>
      </w:r>
      <w:r w:rsidRPr="00590837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od</w:t>
      </w:r>
      <w:r w:rsidRPr="00590837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26.489,41</w:t>
      </w:r>
      <w:r w:rsidRPr="00590837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kn</w:t>
      </w:r>
      <w:r w:rsidRPr="00590837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predlaže</w:t>
      </w:r>
      <w:r w:rsidRPr="00590837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se</w:t>
      </w:r>
      <w:r w:rsidRPr="00590837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otplata</w:t>
      </w:r>
      <w:r w:rsidRPr="00590837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duga</w:t>
      </w:r>
      <w:r w:rsidRPr="00590837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u 24</w:t>
      </w:r>
      <w:r w:rsidRPr="00590837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mjesečne</w:t>
      </w:r>
      <w:r w:rsidRPr="00590837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rate</w:t>
      </w:r>
      <w:r w:rsidRPr="00590837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bez</w:t>
      </w:r>
      <w:r w:rsidRPr="00590837">
        <w:rPr>
          <w:rFonts w:hAnsi="Times New Roman" w:ascii="Times New Roman"/>
          <w:sz w:val="24"/>
          <w:szCs w:val="24"/>
        </w:rPr>
        <w:t xml:space="preserve"> </w:t>
      </w:r>
      <w:r w:rsidRPr="00590837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DD3D1F">
      <w:pPr>
        <w:pStyle w:val="Tijeloteksta"/>
        <w:numPr>
          <w:ilvl w:val="3"/>
          <w:numId w:val="21"/>
        </w:numPr>
        <w:tabs>
          <w:tab w:pos="426" w:val="left"/>
          <w:tab w:pos="1701" w:val="left"/>
        </w:tabs>
        <w:spacing w:lineRule="auto" w:line="297" w:before="78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DD3D1F">
        <w:rPr>
          <w:rFonts w:hAnsi="Times New Roman" w:ascii="Times New Roman"/>
          <w:w w:val="105"/>
          <w:sz w:val="24"/>
          <w:szCs w:val="24"/>
        </w:rPr>
        <w:t>Vjerovniku</w:t>
      </w:r>
      <w:r w:rsidRPr="00DD3D1F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Express</w:t>
      </w:r>
      <w:r w:rsidRPr="00DD3D1F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Une,</w:t>
      </w:r>
      <w:r w:rsidRPr="00DD3D1F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Lenin</w:t>
      </w:r>
      <w:r w:rsidRPr="00DD3D1F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1"/>
          <w:w w:val="125"/>
          <w:sz w:val="24"/>
          <w:szCs w:val="24"/>
        </w:rPr>
        <w:t>strl,</w:t>
      </w:r>
      <w:r w:rsidRPr="00DD3D1F">
        <w:rPr>
          <w:rFonts w:hAnsi="Times New Roman" w:ascii="Times New Roman"/>
          <w:spacing w:val="-47"/>
          <w:w w:val="12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Odessa</w:t>
      </w:r>
      <w:r w:rsidRPr="00DD3D1F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Ukrajina,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</w:t>
      </w:r>
      <w:r w:rsidRPr="00DD3D1F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prijavljenom</w:t>
      </w:r>
      <w:r w:rsidRPr="00DD3D1F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tražbinom</w:t>
      </w:r>
      <w:r w:rsidRPr="00DD3D1F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w w:val="111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1"/>
          <w:w w:val="105"/>
          <w:sz w:val="24"/>
          <w:szCs w:val="24"/>
        </w:rPr>
        <w:t>138.004,</w:t>
      </w:r>
      <w:r w:rsidRPr="00DD3D1F">
        <w:rPr>
          <w:rFonts w:hAnsi="Times New Roman" w:ascii="Times New Roman"/>
          <w:spacing w:val="-2"/>
          <w:w w:val="105"/>
          <w:sz w:val="24"/>
          <w:szCs w:val="24"/>
        </w:rPr>
        <w:t>55</w:t>
      </w:r>
      <w:r w:rsidRPr="00DD3D1F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predlaže</w:t>
      </w:r>
      <w:r w:rsidRPr="00DD3D1F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se</w:t>
      </w:r>
      <w:r w:rsidRPr="00DD3D1F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otplata</w:t>
      </w:r>
      <w:r w:rsidRPr="00DD3D1F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duga</w:t>
      </w:r>
      <w:r w:rsidRPr="00DD3D1F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24</w:t>
      </w:r>
      <w:r w:rsidRPr="00DD3D1F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mjesečne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rate</w:t>
      </w:r>
      <w:r w:rsidRPr="00DD3D1F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bez</w:t>
      </w:r>
      <w:r w:rsidRPr="00DD3D1F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kamate,Vjerovniku</w:t>
      </w:r>
      <w:r w:rsidRPr="00DD3D1F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Geo</w:t>
      </w:r>
      <w:r w:rsidRPr="00DD3D1F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projekt,</w:t>
      </w:r>
      <w:r w:rsidRPr="00DD3D1F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Ul.promenada</w:t>
      </w:r>
      <w:r w:rsidRPr="00DD3D1F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48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4,</w:t>
      </w:r>
      <w:r w:rsidRPr="00DD3D1F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Sremska</w:t>
      </w:r>
      <w:r w:rsidRPr="00DD3D1F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Mitrovica</w:t>
      </w:r>
      <w:r w:rsidRPr="00DD3D1F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 xml:space="preserve">Srbija, </w:t>
      </w:r>
      <w:r w:rsidRPr="00DD3D1F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</w:t>
      </w:r>
      <w:r w:rsidRPr="00DD3D1F">
        <w:rPr>
          <w:rFonts w:hAnsi="Times New Roman" w:ascii="Times New Roman"/>
          <w:w w:val="83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prijavljenom</w:t>
      </w:r>
      <w:r w:rsidRPr="00DD3D1F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tražbinom</w:t>
      </w:r>
      <w:r w:rsidRPr="00DD3D1F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od</w:t>
      </w:r>
      <w:r w:rsidRPr="00DD3D1F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DD3D1F">
        <w:rPr>
          <w:rFonts w:hAnsi="Times New Roman" w:ascii="Times New Roman"/>
          <w:w w:val="105"/>
          <w:sz w:val="24"/>
          <w:szCs w:val="24"/>
        </w:rPr>
        <w:t>3.653,43</w:t>
      </w:r>
      <w:r w:rsidRPr="00DD3D1F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kn</w:t>
      </w:r>
      <w:r w:rsidRPr="00DD3D1F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predl</w:t>
      </w:r>
      <w:r w:rsidRPr="00DD3D1F">
        <w:rPr>
          <w:rFonts w:hAnsi="Times New Roman" w:ascii="Times New Roman"/>
          <w:spacing w:val="21"/>
          <w:w w:val="105"/>
          <w:sz w:val="24"/>
          <w:szCs w:val="24"/>
        </w:rPr>
        <w:t>a</w:t>
      </w:r>
      <w:r w:rsidRPr="00DD3D1F">
        <w:rPr>
          <w:rFonts w:hAnsi="Times New Roman" w:ascii="Times New Roman"/>
          <w:w w:val="105"/>
          <w:sz w:val="24"/>
          <w:szCs w:val="24"/>
        </w:rPr>
        <w:t>že</w:t>
      </w:r>
      <w:r w:rsidRPr="00DD3D1F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se</w:t>
      </w:r>
      <w:r w:rsidRPr="00DD3D1F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otplata</w:t>
      </w:r>
      <w:r w:rsidRPr="00DD3D1F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duga</w:t>
      </w:r>
      <w:r w:rsidRPr="00DD3D1F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u</w:t>
      </w:r>
      <w:r w:rsidRPr="00DD3D1F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24</w:t>
      </w:r>
      <w:r w:rsidRPr="00DD3D1F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mjesečne</w:t>
      </w:r>
      <w:r w:rsidRPr="00DD3D1F">
        <w:rPr>
          <w:rFonts w:hAnsi="Times New Roman" w:ascii="Times New Roman"/>
          <w:w w:val="103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rate</w:t>
      </w:r>
      <w:r w:rsidRPr="00DD3D1F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bez</w:t>
      </w:r>
      <w:r w:rsidRPr="00DD3D1F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DD3D1F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59" w:val="left"/>
        </w:tabs>
        <w:spacing w:lineRule="auto" w:line="297" w:before="109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Gmb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Ship.Bugarska,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Tcankov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4"/>
          <w:w w:val="115"/>
          <w:sz w:val="24"/>
          <w:szCs w:val="24"/>
        </w:rPr>
        <w:t>1</w:t>
      </w:r>
      <w:r w:rsidRPr="00BC4718">
        <w:rPr>
          <w:rFonts w:hAnsi="Times New Roman" w:ascii="Times New Roman"/>
          <w:w w:val="115"/>
          <w:sz w:val="24"/>
          <w:szCs w:val="24"/>
        </w:rPr>
        <w:t>8/</w:t>
      </w:r>
      <w:r w:rsidRPr="00BC4718">
        <w:rPr>
          <w:rFonts w:hAnsi="Times New Roman" w:ascii="Times New Roman"/>
          <w:spacing w:val="-34"/>
          <w:w w:val="115"/>
          <w:sz w:val="24"/>
          <w:szCs w:val="24"/>
        </w:rPr>
        <w:t>1</w:t>
      </w:r>
      <w:r w:rsidRPr="00BC4718">
        <w:rPr>
          <w:rFonts w:hAnsi="Times New Roman" w:ascii="Times New Roman"/>
          <w:w w:val="115"/>
          <w:sz w:val="24"/>
          <w:szCs w:val="24"/>
        </w:rPr>
        <w:t>,</w:t>
      </w:r>
      <w:r w:rsidRPr="00BC4718">
        <w:rPr>
          <w:rFonts w:hAnsi="Times New Roman" w:ascii="Times New Roman"/>
          <w:spacing w:val="-6"/>
          <w:w w:val="11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Russe,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Bugarska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53.023,22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 se  otplata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 24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 bez</w:t>
      </w:r>
      <w:r w:rsidRPr="00BC4718">
        <w:rPr>
          <w:rFonts w:hAnsi="Times New Roman" w:ascii="Times New Roman"/>
          <w:spacing w:val="27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64" w:val="left"/>
        </w:tabs>
        <w:spacing w:lineRule="auto" w:line="289" w:before="99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Gradsko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zelenilo,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Sutjeska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Novi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9.209,24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64" w:val="left"/>
        </w:tabs>
        <w:spacing w:lineRule="auto" w:line="304" w:before="126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sz w:val="24"/>
          <w:szCs w:val="24"/>
        </w:rPr>
        <w:lastRenderedPageBreak/>
        <w:t>Vjerovniku</w:t>
      </w:r>
      <w:r w:rsidRPr="00BC4718">
        <w:rPr>
          <w:rFonts w:hAnsi="Times New Roman" w:ascii="Times New Roman"/>
          <w:spacing w:val="3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Horvat</w:t>
      </w:r>
      <w:r w:rsidRPr="00BC4718">
        <w:rPr>
          <w:rFonts w:hAnsi="Times New Roman" w:ascii="Times New Roman"/>
          <w:spacing w:val="11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EC</w:t>
      </w:r>
      <w:r w:rsidRPr="00BC4718">
        <w:rPr>
          <w:rFonts w:hAnsi="Times New Roman" w:ascii="Times New Roman"/>
          <w:spacing w:val="47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CSKI,</w:t>
      </w:r>
      <w:r w:rsidRPr="00BC4718">
        <w:rPr>
          <w:rFonts w:hAnsi="Times New Roman" w:ascii="Times New Roman"/>
          <w:spacing w:val="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Budimpešta</w:t>
      </w:r>
      <w:r w:rsidRPr="00BC4718">
        <w:rPr>
          <w:rFonts w:hAnsi="Times New Roman" w:ascii="Times New Roman"/>
          <w:spacing w:val="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bb,</w:t>
      </w:r>
      <w:r w:rsidRPr="00BC4718">
        <w:rPr>
          <w:rFonts w:hAnsi="Times New Roman" w:ascii="Times New Roman"/>
          <w:spacing w:val="39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Budimpešta</w:t>
      </w:r>
      <w:r w:rsidRPr="00BC4718">
        <w:rPr>
          <w:rFonts w:hAnsi="Times New Roman" w:ascii="Times New Roman"/>
          <w:spacing w:val="1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Mađarska,</w:t>
      </w:r>
      <w:r w:rsidRPr="00BC4718">
        <w:rPr>
          <w:rFonts w:hAnsi="Times New Roman" w:ascii="Times New Roman"/>
          <w:spacing w:val="38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s</w:t>
      </w:r>
      <w:r w:rsidRPr="00BC4718">
        <w:rPr>
          <w:rFonts w:hAnsi="Times New Roman" w:ascii="Times New Roman"/>
          <w:spacing w:val="51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prijavljenom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tražbinom</w:t>
      </w:r>
      <w:r w:rsidRPr="00BC4718">
        <w:rPr>
          <w:rFonts w:hAnsi="Times New Roman" w:ascii="Times New Roman"/>
          <w:spacing w:val="9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od</w:t>
      </w:r>
      <w:r w:rsidRPr="00BC4718">
        <w:rPr>
          <w:rFonts w:hAnsi="Times New Roman" w:ascii="Times New Roman"/>
          <w:spacing w:val="40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3.482,83</w:t>
      </w:r>
      <w:r w:rsidRPr="00BC4718">
        <w:rPr>
          <w:rFonts w:hAnsi="Times New Roman" w:ascii="Times New Roman"/>
          <w:spacing w:val="5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kn</w:t>
      </w:r>
      <w:r w:rsidRPr="00BC4718">
        <w:rPr>
          <w:rFonts w:hAnsi="Times New Roman" w:ascii="Times New Roman"/>
          <w:spacing w:val="40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predlaže</w:t>
      </w:r>
      <w:r w:rsidRPr="00BC4718">
        <w:rPr>
          <w:rFonts w:hAnsi="Times New Roman" w:ascii="Times New Roman"/>
          <w:spacing w:val="43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se</w:t>
      </w:r>
      <w:r w:rsidRPr="00BC4718">
        <w:rPr>
          <w:rFonts w:hAnsi="Times New Roman" w:ascii="Times New Roman"/>
          <w:spacing w:val="42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otplata</w:t>
      </w:r>
      <w:r w:rsidRPr="00BC4718">
        <w:rPr>
          <w:rFonts w:hAnsi="Times New Roman" w:ascii="Times New Roman"/>
          <w:spacing w:val="57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duga</w:t>
      </w:r>
      <w:r w:rsidRPr="00BC4718">
        <w:rPr>
          <w:rFonts w:hAnsi="Times New Roman" w:ascii="Times New Roman"/>
          <w:spacing w:val="8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u</w:t>
      </w:r>
      <w:r w:rsidRPr="00BC4718">
        <w:rPr>
          <w:rFonts w:hAnsi="Times New Roman" w:ascii="Times New Roman"/>
          <w:spacing w:val="3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24</w:t>
      </w:r>
      <w:r w:rsidRPr="00BC4718">
        <w:rPr>
          <w:rFonts w:hAnsi="Times New Roman" w:ascii="Times New Roman"/>
          <w:spacing w:val="4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mjesečne </w:t>
      </w:r>
      <w:r w:rsidRPr="00BC4718">
        <w:rPr>
          <w:rFonts w:hAnsi="Times New Roman" w:ascii="Times New Roman"/>
          <w:spacing w:val="5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rate </w:t>
      </w:r>
      <w:r w:rsidRPr="00BC4718">
        <w:rPr>
          <w:rFonts w:hAnsi="Times New Roman" w:ascii="Times New Roman"/>
          <w:spacing w:val="4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bez</w:t>
      </w:r>
      <w:r w:rsidRPr="00BC4718">
        <w:rPr>
          <w:rFonts w:hAnsi="Times New Roman" w:ascii="Times New Roman"/>
          <w:spacing w:val="25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64" w:val="left"/>
        </w:tabs>
        <w:spacing w:lineRule="auto" w:line="301" w:before="102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Hrvatski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registar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brodova,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Marasovićeva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67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Split,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4601923208,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0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63.854,25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 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68" w:val="left"/>
        </w:tabs>
        <w:spacing w:lineRule="auto" w:line="294" w:before="104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IHP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Prahovo,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Krajiška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Prahovo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1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0.</w:t>
      </w:r>
      <w:r w:rsidRPr="00BC4718">
        <w:rPr>
          <w:rFonts w:hAnsi="Times New Roman" w:ascii="Times New Roman"/>
          <w:spacing w:val="-2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88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92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68" w:val="left"/>
        </w:tabs>
        <w:spacing w:lineRule="auto" w:line="289" w:before="121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IMT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Russe,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Velboujd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str.,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Russe,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Bugarska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2.498,55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73" w:val="left"/>
        </w:tabs>
        <w:spacing w:lineRule="auto" w:line="299" w:before="126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Jugoagent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Beograd,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Mihajla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Pupina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7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65A,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3.86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,40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73" w:val="left"/>
        </w:tabs>
        <w:spacing w:lineRule="auto" w:line="297" w:before="107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Jugoslavenski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Registar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Brodova,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Narodnih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heroja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30,</w:t>
      </w:r>
      <w:r w:rsidRPr="00BC4718">
        <w:rPr>
          <w:rFonts w:hAnsi="Times New Roman" w:ascii="Times New Roman"/>
          <w:spacing w:val="-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·Beograd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tražbinom-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6.139,78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·</w:t>
      </w:r>
      <w:r w:rsidRPr="00BC4718">
        <w:rPr>
          <w:rFonts w:hAnsi="Times New Roman" w:ascii="Times New Roman"/>
          <w:spacing w:val="-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6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78" w:val="left"/>
        </w:tabs>
        <w:spacing w:lineRule="auto" w:line="297" w:before="114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Jugoslavensko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>R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ečno </w:t>
      </w:r>
      <w:r w:rsidRPr="00BC4718">
        <w:rPr>
          <w:rFonts w:hAnsi="Times New Roman" w:ascii="Times New Roman"/>
          <w:w w:val="105"/>
          <w:sz w:val="24"/>
          <w:szCs w:val="24"/>
        </w:rPr>
        <w:t>Brodarstvo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Kneza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Miloša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82,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23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39.979,53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78" w:val="left"/>
        </w:tabs>
        <w:spacing w:lineRule="auto" w:line="292" w:before="114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Kompanija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Stokić,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Obala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K.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Petra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Veliko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Gradište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1.997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tabs>
          <w:tab w:pos="426" w:val="left"/>
        </w:tabs>
        <w:spacing w:lineRule="auto" w:line="297" w:before="109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Livamex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Shipping,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P.O.Box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30,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Tulcea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Rumunjska,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5.538,98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7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87" w:val="left"/>
        </w:tabs>
        <w:spacing w:lineRule="auto" w:line="285" w:before="99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Luka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Bačka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palanka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Drugo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željeznička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naselje,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Bačka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palanka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  7.</w:t>
      </w:r>
      <w:r w:rsidRPr="00BC4718">
        <w:rPr>
          <w:rFonts w:hAnsi="Times New Roman" w:ascii="Times New Roman"/>
          <w:spacing w:val="-2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79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61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92" w:val="left"/>
        </w:tabs>
        <w:spacing w:lineRule="auto" w:line="285" w:before="121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Luka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Brčko,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Lučka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Brčko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BIH,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62.073,05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predla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že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97" w:val="left"/>
        </w:tabs>
        <w:spacing w:lineRule="auto" w:line="292" w:before="121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Luka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Dunav,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Cara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Nikolaja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84,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Bogojevo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4.420,</w:t>
      </w:r>
      <w:r w:rsidRPr="00BC4718">
        <w:rPr>
          <w:rFonts w:hAnsi="Times New Roman" w:ascii="Times New Roman"/>
          <w:spacing w:val="-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51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9E12E2">
      <w:pPr>
        <w:pStyle w:val="Tijeloteksta"/>
        <w:numPr>
          <w:ilvl w:val="0"/>
          <w:numId w:val="20"/>
        </w:numPr>
        <w:tabs>
          <w:tab w:pos="426" w:val="left"/>
          <w:tab w:pos="1134" w:val="left"/>
        </w:tabs>
        <w:spacing w:before="45"/>
        <w:ind w:hanging="555" w:left="1134"/>
        <w:rPr>
          <w:rFonts w:hAnsi="Times New Roman" w:ascii="Times New Roman"/>
          <w:w w:val="105"/>
          <w:sz w:val="24"/>
          <w:szCs w:val="24"/>
        </w:rPr>
      </w:pPr>
      <w:r w:rsidRPr="009E12E2">
        <w:rPr>
          <w:rFonts w:hAnsi="Times New Roman" w:ascii="Times New Roman"/>
          <w:w w:val="110"/>
          <w:sz w:val="24"/>
          <w:szCs w:val="24"/>
        </w:rPr>
        <w:t>Vjerovniku</w:t>
      </w:r>
      <w:r w:rsidRPr="009E12E2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Luka</w:t>
      </w:r>
      <w:r w:rsidRPr="009E12E2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Dunav,</w:t>
      </w:r>
      <w:r w:rsidRPr="009E12E2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Dunav</w:t>
      </w:r>
      <w:r w:rsidRPr="009E12E2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spacing w:val="-63"/>
          <w:w w:val="135"/>
          <w:sz w:val="24"/>
          <w:szCs w:val="24"/>
        </w:rPr>
        <w:t>1</w:t>
      </w:r>
      <w:r w:rsidRPr="009E12E2">
        <w:rPr>
          <w:rFonts w:hAnsi="Times New Roman" w:ascii="Times New Roman"/>
          <w:w w:val="135"/>
          <w:sz w:val="24"/>
          <w:szCs w:val="24"/>
        </w:rPr>
        <w:t>,</w:t>
      </w:r>
      <w:r w:rsidRPr="009E12E2">
        <w:rPr>
          <w:rFonts w:hAnsi="Times New Roman" w:ascii="Times New Roman"/>
          <w:spacing w:val="-8"/>
          <w:w w:val="13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Pančeva</w:t>
      </w:r>
      <w:r w:rsidRPr="009E12E2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Srbija,</w:t>
      </w:r>
      <w:r w:rsidRPr="009E12E2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s</w:t>
      </w:r>
      <w:r w:rsidRPr="009E12E2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prijavljenom</w:t>
      </w:r>
      <w:r w:rsidRPr="009E12E2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tražbinom</w:t>
      </w:r>
      <w:r w:rsidRPr="009E12E2">
        <w:rPr>
          <w:rFonts w:hAnsi="Times New Roman" w:ascii="Times New Roman"/>
          <w:spacing w:val="52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10"/>
          <w:sz w:val="24"/>
          <w:szCs w:val="24"/>
        </w:rPr>
        <w:t>od</w:t>
      </w:r>
      <w:r>
        <w:rPr>
          <w:rFonts w:hAnsi="Times New Roman" w:ascii="Times New Roman"/>
          <w:w w:val="110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29.01</w:t>
      </w:r>
      <w:r w:rsidRPr="009E12E2">
        <w:rPr>
          <w:rFonts w:hAnsi="Times New Roman" w:ascii="Times New Roman"/>
          <w:spacing w:val="-52"/>
          <w:w w:val="105"/>
          <w:sz w:val="24"/>
          <w:szCs w:val="24"/>
        </w:rPr>
        <w:t>1</w:t>
      </w:r>
      <w:r w:rsidRPr="009E12E2">
        <w:rPr>
          <w:rFonts w:hAnsi="Times New Roman" w:ascii="Times New Roman"/>
          <w:spacing w:val="-20"/>
          <w:w w:val="105"/>
          <w:sz w:val="24"/>
          <w:szCs w:val="24"/>
        </w:rPr>
        <w:t>,</w:t>
      </w:r>
      <w:r w:rsidRPr="009E12E2">
        <w:rPr>
          <w:rFonts w:hAnsi="Times New Roman" w:ascii="Times New Roman"/>
          <w:w w:val="105"/>
          <w:sz w:val="24"/>
          <w:szCs w:val="24"/>
        </w:rPr>
        <w:t>97</w:t>
      </w:r>
      <w:r w:rsidRPr="009E12E2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kn,</w:t>
      </w:r>
      <w:r w:rsidRPr="009E12E2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predlaže</w:t>
      </w:r>
      <w:r w:rsidRPr="009E12E2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se</w:t>
      </w:r>
      <w:r w:rsidRPr="009E12E2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otplata</w:t>
      </w:r>
      <w:r w:rsidRPr="009E12E2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duga</w:t>
      </w:r>
      <w:r w:rsidRPr="009E12E2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u</w:t>
      </w:r>
      <w:r w:rsidRPr="009E12E2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24</w:t>
      </w:r>
      <w:r w:rsidRPr="009E12E2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mjesečne</w:t>
      </w:r>
      <w:r w:rsidRPr="009E12E2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rate</w:t>
      </w:r>
      <w:r w:rsidRPr="009E12E2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bez</w:t>
      </w:r>
      <w:r w:rsidRPr="009E12E2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9E12E2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1134" w:val="left"/>
        </w:tabs>
        <w:spacing w:lineRule="auto" w:line="280" w:before="174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Vjerovniku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Luka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Leget,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Jarački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put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10,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Sremska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Mitrovica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54.417,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20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 otplata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8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1134" w:val="left"/>
        </w:tabs>
        <w:spacing w:lineRule="auto" w:line="280" w:before="135"/>
        <w:ind w:hanging="555" w:right="48" w:left="113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Lukoil,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Teodor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Aleksandrov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Sofia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Bugarska,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s 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79.028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85" w:before="139"/>
        <w:ind w:hanging="426" w:right="4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Malli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ship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AG,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Sq.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Unrii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street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2,  Giurgiu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Rumunjska,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2.059,48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94" w:before="145"/>
        <w:ind w:hanging="426" w:right="4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Meridian,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Krajiška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brigada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Banja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luka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BIH,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27.777,67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 24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89" w:before="126"/>
        <w:ind w:hanging="426" w:right="4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MIP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Grading,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UI.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13.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oktobar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22.714,</w:t>
      </w:r>
      <w:r w:rsidRPr="00BC4718">
        <w:rPr>
          <w:rFonts w:hAnsi="Times New Roman" w:ascii="Times New Roman"/>
          <w:spacing w:val="-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11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92" w:before="135"/>
        <w:ind w:hanging="426" w:right="4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Mondoluka  plus,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Dunavski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kej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7,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13.330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5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9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590837">
      <w:pPr>
        <w:pStyle w:val="Tijeloteksta"/>
        <w:numPr>
          <w:ilvl w:val="0"/>
          <w:numId w:val="20"/>
        </w:numPr>
        <w:tabs>
          <w:tab w:pos="426" w:val="left"/>
          <w:tab w:pos="497" w:val="left"/>
        </w:tabs>
        <w:spacing w:lineRule="exact" w:line="97" w:before="133"/>
        <w:ind w:hanging="426" w:left="426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 xml:space="preserve">Vjerovniku 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Motorad,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Sentandrejski 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35,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Novi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>
        <w:rPr>
          <w:rFonts w:hAnsi="Times New Roman" w:ascii="Times New Roman"/>
          <w:w w:val="105"/>
          <w:sz w:val="24"/>
          <w:szCs w:val="24"/>
        </w:rPr>
        <w:t>prijavljeno</w:t>
      </w:r>
      <w:r w:rsidRPr="00BC4718">
        <w:rPr>
          <w:rFonts w:hAnsi="Times New Roman" w:ascii="Times New Roman"/>
          <w:w w:val="105"/>
          <w:sz w:val="24"/>
          <w:szCs w:val="24"/>
        </w:rPr>
        <w:t>m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</w:p>
    <w:p w:rsidRDefault="00CB6349" w:rsidP="00CB6349" w:rsidR="00CB6349" w:rsidRPr="00BC4718">
      <w:pPr>
        <w:pStyle w:val="Tijeloteksta"/>
        <w:tabs>
          <w:tab w:pos="426" w:val="left"/>
          <w:tab w:pos="497" w:val="left"/>
        </w:tabs>
        <w:spacing w:lineRule="exact" w:line="97" w:before="133"/>
        <w:ind w:left="42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w w:val="105"/>
          <w:sz w:val="24"/>
          <w:szCs w:val="24"/>
        </w:rPr>
        <w:t xml:space="preserve">tražbinom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3.785,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 predlaže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>
        <w:rPr>
          <w:rFonts w:hAnsi="Times New Roman" w:ascii="Times New Roman"/>
          <w:spacing w:val="20"/>
          <w:w w:val="105"/>
          <w:sz w:val="24"/>
          <w:szCs w:val="24"/>
        </w:rPr>
        <w:t>k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amate, 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</w:p>
    <w:p w:rsidRDefault="00CB6349" w:rsidP="00CB6349" w:rsidR="00CB6349" w:rsidRPr="00BC4718">
      <w:pPr>
        <w:tabs>
          <w:tab w:pos="426" w:val="left"/>
        </w:tabs>
        <w:spacing w:before="5"/>
        <w:ind w:hanging="426" w:left="426"/>
        <w:rPr>
          <w:rFonts w:eastAsia="Arial"/>
        </w:rPr>
      </w:pP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92" w:val="left"/>
        </w:tabs>
        <w:spacing w:lineRule="auto" w:line="285"/>
        <w:ind w:hanging="426" w:right="33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Napredak,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Dunavska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obala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Apatin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46.992,24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87" w:val="left"/>
        </w:tabs>
        <w:spacing w:lineRule="auto" w:line="289" w:before="135"/>
        <w:ind w:hanging="426" w:right="33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Odvjetnik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Tomić,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Bulevar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Despota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Stefana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5,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 tražbinom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3.200,</w:t>
      </w:r>
      <w:r w:rsidRPr="00BC4718">
        <w:rPr>
          <w:rFonts w:hAnsi="Times New Roman" w:ascii="Times New Roman"/>
          <w:w w:val="105"/>
          <w:sz w:val="24"/>
          <w:szCs w:val="24"/>
        </w:rPr>
        <w:t>71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</w:t>
      </w:r>
      <w:r w:rsidRPr="00BC4718">
        <w:rPr>
          <w:rFonts w:hAnsi="Times New Roman" w:ascii="Times New Roman"/>
          <w:spacing w:val="-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4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83" w:val="left"/>
        </w:tabs>
        <w:spacing w:lineRule="auto" w:line="294" w:before="135"/>
        <w:ind w:hanging="426" w:right="33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Periska!,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Dečanska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13/6,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2.195,70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78" w:val="left"/>
        </w:tabs>
        <w:spacing w:lineRule="auto" w:line="294" w:before="135"/>
        <w:ind w:hanging="426" w:right="33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Team,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Karađorđeva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65,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Beograd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3.709,</w:t>
      </w:r>
      <w:r w:rsidRPr="00BC4718">
        <w:rPr>
          <w:rFonts w:hAnsi="Times New Roman" w:ascii="Times New Roman"/>
          <w:w w:val="105"/>
          <w:sz w:val="24"/>
          <w:szCs w:val="24"/>
        </w:rPr>
        <w:t>96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73" w:val="left"/>
        </w:tabs>
        <w:spacing w:lineRule="auto" w:line="294" w:before="130"/>
        <w:ind w:hanging="426" w:right="33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S.C.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Nord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Marine,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Cladirea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Bursa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Etaj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76"/>
          <w:w w:val="145"/>
          <w:sz w:val="24"/>
          <w:szCs w:val="24"/>
        </w:rPr>
        <w:t>1</w:t>
      </w:r>
      <w:r w:rsidRPr="00BC4718">
        <w:rPr>
          <w:rFonts w:hAnsi="Times New Roman" w:ascii="Times New Roman"/>
          <w:w w:val="145"/>
          <w:sz w:val="24"/>
          <w:szCs w:val="24"/>
        </w:rPr>
        <w:t>,</w:t>
      </w:r>
      <w:r w:rsidRPr="00BC4718">
        <w:rPr>
          <w:rFonts w:hAnsi="Times New Roman" w:ascii="Times New Roman"/>
          <w:spacing w:val="6"/>
          <w:w w:val="14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Constanta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Rumunjska,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8.584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31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 duga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 rate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59" w:val="left"/>
        </w:tabs>
        <w:spacing w:lineRule="auto" w:line="287" w:before="126"/>
        <w:ind w:hanging="426" w:right="33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S.C.Trans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vest,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Turnu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Severin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Drobeta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Rumunjska,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22.809,</w:t>
      </w:r>
      <w:r w:rsidRPr="00BC4718">
        <w:rPr>
          <w:rFonts w:hAnsi="Times New Roman" w:ascii="Times New Roman"/>
          <w:spacing w:val="-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 predlaže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 otplata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  <w:tab w:pos="454" w:val="left"/>
        </w:tabs>
        <w:spacing w:lineRule="auto" w:line="287" w:before="123"/>
        <w:ind w:hanging="426" w:right="33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SC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Ryan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Shipp,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Alea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Mercur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8,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Galati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Rumunjska,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tražbinom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9.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99,22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89" w:before="73"/>
        <w:ind w:hanging="426" w:right="119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Sipo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Trading,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Agapinoros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Nicosia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Ciprus,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1.2</w:t>
      </w:r>
      <w:r w:rsidRPr="00BC4718">
        <w:rPr>
          <w:rFonts w:hAnsi="Times New Roman" w:ascii="Times New Roman"/>
          <w:spacing w:val="-2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50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89" w:before="130"/>
        <w:ind w:hanging="426" w:right="12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SKM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shipp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Vidin,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21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Knaizdondukov, 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Vidin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Bugarska,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3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52,74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86" w:before="130"/>
        <w:ind w:hanging="426" w:right="11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Tomitrade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Šalinačka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Smederevo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3.368,81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882D4B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84" w:before="128"/>
        <w:ind w:hanging="426" w:right="120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Tradetrans,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Durring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25,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Reni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Ukrajina,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 prijavljenom  tražbinom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7.853,</w:t>
      </w:r>
      <w:r w:rsidRPr="00BC4718">
        <w:rPr>
          <w:rFonts w:hAnsi="Times New Roman" w:ascii="Times New Roman"/>
          <w:w w:val="105"/>
          <w:sz w:val="24"/>
          <w:szCs w:val="24"/>
        </w:rPr>
        <w:t>94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 bez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94" w:before="135"/>
        <w:ind w:hanging="426" w:right="117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TTS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Transport,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27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Vaselor,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Bukurešt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Rumunjska,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2.523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05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94" w:before="125"/>
        <w:ind w:hanging="426" w:right="12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Veston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Ent.Llp,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Shepards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market,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London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Engleska,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4.54</w:t>
      </w:r>
      <w:r w:rsidRPr="00BC4718">
        <w:rPr>
          <w:rFonts w:hAnsi="Times New Roman" w:ascii="Times New Roman"/>
          <w:spacing w:val="-17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84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89" w:before="125"/>
        <w:ind w:hanging="426" w:right="119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Vojvodinainspekt,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Bulevar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oslobođenja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Novi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5.299,96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22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 bez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89" w:before="130"/>
        <w:ind w:hanging="426" w:right="14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Željezara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Smederevo,</w:t>
      </w:r>
      <w:r w:rsidRPr="00BC4718">
        <w:rPr>
          <w:rFonts w:hAnsi="Times New Roman" w:ascii="Times New Roman"/>
          <w:spacing w:val="-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·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R</w:t>
      </w:r>
      <w:r w:rsidRPr="00BC4718">
        <w:rPr>
          <w:rFonts w:hAnsi="Times New Roman" w:ascii="Times New Roman"/>
          <w:w w:val="105"/>
          <w:sz w:val="24"/>
          <w:szCs w:val="24"/>
        </w:rPr>
        <w:t>adinac,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Smederevo</w:t>
      </w:r>
      <w:r w:rsidRPr="00BC4718">
        <w:rPr>
          <w:rFonts w:hAnsi="Times New Roman" w:ascii="Times New Roman"/>
          <w:spacing w:val="-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'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Srbija;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378,57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24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tabs>
          <w:tab w:pos="1134" w:val="left"/>
        </w:tabs>
        <w:spacing w:before="10"/>
        <w:ind w:left="1134"/>
        <w:rPr>
          <w:rFonts w:eastAsia="Arial"/>
        </w:rPr>
      </w:pPr>
    </w:p>
    <w:p w:rsidRDefault="00CB6349" w:rsidP="00CB6349" w:rsidR="00CB6349" w:rsidRPr="00BC4718">
      <w:pPr>
        <w:pStyle w:val="Tijeloteksta"/>
        <w:numPr>
          <w:ilvl w:val="1"/>
          <w:numId w:val="21"/>
        </w:numPr>
        <w:tabs>
          <w:tab w:pos="1134" w:val="left"/>
          <w:tab w:pos="1899" w:val="left"/>
          <w:tab w:pos="4153" w:val="left"/>
        </w:tabs>
        <w:ind w:firstLine="0" w:left="1134"/>
        <w:jc w:val="left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sz w:val="24"/>
          <w:szCs w:val="24"/>
        </w:rPr>
        <w:t>Vjerovnici</w:t>
      </w:r>
      <w:r w:rsidRPr="00BC4718">
        <w:rPr>
          <w:rFonts w:hAnsi="Times New Roman" w:ascii="Times New Roman"/>
          <w:spacing w:val="5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s</w:t>
      </w:r>
      <w:r w:rsidRPr="00BC4718">
        <w:rPr>
          <w:rFonts w:hAnsi="Times New Roman" w:ascii="Times New Roman"/>
          <w:spacing w:val="29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zalogom</w:t>
      </w:r>
      <w:r w:rsidRPr="00BC4718">
        <w:rPr>
          <w:rFonts w:hAnsi="Times New Roman" w:ascii="Times New Roman"/>
          <w:sz w:val="24"/>
          <w:szCs w:val="24"/>
        </w:rPr>
        <w:tab/>
        <w:t>·</w:t>
      </w:r>
    </w:p>
    <w:p w:rsidRDefault="00CB6349" w:rsidP="00CB6349" w:rsidR="00CB6349" w:rsidRPr="00BC4718">
      <w:pPr>
        <w:pStyle w:val="Tijeloteksta"/>
        <w:numPr>
          <w:ilvl w:val="2"/>
          <w:numId w:val="21"/>
        </w:numPr>
        <w:tabs>
          <w:tab w:pos="426" w:val="left"/>
        </w:tabs>
        <w:spacing w:lineRule="auto" w:line="289" w:before="178"/>
        <w:ind w:hanging="426" w:right="145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sz w:val="24"/>
          <w:szCs w:val="24"/>
        </w:rPr>
        <w:t>Vjerovniku</w:t>
      </w:r>
      <w:r w:rsidRPr="00BC4718">
        <w:rPr>
          <w:rFonts w:hAnsi="Times New Roman" w:ascii="Times New Roman"/>
          <w:spacing w:val="1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Hrvoje</w:t>
      </w:r>
      <w:r w:rsidRPr="00BC4718">
        <w:rPr>
          <w:rFonts w:hAnsi="Times New Roman" w:ascii="Times New Roman"/>
          <w:spacing w:val="3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Pavlak,</w:t>
      </w:r>
      <w:r w:rsidRPr="00BC4718">
        <w:rPr>
          <w:rFonts w:hAnsi="Times New Roman" w:ascii="Times New Roman"/>
          <w:spacing w:val="28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Zibelska</w:t>
      </w:r>
      <w:r w:rsidRPr="00BC4718">
        <w:rPr>
          <w:rFonts w:hAnsi="Times New Roman" w:ascii="Times New Roman"/>
          <w:spacing w:val="50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20</w:t>
      </w:r>
      <w:r w:rsidRPr="00BC4718">
        <w:rPr>
          <w:rFonts w:hAnsi="Times New Roman" w:ascii="Times New Roman"/>
          <w:spacing w:val="21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Sisak,</w:t>
      </w:r>
      <w:r w:rsidRPr="00BC4718">
        <w:rPr>
          <w:rFonts w:hAnsi="Times New Roman" w:ascii="Times New Roman"/>
          <w:spacing w:val="3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OIB</w:t>
      </w:r>
      <w:r w:rsidRPr="00BC4718">
        <w:rPr>
          <w:rFonts w:hAnsi="Times New Roman" w:ascii="Times New Roman"/>
          <w:spacing w:val="3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24798773242,</w:t>
      </w:r>
      <w:r w:rsidRPr="00BC4718">
        <w:rPr>
          <w:rFonts w:hAnsi="Times New Roman" w:ascii="Times New Roman"/>
          <w:spacing w:val="5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s</w:t>
      </w:r>
      <w:r w:rsidRPr="00BC4718">
        <w:rPr>
          <w:rFonts w:hAnsi="Times New Roman" w:ascii="Times New Roman"/>
          <w:spacing w:val="33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prijavljenom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tražbinom</w:t>
      </w:r>
      <w:r w:rsidRPr="00BC4718">
        <w:rPr>
          <w:rFonts w:hAnsi="Times New Roman" w:ascii="Times New Roman"/>
          <w:spacing w:val="3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sz w:val="24"/>
          <w:szCs w:val="24"/>
        </w:rPr>
        <w:t>1</w:t>
      </w:r>
      <w:r w:rsidRPr="00BC4718">
        <w:rPr>
          <w:rFonts w:hAnsi="Times New Roman" w:ascii="Times New Roman"/>
          <w:sz w:val="24"/>
          <w:szCs w:val="24"/>
        </w:rPr>
        <w:t>80.077,44</w:t>
      </w:r>
      <w:r w:rsidRPr="00BC4718">
        <w:rPr>
          <w:rFonts w:hAnsi="Times New Roman" w:ascii="Times New Roman"/>
          <w:spacing w:val="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kn</w:t>
      </w:r>
      <w:r w:rsidRPr="00BC4718">
        <w:rPr>
          <w:rFonts w:hAnsi="Times New Roman" w:ascii="Times New Roman"/>
          <w:spacing w:val="42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predlaže</w:t>
      </w:r>
      <w:r w:rsidRPr="00BC4718">
        <w:rPr>
          <w:rFonts w:hAnsi="Times New Roman" w:ascii="Times New Roman"/>
          <w:spacing w:val="47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se</w:t>
      </w:r>
      <w:r w:rsidRPr="00BC4718">
        <w:rPr>
          <w:rFonts w:hAnsi="Times New Roman" w:ascii="Times New Roman"/>
          <w:spacing w:val="46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otplata  duga</w:t>
      </w:r>
      <w:r w:rsidRPr="00BC4718">
        <w:rPr>
          <w:rFonts w:hAnsi="Times New Roman" w:ascii="Times New Roman"/>
          <w:spacing w:val="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u</w:t>
      </w:r>
      <w:r w:rsidRPr="00BC4718">
        <w:rPr>
          <w:rFonts w:hAnsi="Times New Roman" w:ascii="Times New Roman"/>
          <w:spacing w:val="44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3"/>
          <w:sz w:val="24"/>
          <w:szCs w:val="24"/>
        </w:rPr>
        <w:t>1</w:t>
      </w:r>
      <w:r w:rsidRPr="00BC4718">
        <w:rPr>
          <w:rFonts w:hAnsi="Times New Roman" w:ascii="Times New Roman"/>
          <w:sz w:val="24"/>
          <w:szCs w:val="24"/>
        </w:rPr>
        <w:t>2</w:t>
      </w:r>
      <w:r w:rsidRPr="00BC4718">
        <w:rPr>
          <w:rFonts w:hAnsi="Times New Roman" w:ascii="Times New Roman"/>
          <w:spacing w:val="4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mjesečnih</w:t>
      </w:r>
      <w:r w:rsidRPr="00BC4718">
        <w:rPr>
          <w:rFonts w:hAnsi="Times New Roman" w:ascii="Times New Roman"/>
          <w:spacing w:val="5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rata</w:t>
      </w:r>
      <w:r w:rsidRPr="00BC4718">
        <w:rPr>
          <w:rFonts w:hAnsi="Times New Roman" w:ascii="Times New Roman"/>
          <w:spacing w:val="47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uz</w:t>
      </w:r>
      <w:r w:rsidRPr="00BC4718">
        <w:rPr>
          <w:rFonts w:hAnsi="Times New Roman" w:ascii="Times New Roman"/>
          <w:spacing w:val="41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obračun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 xml:space="preserve">ugovorene </w:t>
      </w:r>
      <w:r w:rsidRPr="00BC4718">
        <w:rPr>
          <w:rFonts w:hAnsi="Times New Roman" w:ascii="Times New Roman"/>
          <w:spacing w:val="51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21"/>
        </w:numPr>
        <w:tabs>
          <w:tab w:pos="426" w:val="left"/>
        </w:tabs>
        <w:spacing w:lineRule="auto" w:line="284" w:before="11"/>
        <w:ind w:hanging="426" w:right="146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 MNF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Vrbik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06038656972,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551.200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uz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ugovorene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spacing w:before="3"/>
        <w:rPr>
          <w:rFonts w:eastAsia="Arial"/>
        </w:rPr>
      </w:pPr>
    </w:p>
    <w:p w:rsidRDefault="00CB6349" w:rsidP="00CB6349" w:rsidR="00CB6349" w:rsidRPr="00BC4718">
      <w:pPr>
        <w:pStyle w:val="Naslov2"/>
        <w:keepNext w:val="false"/>
        <w:widowControl w:val="false"/>
        <w:numPr>
          <w:ilvl w:val="1"/>
          <w:numId w:val="19"/>
        </w:numPr>
        <w:tabs>
          <w:tab w:pos="1904" w:val="left"/>
        </w:tabs>
        <w:spacing w:after="0" w:before="0"/>
        <w:jc w:val="left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BC4718">
        <w:rPr>
          <w:rFonts w:cs="Times New Roman" w:hAnsi="Times New Roman" w:ascii="Times New Roman"/>
          <w:sz w:val="24"/>
          <w:szCs w:val="24"/>
        </w:rPr>
        <w:t>Ostali</w:t>
      </w:r>
      <w:r w:rsidRPr="00BC4718">
        <w:rPr>
          <w:rFonts w:cs="Times New Roman" w:hAnsi="Times New Roman" w:ascii="Times New Roman"/>
          <w:spacing w:val="-10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dobavljači</w:t>
      </w:r>
    </w:p>
    <w:p w:rsidRDefault="00CB6349" w:rsidP="00CB6349" w:rsidR="00CB6349" w:rsidRPr="00BC4718">
      <w:pPr>
        <w:spacing w:before="11"/>
        <w:rPr>
          <w:rFonts w:eastAsia="Arial"/>
          <w:b/>
          <w:bCs/>
        </w:rPr>
      </w:pP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86"/>
        <w:ind w:hanging="426" w:right="125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Amaremus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 Karlovačka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cesta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28A,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49874948763,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1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2.910,84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3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2.034,68,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876,</w:t>
      </w:r>
      <w:r w:rsidRPr="00BC4718">
        <w:rPr>
          <w:rFonts w:hAnsi="Times New Roman" w:ascii="Times New Roman"/>
          <w:spacing w:val="-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kamate.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81" w:before="14"/>
        <w:ind w:hanging="426" w:right="13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Atest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biro,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Uslužni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Vedran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Mrazovac,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M.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Goričkog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23,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3112628791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>5,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49.377,</w:t>
      </w:r>
      <w:r w:rsidRPr="00BC4718">
        <w:rPr>
          <w:rFonts w:hAnsi="Times New Roman" w:ascii="Times New Roman"/>
          <w:spacing w:val="-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69,9%</w:t>
      </w:r>
      <w:r w:rsidRPr="00BC4718">
        <w:rPr>
          <w:rFonts w:hAnsi="Times New Roman" w:ascii="Times New Roman"/>
          <w:spacing w:val="21"/>
          <w:w w:val="9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34.5</w:t>
      </w:r>
      <w:r w:rsidRPr="00BC4718">
        <w:rPr>
          <w:rFonts w:hAnsi="Times New Roman" w:ascii="Times New Roman"/>
          <w:spacing w:val="-2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52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4.862,48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w w:val="9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 bez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  <w:tab w:pos="9070" w:val="left"/>
        </w:tabs>
        <w:spacing w:lineRule="auto" w:line="275" w:before="128"/>
        <w:ind w:hanging="426" w:right="262" w:left="426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Auto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Andreić,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Danijel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Andreić,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Sela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35058382311,</w:t>
      </w:r>
      <w:r w:rsidRPr="00BC4718">
        <w:rPr>
          <w:rFonts w:hAnsi="Times New Roman" w:ascii="Times New Roman"/>
          <w:spacing w:val="-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7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50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78,64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33,86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otplatiti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4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rPr>
          <w:rFonts w:eastAsia="Arial"/>
        </w:rPr>
      </w:pP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82"/>
        <w:ind w:hanging="426" w:right="114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Auto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Arbanas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Sisačka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45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V.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Gorica,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98352441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242,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3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3.646,26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69,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4"/>
          <w:w w:val="131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2.548,</w:t>
      </w:r>
      <w:r w:rsidRPr="00BC4718">
        <w:rPr>
          <w:rFonts w:hAnsi="Times New Roman" w:ascii="Times New Roman"/>
          <w:w w:val="105"/>
          <w:sz w:val="24"/>
          <w:szCs w:val="24"/>
        </w:rPr>
        <w:t>74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1.097,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52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7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83" w:before="129"/>
        <w:ind w:hanging="426" w:right="140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Autoklub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Vatrogasna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86649321303,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625,00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436,88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kn, 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1"/>
          <w:w w:val="8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88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13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bez 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 kamate,</w:t>
      </w:r>
    </w:p>
    <w:p w:rsidRDefault="00CB6349" w:rsidP="00CB6349" w:rsidR="00CB6349" w:rsidRPr="00882D4B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91" w:before="132"/>
        <w:ind w:hanging="426" w:right="119" w:left="426"/>
        <w:jc w:val="both"/>
        <w:rPr>
          <w:rFonts w:hAnsi="Times New Roman" w:ascii="Times New Roman"/>
          <w:sz w:val="24"/>
          <w:szCs w:val="24"/>
        </w:rPr>
      </w:pPr>
      <w:r w:rsidRPr="00882D4B">
        <w:rPr>
          <w:rFonts w:hAnsi="Times New Roman" w:ascii="Times New Roman"/>
          <w:w w:val="110"/>
          <w:sz w:val="24"/>
          <w:szCs w:val="24"/>
        </w:rPr>
        <w:t>Vjerovniku</w:t>
      </w:r>
      <w:r w:rsidRPr="00882D4B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Autoservis</w:t>
      </w:r>
      <w:r w:rsidRPr="00882D4B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Balinčić</w:t>
      </w:r>
      <w:r w:rsidRPr="00882D4B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d.o.o.,</w:t>
      </w:r>
      <w:r w:rsidRPr="00882D4B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Vatrogasna</w:t>
      </w:r>
      <w:r w:rsidRPr="00882D4B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2</w:t>
      </w:r>
      <w:r w:rsidRPr="00882D4B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Sisak,</w:t>
      </w:r>
      <w:r w:rsidRPr="00882D4B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OIB</w:t>
      </w:r>
      <w:r w:rsidRPr="00882D4B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spacing w:val="-3"/>
          <w:w w:val="110"/>
          <w:sz w:val="24"/>
          <w:szCs w:val="24"/>
        </w:rPr>
        <w:t>38480559610,</w:t>
      </w:r>
      <w:r w:rsidRPr="00882D4B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s</w:t>
      </w:r>
      <w:r w:rsidRPr="00882D4B">
        <w:rPr>
          <w:rFonts w:hAnsi="Times New Roman" w:ascii="Times New Roman"/>
          <w:spacing w:val="23"/>
          <w:w w:val="88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prijavljenom</w:t>
      </w:r>
      <w:r w:rsidRPr="00882D4B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tražbinom</w:t>
      </w:r>
      <w:r w:rsidRPr="00882D4B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od</w:t>
      </w:r>
      <w:r w:rsidRPr="00882D4B">
        <w:rPr>
          <w:rFonts w:hAnsi="Times New Roman" w:ascii="Times New Roman"/>
          <w:spacing w:val="50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spacing w:val="-4"/>
          <w:w w:val="110"/>
          <w:sz w:val="24"/>
          <w:szCs w:val="24"/>
        </w:rPr>
        <w:t>6.01</w:t>
      </w:r>
      <w:r w:rsidRPr="00882D4B">
        <w:rPr>
          <w:rFonts w:hAnsi="Times New Roman" w:ascii="Times New Roman"/>
          <w:spacing w:val="-5"/>
          <w:w w:val="110"/>
          <w:sz w:val="24"/>
          <w:szCs w:val="24"/>
        </w:rPr>
        <w:t>7,00</w:t>
      </w:r>
      <w:r w:rsidRPr="00882D4B">
        <w:rPr>
          <w:rFonts w:hAnsi="Times New Roman" w:ascii="Times New Roman"/>
          <w:spacing w:val="50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predlaže</w:t>
      </w:r>
      <w:r w:rsidRPr="00882D4B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se</w:t>
      </w:r>
      <w:r w:rsidRPr="00882D4B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otpis</w:t>
      </w:r>
      <w:r w:rsidRPr="00882D4B">
        <w:rPr>
          <w:rFonts w:hAnsi="Times New Roman" w:ascii="Times New Roman"/>
          <w:spacing w:val="61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spacing w:val="-1"/>
          <w:w w:val="110"/>
          <w:sz w:val="24"/>
          <w:szCs w:val="24"/>
        </w:rPr>
        <w:t>69,</w:t>
      </w:r>
      <w:r w:rsidRPr="00882D4B">
        <w:rPr>
          <w:rFonts w:hAnsi="Times New Roman" w:ascii="Times New Roman"/>
          <w:spacing w:val="-2"/>
          <w:w w:val="110"/>
          <w:sz w:val="24"/>
          <w:szCs w:val="24"/>
        </w:rPr>
        <w:t>9%</w:t>
      </w:r>
      <w:r w:rsidRPr="00882D4B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glavnice</w:t>
      </w:r>
      <w:r w:rsidRPr="00882D4B">
        <w:rPr>
          <w:rFonts w:hAnsi="Times New Roman" w:ascii="Times New Roman"/>
          <w:spacing w:val="59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duga</w:t>
      </w:r>
      <w:r w:rsidRPr="00882D4B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ili</w:t>
      </w:r>
      <w:r w:rsidRPr="00882D4B">
        <w:rPr>
          <w:rFonts w:hAnsi="Times New Roman" w:ascii="Times New Roman"/>
          <w:spacing w:val="28"/>
          <w:w w:val="131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4.205</w:t>
      </w:r>
      <w:r w:rsidRPr="00882D4B">
        <w:rPr>
          <w:rFonts w:hAnsi="Times New Roman" w:ascii="Times New Roman"/>
          <w:spacing w:val="13"/>
          <w:w w:val="110"/>
          <w:sz w:val="24"/>
          <w:szCs w:val="24"/>
        </w:rPr>
        <w:t>,</w:t>
      </w:r>
      <w:r w:rsidRPr="00882D4B">
        <w:rPr>
          <w:rFonts w:hAnsi="Times New Roman" w:ascii="Times New Roman"/>
          <w:w w:val="110"/>
          <w:sz w:val="24"/>
          <w:szCs w:val="24"/>
        </w:rPr>
        <w:t>88</w:t>
      </w:r>
      <w:r w:rsidRPr="00882D4B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kn,</w:t>
      </w:r>
      <w:r w:rsidRPr="00882D4B">
        <w:rPr>
          <w:rFonts w:hAnsi="Times New Roman" w:ascii="Times New Roman"/>
          <w:spacing w:val="-7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a</w:t>
      </w:r>
      <w:r w:rsidRPr="00882D4B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ostatak</w:t>
      </w:r>
      <w:r w:rsidRPr="00882D4B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tražbine</w:t>
      </w:r>
      <w:r w:rsidRPr="00882D4B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od</w:t>
      </w:r>
      <w:r w:rsidRPr="00882D4B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1.8</w:t>
      </w:r>
      <w:r w:rsidRPr="00882D4B">
        <w:rPr>
          <w:rFonts w:hAnsi="Times New Roman" w:ascii="Times New Roman"/>
          <w:spacing w:val="-30"/>
          <w:w w:val="110"/>
          <w:sz w:val="24"/>
          <w:szCs w:val="24"/>
        </w:rPr>
        <w:t>1</w:t>
      </w:r>
      <w:r w:rsidRPr="00882D4B">
        <w:rPr>
          <w:rFonts w:hAnsi="Times New Roman" w:ascii="Times New Roman"/>
          <w:spacing w:val="-58"/>
          <w:w w:val="110"/>
          <w:sz w:val="24"/>
          <w:szCs w:val="24"/>
        </w:rPr>
        <w:t>1</w:t>
      </w:r>
      <w:r w:rsidRPr="00882D4B">
        <w:rPr>
          <w:rFonts w:hAnsi="Times New Roman" w:ascii="Times New Roman"/>
          <w:spacing w:val="-18"/>
          <w:w w:val="110"/>
          <w:sz w:val="24"/>
          <w:szCs w:val="24"/>
        </w:rPr>
        <w:t>,</w:t>
      </w:r>
      <w:r w:rsidRPr="00882D4B">
        <w:rPr>
          <w:rFonts w:hAnsi="Times New Roman" w:ascii="Times New Roman"/>
          <w:spacing w:val="-51"/>
          <w:w w:val="110"/>
          <w:sz w:val="24"/>
          <w:szCs w:val="24"/>
        </w:rPr>
        <w:t>1</w:t>
      </w:r>
      <w:r w:rsidRPr="00882D4B">
        <w:rPr>
          <w:rFonts w:hAnsi="Times New Roman" w:ascii="Times New Roman"/>
          <w:w w:val="110"/>
          <w:sz w:val="24"/>
          <w:szCs w:val="24"/>
        </w:rPr>
        <w:t>2</w:t>
      </w:r>
      <w:r w:rsidRPr="00882D4B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otplatiti</w:t>
      </w:r>
      <w:r w:rsidRPr="00882D4B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će</w:t>
      </w:r>
      <w:r w:rsidRPr="00882D4B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se</w:t>
      </w:r>
      <w:r w:rsidRPr="00882D4B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u</w:t>
      </w:r>
      <w:r w:rsidRPr="00882D4B">
        <w:rPr>
          <w:rFonts w:hAnsi="Times New Roman" w:ascii="Times New Roman"/>
          <w:spacing w:val="-7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48</w:t>
      </w:r>
      <w:r w:rsidRPr="00882D4B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mjesečnih</w:t>
      </w:r>
      <w:r w:rsidRPr="00882D4B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rata</w:t>
      </w:r>
      <w:r w:rsidRPr="00882D4B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10"/>
          <w:sz w:val="24"/>
          <w:szCs w:val="24"/>
        </w:rPr>
        <w:t>bez</w:t>
      </w:r>
      <w:r w:rsidRPr="00882D4B">
        <w:rPr>
          <w:rFonts w:hAnsi="Times New Roman" w:ascii="Times New Roman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05"/>
          <w:sz w:val="24"/>
          <w:szCs w:val="24"/>
        </w:rPr>
        <w:t>obračuna</w:t>
      </w:r>
      <w:r w:rsidRPr="00882D4B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882D4B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spacing w:lineRule="auto" w:line="291" w:before="133"/>
        <w:ind w:hanging="1844" w:right="126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Autoservis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Lackovic,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 Stjepan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Lacković,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5241908826,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1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5.044,41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3.526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04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1.5</w:t>
      </w:r>
      <w:r w:rsidRPr="00BC4718">
        <w:rPr>
          <w:rFonts w:hAnsi="Times New Roman" w:ascii="Times New Roman"/>
          <w:spacing w:val="-37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37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89" w:before="129"/>
        <w:ind w:hanging="426" w:right="13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Biokovo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commerce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Karlovačka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cesta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45,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</w:t>
      </w:r>
      <w:r w:rsidRPr="00BC4718">
        <w:rPr>
          <w:rFonts w:hAnsi="Times New Roman" w:ascii="Times New Roman"/>
          <w:spacing w:val="-27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904453728,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w w:val="105"/>
          <w:sz w:val="24"/>
          <w:szCs w:val="24"/>
        </w:rPr>
        <w:t>žbinom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9.49</w:t>
      </w:r>
      <w:r w:rsidRPr="00BC4718">
        <w:rPr>
          <w:rFonts w:hAnsi="Times New Roman" w:ascii="Times New Roman"/>
          <w:spacing w:val="-1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66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otpis: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.69,</w:t>
      </w:r>
      <w:r w:rsidRPr="00BC4718">
        <w:rPr>
          <w:rFonts w:hAnsi="Times New Roman" w:ascii="Times New Roman"/>
          <w:spacing w:val="-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6.634,67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2.856,99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0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94" w:before="130"/>
        <w:ind w:hanging="426" w:right="133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Brodoobnova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Galdovačka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4,  Sisak,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48204406781,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3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4.250,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6"/>
          <w:w w:val="131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2.970,75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1.279,25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93" w:before="112"/>
        <w:ind w:hanging="426" w:right="13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Bueru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Veritas</w:t>
      </w:r>
      <w:r w:rsidRPr="00BC4718">
        <w:rPr>
          <w:rFonts w:hAnsi="Times New Roman" w:ascii="Times New Roman"/>
          <w:spacing w:val="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Croatia</w:t>
      </w:r>
      <w:r w:rsidRPr="00BC4718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d.o.o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>.</w:t>
      </w:r>
      <w:r w:rsidRPr="00BC4718">
        <w:rPr>
          <w:rFonts w:hAnsi="Times New Roman" w:ascii="Times New Roman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Riva</w:t>
      </w:r>
      <w:r w:rsidRPr="00BC4718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3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6/V</w:t>
      </w:r>
      <w:r w:rsidRPr="00BC4718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Rijeka,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0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8</w:t>
      </w:r>
      <w:r w:rsidRPr="00BC4718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82798532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5</w:t>
      </w:r>
      <w:r w:rsidRPr="00BC4718">
        <w:rPr>
          <w:rFonts w:hAnsi="Times New Roman" w:ascii="Times New Roman"/>
          <w:spacing w:val="-32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6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5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5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0.04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-21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35</w:t>
      </w:r>
      <w:r w:rsidRPr="00BC4718">
        <w:rPr>
          <w:rFonts w:hAnsi="Times New Roman" w:ascii="Times New Roman"/>
          <w:spacing w:val="4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4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4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5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w w:val="131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>7.01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>8,90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3.022,45 otplatiti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2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93" w:before="132"/>
        <w:ind w:hanging="426" w:right="157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CEKI,</w:t>
      </w:r>
      <w:r w:rsidRPr="00BC4718">
        <w:rPr>
          <w:rFonts w:hAnsi="Times New Roman" w:ascii="Times New Roman"/>
          <w:spacing w:val="-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trgovačko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uslužni i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proizvodni</w:t>
      </w:r>
      <w:r w:rsidRPr="00BC4718">
        <w:rPr>
          <w:rFonts w:hAnsi="Times New Roman" w:ascii="Times New Roman"/>
          <w:spacing w:val="-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obrt,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vi.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lvana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Ceković,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Sela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Sisak,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54</w:t>
      </w:r>
      <w:r w:rsidRPr="00BC4718">
        <w:rPr>
          <w:rFonts w:hAnsi="Times New Roman" w:ascii="Times New Roman"/>
          <w:spacing w:val="-24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08323593,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272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80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9%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5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1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90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69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5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82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-41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-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-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-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-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</w:t>
      </w:r>
      <w:r w:rsidRPr="00BC4718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96" w:before="127"/>
        <w:ind w:hanging="1844" w:right="164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Vjerovniku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Cjevovodi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M.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Cvetkovića  bb,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46177783676,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6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765,00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534,74</w:t>
      </w:r>
      <w:r w:rsidRPr="00BC4718">
        <w:rPr>
          <w:rFonts w:hAnsi="Times New Roman" w:ascii="Times New Roman"/>
          <w:spacing w:val="21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230,27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 kamate,</w:t>
      </w:r>
    </w:p>
    <w:p w:rsidRDefault="00CB6349" w:rsidP="00CB6349" w:rsidR="00CB6349" w:rsidRPr="00BC4718">
      <w:pPr>
        <w:pStyle w:val="Tijeloteksta"/>
        <w:numPr>
          <w:ilvl w:val="2"/>
          <w:numId w:val="19"/>
        </w:numPr>
        <w:tabs>
          <w:tab w:pos="426" w:val="left"/>
        </w:tabs>
        <w:spacing w:lineRule="auto" w:line="288" w:before="110"/>
        <w:ind w:hanging="426" w:right="176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 xml:space="preserve">Vjerovniku 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COCKTAIL, 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ugostiteljski</w:t>
      </w:r>
      <w:r w:rsidRPr="00BC4718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obrt,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vlasnik 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Sanjin</w:t>
      </w:r>
      <w:r w:rsidRPr="00BC4718">
        <w:rPr>
          <w:rFonts w:hAnsi="Times New Roman" w:ascii="Times New Roman"/>
          <w:spacing w:val="6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27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Goran</w:t>
      </w:r>
      <w:r w:rsidRPr="00BC4718">
        <w:rPr>
          <w:rFonts w:hAnsi="Times New Roman" w:ascii="Times New Roman"/>
          <w:spacing w:val="6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Kramarić,</w:t>
      </w:r>
      <w:r w:rsidRPr="00BC4718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A.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Starčevića</w:t>
      </w:r>
      <w:r w:rsidRPr="00BC4718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27,</w:t>
      </w:r>
      <w:r w:rsidRPr="00BC4718">
        <w:rPr>
          <w:rFonts w:hAnsi="Times New Roman" w:ascii="Times New Roman"/>
          <w:spacing w:val="-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Sisak</w:t>
      </w:r>
      <w:r w:rsidRPr="00BC4718">
        <w:rPr>
          <w:rFonts w:hAnsi="Times New Roman" w:ascii="Times New Roman"/>
          <w:spacing w:val="-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-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50583734635,</w:t>
      </w:r>
      <w:r w:rsidRPr="00BC4718">
        <w:rPr>
          <w:rFonts w:hAnsi="Times New Roman" w:ascii="Times New Roman"/>
          <w:spacing w:val="-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spacing w:val="-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-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-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2.28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-21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65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-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.594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87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 od</w:t>
      </w:r>
      <w:r w:rsidRPr="00BC4718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686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78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-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-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-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FB01E1">
      <w:pPr>
        <w:pStyle w:val="Tijeloteksta"/>
        <w:numPr>
          <w:ilvl w:val="2"/>
          <w:numId w:val="19"/>
        </w:numPr>
        <w:spacing w:lineRule="auto" w:line="294" w:before="59"/>
        <w:ind w:hanging="426" w:right="159" w:left="426"/>
        <w:jc w:val="both"/>
        <w:rPr>
          <w:rFonts w:hAnsi="Times New Roman" w:ascii="Times New Roman"/>
          <w:sz w:val="24"/>
          <w:szCs w:val="24"/>
        </w:rPr>
      </w:pPr>
      <w:r w:rsidRPr="00FB01E1">
        <w:rPr>
          <w:rFonts w:hAnsi="Times New Roman" w:ascii="Times New Roman"/>
          <w:w w:val="105"/>
          <w:sz w:val="24"/>
          <w:szCs w:val="24"/>
        </w:rPr>
        <w:t>Vjerovniku</w:t>
      </w:r>
      <w:r w:rsidRPr="00FB01E1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DEKON,</w:t>
      </w:r>
      <w:r w:rsidRPr="00FB01E1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obrt</w:t>
      </w:r>
      <w:r w:rsidRPr="00FB01E1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za</w:t>
      </w:r>
      <w:r w:rsidRPr="00FB01E1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poslovno</w:t>
      </w:r>
      <w:r w:rsidRPr="00FB01E1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savjetovanje,</w:t>
      </w:r>
      <w:r w:rsidRPr="00FB01E1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vi.</w:t>
      </w:r>
      <w:r w:rsidRPr="00FB01E1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Josip</w:t>
      </w:r>
      <w:r w:rsidRPr="00FB01E1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Dedić,</w:t>
      </w:r>
      <w:r w:rsidRPr="00FB01E1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Dr.</w:t>
      </w:r>
      <w:r w:rsidRPr="00FB01E1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A.</w:t>
      </w:r>
      <w:r w:rsidRPr="00FB01E1">
        <w:rPr>
          <w:rFonts w:hAnsi="Times New Roman" w:ascii="Times New Roman"/>
          <w:w w:val="98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 xml:space="preserve">Mohorovičića </w:t>
      </w:r>
      <w:r w:rsidRPr="00FB01E1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34,</w:t>
      </w:r>
      <w:r w:rsidRPr="00FB01E1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266</w:t>
      </w:r>
      <w:r w:rsidRPr="00FB01E1">
        <w:rPr>
          <w:rFonts w:hAnsi="Times New Roman" w:ascii="Times New Roman"/>
          <w:spacing w:val="-20"/>
          <w:w w:val="105"/>
          <w:sz w:val="24"/>
          <w:szCs w:val="24"/>
        </w:rPr>
        <w:t>1</w:t>
      </w:r>
      <w:r w:rsidRPr="00FB01E1">
        <w:rPr>
          <w:rFonts w:hAnsi="Times New Roman" w:ascii="Times New Roman"/>
          <w:w w:val="105"/>
          <w:sz w:val="24"/>
          <w:szCs w:val="24"/>
        </w:rPr>
        <w:t>0021303,</w:t>
      </w:r>
      <w:r w:rsidRPr="00FB01E1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s</w:t>
      </w:r>
      <w:r w:rsidRPr="00FB01E1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prijavljenom</w:t>
      </w:r>
      <w:r w:rsidRPr="00FB01E1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 xml:space="preserve">tražbinom </w:t>
      </w:r>
      <w:r w:rsidRPr="00FB01E1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 xml:space="preserve">od  </w:t>
      </w:r>
      <w:r w:rsidRPr="00FB01E1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FB01E1">
        <w:rPr>
          <w:rFonts w:hAnsi="Times New Roman" w:ascii="Times New Roman"/>
          <w:w w:val="105"/>
          <w:sz w:val="24"/>
          <w:szCs w:val="24"/>
        </w:rPr>
        <w:t>1.450</w:t>
      </w:r>
      <w:r w:rsidRPr="00FB01E1">
        <w:rPr>
          <w:rFonts w:hAnsi="Times New Roman" w:ascii="Times New Roman"/>
          <w:spacing w:val="-5"/>
          <w:w w:val="105"/>
          <w:sz w:val="24"/>
          <w:szCs w:val="24"/>
        </w:rPr>
        <w:t>,</w:t>
      </w:r>
      <w:r w:rsidRPr="00FB01E1">
        <w:rPr>
          <w:rFonts w:hAnsi="Times New Roman" w:ascii="Times New Roman"/>
          <w:w w:val="105"/>
          <w:sz w:val="24"/>
          <w:szCs w:val="24"/>
        </w:rPr>
        <w:t xml:space="preserve">00  </w:t>
      </w:r>
      <w:r w:rsidRPr="00FB01E1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predlaže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se</w:t>
      </w:r>
      <w:r w:rsidRPr="00FB01E1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otpis</w:t>
      </w:r>
      <w:r w:rsidRPr="00FB01E1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FB01E1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 xml:space="preserve">glavnice </w:t>
      </w:r>
      <w:r w:rsidRPr="00FB01E1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duga</w:t>
      </w:r>
      <w:r w:rsidRPr="00FB01E1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ili</w:t>
      </w:r>
      <w:r w:rsidRPr="00FB01E1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spacing w:val="1"/>
          <w:w w:val="105"/>
          <w:sz w:val="24"/>
          <w:szCs w:val="24"/>
        </w:rPr>
        <w:t>8.003,55</w:t>
      </w:r>
      <w:r w:rsidRPr="00FB01E1">
        <w:rPr>
          <w:rFonts w:hAnsi="Times New Roman" w:ascii="Times New Roman"/>
          <w:spacing w:val="1"/>
          <w:w w:val="105"/>
          <w:sz w:val="24"/>
          <w:szCs w:val="24"/>
        </w:rPr>
        <w:tab/>
      </w:r>
      <w:r w:rsidRPr="00FB01E1">
        <w:rPr>
          <w:rFonts w:hAnsi="Times New Roman" w:ascii="Times New Roman"/>
          <w:w w:val="105"/>
          <w:sz w:val="24"/>
          <w:szCs w:val="24"/>
        </w:rPr>
        <w:t>kn,</w:t>
      </w:r>
      <w:r w:rsidRPr="00FB01E1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a</w:t>
      </w:r>
      <w:r w:rsidRPr="00FB01E1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 xml:space="preserve">ostatak </w:t>
      </w:r>
      <w:r w:rsidRPr="00FB01E1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 xml:space="preserve">tražbine </w:t>
      </w:r>
      <w:r w:rsidRPr="00FB01E1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od</w:t>
      </w:r>
      <w:r w:rsidRPr="00FB01E1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3.446,45</w:t>
      </w:r>
      <w:r w:rsidRPr="00FB01E1">
        <w:rPr>
          <w:rFonts w:hAnsi="Times New Roman" w:ascii="Times New Roman"/>
          <w:spacing w:val="27"/>
          <w:w w:val="102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otplatiti</w:t>
      </w:r>
      <w:r w:rsidRPr="00FB01E1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će</w:t>
      </w:r>
      <w:r w:rsidRPr="00FB01E1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se</w:t>
      </w:r>
      <w:r w:rsidRPr="00FB01E1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u 48</w:t>
      </w:r>
      <w:r w:rsidRPr="00FB01E1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mjesečnih</w:t>
      </w:r>
      <w:r w:rsidRPr="00FB01E1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rata</w:t>
      </w:r>
      <w:r w:rsidRPr="00FB01E1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bez</w:t>
      </w:r>
      <w:r w:rsidRPr="00FB01E1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obračuna</w:t>
      </w:r>
      <w:r w:rsidRPr="00FB01E1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FB01E1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54" w:val="left"/>
        </w:tabs>
        <w:spacing w:lineRule="auto" w:line="293" w:before="1"/>
        <w:ind w:hanging="426" w:right="147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DOBRA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Sajmište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52215882489,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560,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>391,44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3"/>
          <w:w w:val="8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68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56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 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54" w:val="left"/>
        </w:tabs>
        <w:spacing w:lineRule="auto" w:line="291" w:before="108"/>
        <w:ind w:hanging="426" w:right="12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Društvo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energetičara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Keltska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75839648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75,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5.375,00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0.747,</w:t>
      </w:r>
      <w:r w:rsidRPr="00BC4718">
        <w:rPr>
          <w:rFonts w:hAnsi="Times New Roman" w:ascii="Times New Roman"/>
          <w:spacing w:val="-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4.627,</w:t>
      </w:r>
      <w:r w:rsidRPr="00BC4718">
        <w:rPr>
          <w:rFonts w:hAnsi="Times New Roman" w:ascii="Times New Roman"/>
          <w:spacing w:val="-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88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-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54" w:val="left"/>
        </w:tabs>
        <w:spacing w:lineRule="auto" w:line="294" w:before="124"/>
        <w:ind w:hanging="426" w:right="127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 Đuro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Đaković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Strojna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Obrada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d.o.o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>.</w:t>
      </w:r>
      <w:r w:rsidRPr="00BC4718">
        <w:rPr>
          <w:rFonts w:hAnsi="Times New Roman" w:ascii="Times New Roman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-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Slavonski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Brod,</w:t>
      </w:r>
      <w:r w:rsidRPr="00BC4718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M.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Budaka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67"/>
          <w:w w:val="135"/>
          <w:sz w:val="24"/>
          <w:szCs w:val="24"/>
        </w:rPr>
        <w:t>1</w:t>
      </w:r>
      <w:r w:rsidRPr="00BC4718">
        <w:rPr>
          <w:rFonts w:hAnsi="Times New Roman" w:ascii="Times New Roman"/>
          <w:w w:val="135"/>
          <w:sz w:val="24"/>
          <w:szCs w:val="24"/>
        </w:rPr>
        <w:t>,</w:t>
      </w:r>
      <w:r w:rsidRPr="00BC4718">
        <w:rPr>
          <w:rFonts w:hAnsi="Times New Roman" w:ascii="Times New Roman"/>
          <w:spacing w:val="-53"/>
          <w:w w:val="13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603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4</w:t>
      </w:r>
      <w:r w:rsidRPr="00BC4718">
        <w:rPr>
          <w:rFonts w:hAnsi="Times New Roman" w:ascii="Times New Roman"/>
          <w:spacing w:val="-15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-55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9747,</w:t>
      </w:r>
      <w:r w:rsidRPr="00BC4718">
        <w:rPr>
          <w:rFonts w:hAnsi="Times New Roman" w:ascii="Times New Roman"/>
          <w:spacing w:val="5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8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-49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.650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31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5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5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9%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8.</w:t>
      </w:r>
      <w:r w:rsidRPr="00BC4718">
        <w:rPr>
          <w:rFonts w:hAnsi="Times New Roman" w:ascii="Times New Roman"/>
          <w:spacing w:val="-30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43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57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3.506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74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-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-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-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</w:t>
      </w:r>
      <w:r w:rsidRPr="00BC4718">
        <w:rPr>
          <w:rFonts w:hAnsi="Times New Roman" w:ascii="Times New Roman"/>
          <w:spacing w:val="-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54" w:val="left"/>
        </w:tabs>
        <w:spacing w:lineRule="auto" w:line="296" w:before="121"/>
        <w:ind w:hanging="426" w:right="146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EXCO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Obrtnička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66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39700048030,  s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36.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65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02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 25.279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35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w w:val="8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od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0.885,67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 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 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59" w:val="left"/>
        </w:tabs>
        <w:spacing w:lineRule="auto" w:line="294" w:before="110"/>
        <w:ind w:hanging="426" w:right="12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FIN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PROJEKT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Matije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Gupca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  OIB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79564830974,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 2.054,</w:t>
      </w:r>
      <w:r w:rsidRPr="00BC4718">
        <w:rPr>
          <w:rFonts w:hAnsi="Times New Roman" w:ascii="Times New Roman"/>
          <w:spacing w:val="-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70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  se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2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.436,24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8,46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494AD7">
      <w:pPr>
        <w:pStyle w:val="Tijeloteksta"/>
        <w:numPr>
          <w:ilvl w:val="0"/>
          <w:numId w:val="20"/>
        </w:numPr>
        <w:tabs>
          <w:tab w:pos="459" w:val="left"/>
        </w:tabs>
        <w:spacing w:lineRule="auto" w:line="271" w:before="29"/>
        <w:ind w:hanging="426" w:right="122" w:left="426"/>
        <w:jc w:val="both"/>
        <w:rPr>
          <w:rFonts w:hAnsi="Times New Roman" w:ascii="Times New Roman"/>
          <w:sz w:val="24"/>
          <w:szCs w:val="24"/>
        </w:rPr>
      </w:pPr>
      <w:r w:rsidRPr="00494AD7">
        <w:rPr>
          <w:rFonts w:hAnsi="Times New Roman" w:ascii="Times New Roman"/>
          <w:w w:val="105"/>
          <w:sz w:val="24"/>
          <w:szCs w:val="24"/>
        </w:rPr>
        <w:t>Vjerovniku</w:t>
      </w:r>
      <w:r w:rsidRPr="00494AD7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GME</w:t>
      </w:r>
      <w:r w:rsidRPr="00494AD7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komunikacije</w:t>
      </w:r>
      <w:r w:rsidRPr="00494AD7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d.o.o.,</w:t>
      </w:r>
      <w:r w:rsidRPr="00494AD7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I.</w:t>
      </w:r>
      <w:r w:rsidRPr="00494AD7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K.</w:t>
      </w:r>
      <w:r w:rsidRPr="00494AD7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Sakcinskog</w:t>
      </w:r>
      <w:r w:rsidRPr="00494AD7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9,</w:t>
      </w:r>
      <w:r w:rsidRPr="00494AD7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Sisak,</w:t>
      </w:r>
      <w:r w:rsidRPr="00494AD7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OIB</w:t>
      </w:r>
      <w:r w:rsidRPr="00494AD7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9</w:t>
      </w:r>
      <w:r w:rsidRPr="00494AD7">
        <w:rPr>
          <w:rFonts w:hAnsi="Times New Roman" w:ascii="Times New Roman"/>
          <w:spacing w:val="-30"/>
          <w:w w:val="105"/>
          <w:sz w:val="24"/>
          <w:szCs w:val="24"/>
        </w:rPr>
        <w:t>1</w:t>
      </w:r>
      <w:r w:rsidRPr="00494AD7">
        <w:rPr>
          <w:rFonts w:hAnsi="Times New Roman" w:ascii="Times New Roman"/>
          <w:w w:val="105"/>
          <w:sz w:val="24"/>
          <w:szCs w:val="24"/>
        </w:rPr>
        <w:t>8</w:t>
      </w:r>
      <w:r w:rsidRPr="00494AD7">
        <w:rPr>
          <w:rFonts w:hAnsi="Times New Roman" w:ascii="Times New Roman"/>
          <w:spacing w:val="-27"/>
          <w:w w:val="105"/>
          <w:sz w:val="24"/>
          <w:szCs w:val="24"/>
        </w:rPr>
        <w:t>1</w:t>
      </w:r>
      <w:r w:rsidRPr="00494AD7">
        <w:rPr>
          <w:rFonts w:hAnsi="Times New Roman" w:ascii="Times New Roman"/>
          <w:w w:val="105"/>
          <w:sz w:val="24"/>
          <w:szCs w:val="24"/>
        </w:rPr>
        <w:t>58405</w:t>
      </w:r>
      <w:r w:rsidRPr="00494AD7">
        <w:rPr>
          <w:rFonts w:hAnsi="Times New Roman" w:ascii="Times New Roman"/>
          <w:spacing w:val="-8"/>
          <w:w w:val="105"/>
          <w:sz w:val="24"/>
          <w:szCs w:val="24"/>
        </w:rPr>
        <w:t>1</w:t>
      </w:r>
      <w:r w:rsidRPr="00494AD7">
        <w:rPr>
          <w:rFonts w:hAnsi="Times New Roman" w:ascii="Times New Roman"/>
          <w:spacing w:val="-9"/>
          <w:w w:val="105"/>
          <w:sz w:val="24"/>
          <w:szCs w:val="24"/>
        </w:rPr>
        <w:t>1</w:t>
      </w:r>
      <w:r w:rsidRPr="00494AD7">
        <w:rPr>
          <w:rFonts w:hAnsi="Times New Roman" w:ascii="Times New Roman"/>
          <w:w w:val="105"/>
          <w:sz w:val="24"/>
          <w:szCs w:val="24"/>
        </w:rPr>
        <w:t>s</w:t>
      </w:r>
      <w:r w:rsidRPr="00494AD7">
        <w:rPr>
          <w:rFonts w:hAnsi="Times New Roman" w:ascii="Times New Roman"/>
          <w:w w:val="72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prijavljenom</w:t>
      </w:r>
      <w:r w:rsidRPr="00494AD7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tražbinom</w:t>
      </w:r>
      <w:r w:rsidRPr="00494AD7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od</w:t>
      </w:r>
      <w:r w:rsidRPr="00494AD7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spacing w:val="1"/>
          <w:w w:val="105"/>
          <w:sz w:val="24"/>
          <w:szCs w:val="24"/>
        </w:rPr>
        <w:t>547,50</w:t>
      </w:r>
      <w:r w:rsidRPr="00494AD7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predlaže</w:t>
      </w:r>
      <w:r w:rsidRPr="00494AD7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se</w:t>
      </w:r>
      <w:r w:rsidRPr="00494AD7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otpis</w:t>
      </w:r>
      <w:r w:rsidRPr="00494AD7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69,9%</w:t>
      </w:r>
      <w:r w:rsidRPr="00494AD7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 xml:space="preserve">glavnice </w:t>
      </w:r>
      <w:r w:rsidRPr="00494AD7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 xml:space="preserve">duga </w:t>
      </w:r>
      <w:r w:rsidRPr="00494AD7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ili</w:t>
      </w:r>
      <w:r w:rsidRPr="00494AD7">
        <w:rPr>
          <w:rFonts w:hAnsi="Times New Roman" w:ascii="Times New Roman"/>
          <w:spacing w:val="22"/>
          <w:w w:val="122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382</w:t>
      </w:r>
      <w:r w:rsidRPr="00494AD7">
        <w:rPr>
          <w:rFonts w:hAnsi="Times New Roman" w:ascii="Times New Roman"/>
          <w:spacing w:val="4"/>
          <w:w w:val="105"/>
          <w:sz w:val="24"/>
          <w:szCs w:val="24"/>
        </w:rPr>
        <w:t>,</w:t>
      </w:r>
      <w:r w:rsidRPr="00494AD7">
        <w:rPr>
          <w:rFonts w:hAnsi="Times New Roman" w:ascii="Times New Roman"/>
          <w:w w:val="105"/>
          <w:sz w:val="24"/>
          <w:szCs w:val="24"/>
        </w:rPr>
        <w:t xml:space="preserve">70   </w:t>
      </w:r>
      <w:r w:rsidRPr="00494AD7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kn,</w:t>
      </w:r>
      <w:r w:rsidRPr="00494AD7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a</w:t>
      </w:r>
      <w:r w:rsidRPr="00494AD7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ostatak</w:t>
      </w:r>
      <w:r w:rsidRPr="00494AD7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tražbine</w:t>
      </w:r>
      <w:r w:rsidRPr="00494AD7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od</w:t>
      </w:r>
      <w:r w:rsidRPr="00494AD7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494AD7">
        <w:rPr>
          <w:rFonts w:hAnsi="Times New Roman" w:ascii="Times New Roman"/>
          <w:w w:val="105"/>
          <w:sz w:val="24"/>
          <w:szCs w:val="24"/>
        </w:rPr>
        <w:t>64</w:t>
      </w:r>
      <w:r w:rsidRPr="00494AD7">
        <w:rPr>
          <w:rFonts w:hAnsi="Times New Roman" w:ascii="Times New Roman"/>
          <w:spacing w:val="7"/>
          <w:w w:val="105"/>
          <w:sz w:val="24"/>
          <w:szCs w:val="24"/>
        </w:rPr>
        <w:t>,</w:t>
      </w:r>
      <w:r w:rsidRPr="00494AD7">
        <w:rPr>
          <w:rFonts w:hAnsi="Times New Roman" w:ascii="Times New Roman"/>
          <w:w w:val="105"/>
          <w:sz w:val="24"/>
          <w:szCs w:val="24"/>
        </w:rPr>
        <w:t>80</w:t>
      </w:r>
      <w:r w:rsidRPr="00494AD7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otplatiti</w:t>
      </w:r>
      <w:r w:rsidRPr="00494AD7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će</w:t>
      </w:r>
      <w:r w:rsidRPr="00494AD7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se</w:t>
      </w:r>
      <w:r w:rsidRPr="00494AD7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u</w:t>
      </w:r>
      <w:r w:rsidRPr="00494AD7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48</w:t>
      </w:r>
      <w:r w:rsidRPr="00494AD7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mjesečnih</w:t>
      </w:r>
      <w:r w:rsidRPr="00494AD7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rata</w:t>
      </w:r>
      <w:r w:rsidRPr="00494AD7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bez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obračuna</w:t>
      </w:r>
      <w:r w:rsidRPr="00494AD7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494AD7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64" w:val="left"/>
        </w:tabs>
        <w:spacing w:lineRule="auto" w:line="284" w:before="170"/>
        <w:ind w:hanging="426" w:right="129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GME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uslužni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Davor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Vrbanek,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V.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Nazora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59a,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Sunja,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42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87429487,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</w:t>
      </w:r>
      <w:r w:rsidRPr="00BC4718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50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8,44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94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06  otplatiti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mjesečnih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68" w:val="left"/>
        </w:tabs>
        <w:spacing w:lineRule="auto" w:line="289" w:before="131"/>
        <w:ind w:hanging="426" w:right="126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Gutel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trgovina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18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telefon,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servis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Damir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Gužvinec,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A.T.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Mimara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7, Zagreb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637438</w:t>
      </w:r>
      <w:r w:rsidRPr="00BC4718">
        <w:rPr>
          <w:rFonts w:hAnsi="Times New Roman" w:ascii="Times New Roman"/>
          <w:spacing w:val="-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0909,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6.89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75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4.81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7,33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2.074,42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5"/>
          <w:w w:val="9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68" w:val="left"/>
        </w:tabs>
        <w:spacing w:lineRule="auto" w:line="283" w:before="116"/>
        <w:ind w:hanging="426" w:right="116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HOK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Osiguranje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d.d.,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I.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Lučića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2A,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432869176,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6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4.312,21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8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3.0</w:t>
      </w:r>
      <w:r w:rsidRPr="00BC4718">
        <w:rPr>
          <w:rFonts w:hAnsi="Times New Roman" w:ascii="Times New Roman"/>
          <w:spacing w:val="-2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4,23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1.297</w:t>
      </w:r>
      <w:r w:rsidRPr="00BC4718">
        <w:rPr>
          <w:rFonts w:hAnsi="Times New Roman" w:ascii="Times New Roman"/>
          <w:spacing w:val="-12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98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73" w:val="left"/>
        </w:tabs>
        <w:spacing w:lineRule="auto" w:line="283" w:before="122"/>
        <w:ind w:hanging="426" w:right="11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HT d.d.,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Roberta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Frangeša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Mihanovića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9,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</w:t>
      </w:r>
      <w:r w:rsidRPr="00BC4718">
        <w:rPr>
          <w:rFonts w:hAnsi="Times New Roman" w:ascii="Times New Roman"/>
          <w:spacing w:val="-3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793</w:t>
      </w:r>
      <w:r w:rsidRPr="00BC4718">
        <w:rPr>
          <w:rFonts w:hAnsi="Times New Roman" w:ascii="Times New Roman"/>
          <w:spacing w:val="-3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46560,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2.785,68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8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.947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5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9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838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49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rPr>
          <w:rFonts w:eastAsia="Arial"/>
        </w:rPr>
      </w:pPr>
    </w:p>
    <w:p w:rsidRDefault="00CB6349" w:rsidP="00CB6349" w:rsidR="00CB6349" w:rsidRPr="00BC4718">
      <w:pPr>
        <w:pStyle w:val="Tijeloteksta"/>
        <w:numPr>
          <w:ilvl w:val="1"/>
          <w:numId w:val="20"/>
        </w:numPr>
        <w:spacing w:lineRule="auto" w:line="281" w:before="58"/>
        <w:ind w:hanging="426" w:right="107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INA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MAZIVA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Radnička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cesta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57,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63988426425,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</w:t>
      </w:r>
      <w:r w:rsidRPr="00BC4718">
        <w:rPr>
          <w:rFonts w:hAnsi="Times New Roman" w:ascii="Times New Roman"/>
          <w:spacing w:val="-4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24,</w:t>
      </w:r>
      <w:r w:rsidRPr="00BC4718">
        <w:rPr>
          <w:rFonts w:hAnsi="Times New Roman" w:ascii="Times New Roman"/>
          <w:spacing w:val="-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785,</w:t>
      </w:r>
      <w:r w:rsidRPr="00BC4718">
        <w:rPr>
          <w:rFonts w:hAnsi="Times New Roman" w:ascii="Times New Roman"/>
          <w:w w:val="105"/>
          <w:sz w:val="24"/>
          <w:szCs w:val="24"/>
        </w:rPr>
        <w:t>80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338,38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3"/>
          <w:w w:val="9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spacing w:lineRule="auto" w:line="280" w:before="128"/>
        <w:ind w:hanging="426" w:right="10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ISHOP,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informatičko-trgovački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Saša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Vujanić,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Kranjčevićeva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13,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54822598783,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80,94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56,58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24,</w:t>
      </w:r>
      <w:r w:rsidRPr="00BC4718">
        <w:rPr>
          <w:rFonts w:hAnsi="Times New Roman" w:ascii="Times New Roman"/>
          <w:w w:val="105"/>
          <w:sz w:val="24"/>
          <w:szCs w:val="24"/>
        </w:rPr>
        <w:t>36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8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spacing w:lineRule="auto" w:line="289" w:before="139"/>
        <w:ind w:hanging="426" w:right="119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lzoltermika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Mostarska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</w:t>
      </w:r>
      <w:r w:rsidRPr="00BC4718">
        <w:rPr>
          <w:rFonts w:hAnsi="Times New Roman" w:ascii="Times New Roman"/>
          <w:spacing w:val="-27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Osijek,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28704679785,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80,00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55,92</w:t>
      </w:r>
      <w:r w:rsidRPr="00BC4718">
        <w:rPr>
          <w:rFonts w:hAnsi="Times New Roman" w:ascii="Times New Roman"/>
          <w:spacing w:val="27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24,08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4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spacing w:lineRule="auto" w:line="292" w:before="135"/>
        <w:ind w:hanging="426" w:right="11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Javni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bilježnik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Sanja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Čubelić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Šimac,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S.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A.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Radića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34,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34460696415,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24.636,69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7.22</w:t>
      </w:r>
      <w:r w:rsidRPr="00BC4718">
        <w:rPr>
          <w:rFonts w:hAnsi="Times New Roman" w:ascii="Times New Roman"/>
          <w:spacing w:val="-2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05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7.4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5,64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spacing w:lineRule="auto" w:line="288" w:before="132"/>
        <w:ind w:hanging="426" w:right="124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Juraj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Cvetnić,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stalni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sud.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vještak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grad.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struku,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S.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A.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Radića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6/5,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</w:t>
      </w:r>
      <w:r w:rsidRPr="00BC4718">
        <w:rPr>
          <w:rFonts w:hAnsi="Times New Roman" w:ascii="Times New Roman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</w:t>
      </w:r>
      <w:r w:rsidRPr="00BC4718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254437</w:t>
      </w:r>
      <w:r w:rsidRPr="00BC4718">
        <w:rPr>
          <w:rFonts w:hAnsi="Times New Roman" w:ascii="Times New Roman"/>
          <w:spacing w:val="-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3.000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otpis: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2.097,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903,00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6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741DC1">
      <w:pPr>
        <w:pStyle w:val="Tijeloteksta"/>
        <w:numPr>
          <w:ilvl w:val="1"/>
          <w:numId w:val="20"/>
        </w:numPr>
        <w:spacing w:lineRule="auto" w:line="289" w:before="1"/>
        <w:ind w:hanging="426" w:right="143" w:left="426"/>
        <w:jc w:val="both"/>
        <w:rPr>
          <w:rFonts w:hAnsi="Times New Roman" w:ascii="Times New Roman"/>
          <w:sz w:val="24"/>
          <w:szCs w:val="24"/>
        </w:rPr>
      </w:pPr>
      <w:r w:rsidRPr="00741DC1">
        <w:rPr>
          <w:rFonts w:hAnsi="Times New Roman" w:ascii="Times New Roman"/>
          <w:w w:val="105"/>
          <w:sz w:val="24"/>
          <w:szCs w:val="24"/>
        </w:rPr>
        <w:t>Vjerovniku</w:t>
      </w:r>
      <w:r w:rsidRPr="00741DC1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Kisikana</w:t>
      </w:r>
      <w:r w:rsidRPr="00741DC1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d.o.o.,</w:t>
      </w:r>
      <w:r w:rsidRPr="00741DC1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S.</w:t>
      </w:r>
      <w:r w:rsidRPr="00741DC1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A.</w:t>
      </w:r>
      <w:r w:rsidRPr="00741DC1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Radića</w:t>
      </w:r>
      <w:r w:rsidRPr="00741DC1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spacing w:val="-45"/>
          <w:w w:val="105"/>
          <w:sz w:val="24"/>
          <w:szCs w:val="24"/>
        </w:rPr>
        <w:t>1</w:t>
      </w:r>
      <w:r w:rsidRPr="00741DC1">
        <w:rPr>
          <w:rFonts w:hAnsi="Times New Roman" w:ascii="Times New Roman"/>
          <w:w w:val="105"/>
          <w:sz w:val="24"/>
          <w:szCs w:val="24"/>
        </w:rPr>
        <w:t>7,</w:t>
      </w:r>
      <w:r w:rsidRPr="00741DC1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Sisak,</w:t>
      </w:r>
      <w:r w:rsidRPr="00741DC1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OIB</w:t>
      </w:r>
      <w:r w:rsidRPr="00741DC1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899</w:t>
      </w:r>
      <w:r w:rsidRPr="00741DC1">
        <w:rPr>
          <w:rFonts w:hAnsi="Times New Roman" w:ascii="Times New Roman"/>
          <w:spacing w:val="-25"/>
          <w:w w:val="105"/>
          <w:sz w:val="24"/>
          <w:szCs w:val="24"/>
        </w:rPr>
        <w:t>1</w:t>
      </w:r>
      <w:r w:rsidRPr="00741DC1">
        <w:rPr>
          <w:rFonts w:hAnsi="Times New Roman" w:ascii="Times New Roman"/>
          <w:w w:val="105"/>
          <w:sz w:val="24"/>
          <w:szCs w:val="24"/>
        </w:rPr>
        <w:t>80</w:t>
      </w:r>
      <w:r w:rsidRPr="00741DC1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741DC1">
        <w:rPr>
          <w:rFonts w:hAnsi="Times New Roman" w:ascii="Times New Roman"/>
          <w:w w:val="105"/>
          <w:sz w:val="24"/>
          <w:szCs w:val="24"/>
        </w:rPr>
        <w:t>2674,</w:t>
      </w:r>
      <w:r w:rsidRPr="00741DC1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s</w:t>
      </w:r>
      <w:r w:rsidRPr="00741DC1">
        <w:rPr>
          <w:rFonts w:hAnsi="Times New Roman" w:ascii="Times New Roman"/>
          <w:w w:val="82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prijavljenom </w:t>
      </w:r>
      <w:r w:rsidRPr="00741DC1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tražbinom </w:t>
      </w:r>
      <w:r w:rsidRPr="00741DC1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od </w:t>
      </w:r>
      <w:r w:rsidRPr="00741DC1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7.322,65   </w:t>
      </w:r>
      <w:r w:rsidRPr="00741DC1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predlaže </w:t>
      </w:r>
      <w:r w:rsidRPr="00741DC1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se </w:t>
      </w:r>
      <w:r w:rsidRPr="00741DC1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otpis </w:t>
      </w:r>
      <w:r w:rsidRPr="00741DC1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69,9%</w:t>
      </w:r>
      <w:r w:rsidRPr="00741DC1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glavnice </w:t>
      </w:r>
      <w:r w:rsidRPr="00741DC1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 xml:space="preserve">duga </w:t>
      </w:r>
      <w:r w:rsidRPr="00741DC1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ili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5.</w:t>
      </w:r>
      <w:r w:rsidRPr="00741DC1">
        <w:rPr>
          <w:rFonts w:hAnsi="Times New Roman" w:ascii="Times New Roman"/>
          <w:spacing w:val="-17"/>
          <w:w w:val="110"/>
          <w:sz w:val="24"/>
          <w:szCs w:val="24"/>
        </w:rPr>
        <w:t>1</w:t>
      </w:r>
      <w:r w:rsidRPr="00741DC1">
        <w:rPr>
          <w:rFonts w:hAnsi="Times New Roman" w:ascii="Times New Roman"/>
          <w:spacing w:val="-55"/>
          <w:w w:val="110"/>
          <w:sz w:val="24"/>
          <w:szCs w:val="24"/>
        </w:rPr>
        <w:t>1</w:t>
      </w:r>
      <w:r w:rsidRPr="00741DC1">
        <w:rPr>
          <w:rFonts w:hAnsi="Times New Roman" w:ascii="Times New Roman"/>
          <w:w w:val="110"/>
          <w:sz w:val="24"/>
          <w:szCs w:val="24"/>
        </w:rPr>
        <w:t>8</w:t>
      </w:r>
      <w:r w:rsidRPr="00741DC1">
        <w:rPr>
          <w:rFonts w:hAnsi="Times New Roman" w:ascii="Times New Roman"/>
          <w:spacing w:val="1"/>
          <w:w w:val="110"/>
          <w:sz w:val="24"/>
          <w:szCs w:val="24"/>
        </w:rPr>
        <w:t>,</w:t>
      </w:r>
      <w:r w:rsidRPr="00741DC1">
        <w:rPr>
          <w:rFonts w:hAnsi="Times New Roman" w:ascii="Times New Roman"/>
          <w:w w:val="110"/>
          <w:sz w:val="24"/>
          <w:szCs w:val="24"/>
        </w:rPr>
        <w:t>53</w:t>
      </w:r>
      <w:r w:rsidRPr="00741DC1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kn,</w:t>
      </w:r>
      <w:r w:rsidRPr="00741DC1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a</w:t>
      </w:r>
      <w:r w:rsidRPr="00741DC1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ostatak</w:t>
      </w:r>
      <w:r w:rsidRPr="00741DC1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tražbine</w:t>
      </w:r>
      <w:r w:rsidRPr="00741DC1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od</w:t>
      </w:r>
      <w:r w:rsidRPr="00741DC1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2.204,</w:t>
      </w:r>
      <w:r w:rsidRPr="00741DC1">
        <w:rPr>
          <w:rFonts w:hAnsi="Times New Roman" w:ascii="Times New Roman"/>
          <w:spacing w:val="-41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spacing w:val="-47"/>
          <w:w w:val="110"/>
          <w:sz w:val="24"/>
          <w:szCs w:val="24"/>
        </w:rPr>
        <w:t>1</w:t>
      </w:r>
      <w:r w:rsidRPr="00741DC1">
        <w:rPr>
          <w:rFonts w:hAnsi="Times New Roman" w:ascii="Times New Roman"/>
          <w:w w:val="110"/>
          <w:sz w:val="24"/>
          <w:szCs w:val="24"/>
        </w:rPr>
        <w:t>2</w:t>
      </w:r>
      <w:r w:rsidRPr="00741DC1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otplatiti</w:t>
      </w:r>
      <w:r w:rsidRPr="00741DC1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će</w:t>
      </w:r>
      <w:r w:rsidRPr="00741DC1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se</w:t>
      </w:r>
      <w:r w:rsidRPr="00741DC1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u</w:t>
      </w:r>
      <w:r w:rsidRPr="00741DC1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48</w:t>
      </w:r>
      <w:r w:rsidRPr="00741DC1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mjesečnih</w:t>
      </w:r>
      <w:r w:rsidRPr="00741DC1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rata</w:t>
      </w:r>
      <w:r w:rsidRPr="00741DC1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10"/>
          <w:sz w:val="24"/>
          <w:szCs w:val="24"/>
        </w:rPr>
        <w:t>bez</w:t>
      </w:r>
      <w:r w:rsidRPr="00741DC1">
        <w:rPr>
          <w:rFonts w:hAnsi="Times New Roman" w:ascii="Times New Roman"/>
          <w:w w:val="99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obračuna</w:t>
      </w:r>
      <w:r w:rsidRPr="00741DC1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741DC1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spacing w:lineRule="auto" w:line="297" w:before="135"/>
        <w:ind w:hanging="426" w:right="145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Koding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d.o.o,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F.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Lovrića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340</w:t>
      </w:r>
      <w:r w:rsidRPr="00BC4718">
        <w:rPr>
          <w:rFonts w:hAnsi="Times New Roman" w:ascii="Times New Roman"/>
          <w:spacing w:val="-21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8057834,''s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prijavljenom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5.91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54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4.132,</w:t>
      </w:r>
      <w:r w:rsidRPr="00BC4718">
        <w:rPr>
          <w:rFonts w:hAnsi="Times New Roman" w:ascii="Times New Roman"/>
          <w:spacing w:val="-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87_·</w:t>
      </w:r>
      <w:r w:rsidRPr="00BC4718">
        <w:rPr>
          <w:rFonts w:hAnsi="Times New Roman" w:ascii="Times New Roman"/>
          <w:spacing w:val="-5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.</w:t>
      </w:r>
      <w:r w:rsidRPr="00BC4718">
        <w:rPr>
          <w:rFonts w:hAnsi="Times New Roman" w:ascii="Times New Roman"/>
          <w:spacing w:val="-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5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1.779,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67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7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2143" w:val="left"/>
        </w:tabs>
        <w:spacing w:lineRule="auto" w:line="291" w:before="122"/>
        <w:ind w:hanging="426" w:right="134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Konto-L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A.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Starčevića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OIB 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94034507000, 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20.750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  69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9%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w w:val="13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84.404,25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36.345,75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2143" w:val="left"/>
        </w:tabs>
        <w:spacing w:lineRule="auto" w:line="292" w:before="129"/>
        <w:ind w:hanging="426" w:right="139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Kontrol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biro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Savski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Gaj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809</w:t>
      </w:r>
      <w:r w:rsidRPr="00BC4718">
        <w:rPr>
          <w:rFonts w:hAnsi="Times New Roman" w:ascii="Times New Roman"/>
          <w:spacing w:val="-21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66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6067,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8.750,00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6"/>
          <w:w w:val="13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6.116,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25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2.633,</w:t>
      </w:r>
      <w:r w:rsidRPr="00BC4718">
        <w:rPr>
          <w:rFonts w:hAnsi="Times New Roman" w:ascii="Times New Roman"/>
          <w:spacing w:val="-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75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4"/>
          <w:w w:val="9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2134" w:val="left"/>
        </w:tabs>
        <w:spacing w:lineRule="auto" w:line="289" w:before="117"/>
        <w:ind w:hanging="426" w:right="16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Kovina,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uslužni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Zdravko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Palaić,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Galdovačka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36,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41371878073,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2.625,00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1.834</w:t>
      </w:r>
      <w:r w:rsidRPr="00BC4718">
        <w:rPr>
          <w:rFonts w:hAnsi="Times New Roman" w:ascii="Times New Roman"/>
          <w:spacing w:val="-1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88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790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3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5654DA">
      <w:pPr>
        <w:pStyle w:val="Tijeloteksta"/>
        <w:numPr>
          <w:ilvl w:val="1"/>
          <w:numId w:val="20"/>
        </w:numPr>
        <w:spacing w:lineRule="auto" w:line="293" w:before="65"/>
        <w:ind w:firstLine="0" w:right="104" w:left="0"/>
        <w:rPr>
          <w:rFonts w:hAnsi="Times New Roman" w:ascii="Times New Roman"/>
          <w:sz w:val="24"/>
          <w:szCs w:val="24"/>
        </w:rPr>
      </w:pPr>
      <w:r w:rsidRPr="005654DA">
        <w:rPr>
          <w:rFonts w:hAnsi="Times New Roman" w:ascii="Times New Roman"/>
          <w:w w:val="105"/>
          <w:sz w:val="24"/>
          <w:szCs w:val="24"/>
        </w:rPr>
        <w:t>Vjerovniku</w:t>
      </w:r>
      <w:r w:rsidRPr="005654DA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Lađar</w:t>
      </w:r>
      <w:r w:rsidRPr="005654DA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d.o.o.,</w:t>
      </w:r>
      <w:r w:rsidRPr="005654DA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Rimska</w:t>
      </w:r>
      <w:r w:rsidRPr="005654DA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23,</w:t>
      </w:r>
      <w:r w:rsidRPr="005654DA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Sisak,</w:t>
      </w:r>
      <w:r w:rsidRPr="005654DA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OIB</w:t>
      </w:r>
      <w:r w:rsidRPr="005654DA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spacing w:val="-2"/>
          <w:w w:val="105"/>
          <w:sz w:val="24"/>
          <w:szCs w:val="24"/>
        </w:rPr>
        <w:t>9361625398,</w:t>
      </w:r>
      <w:r w:rsidRPr="005654DA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</w:t>
      </w:r>
      <w:r w:rsidRPr="005654DA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prijavljenom</w:t>
      </w:r>
      <w:r w:rsidRPr="005654DA">
        <w:rPr>
          <w:rFonts w:hAnsi="Times New Roman" w:ascii="Times New Roman"/>
          <w:spacing w:val="25"/>
          <w:w w:val="112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tražbinom</w:t>
      </w:r>
      <w:r w:rsidRPr="005654DA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od</w:t>
      </w:r>
      <w:r w:rsidRPr="005654DA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5654DA">
        <w:rPr>
          <w:rFonts w:hAnsi="Times New Roman" w:ascii="Times New Roman"/>
          <w:w w:val="105"/>
          <w:sz w:val="24"/>
          <w:szCs w:val="24"/>
        </w:rPr>
        <w:t>1.467</w:t>
      </w:r>
      <w:r w:rsidRPr="005654DA">
        <w:rPr>
          <w:rFonts w:hAnsi="Times New Roman" w:ascii="Times New Roman"/>
          <w:spacing w:val="-10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w w:val="105"/>
          <w:sz w:val="24"/>
          <w:szCs w:val="24"/>
        </w:rPr>
        <w:t>88</w:t>
      </w:r>
      <w:r w:rsidRPr="005654DA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predlaže</w:t>
      </w:r>
      <w:r w:rsidRPr="005654DA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se</w:t>
      </w:r>
      <w:r w:rsidRPr="005654DA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otpis</w:t>
      </w:r>
      <w:r w:rsidRPr="005654DA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69</w:t>
      </w:r>
      <w:r w:rsidRPr="005654DA">
        <w:rPr>
          <w:rFonts w:hAnsi="Times New Roman" w:ascii="Times New Roman"/>
          <w:spacing w:val="1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w w:val="105"/>
          <w:sz w:val="24"/>
          <w:szCs w:val="24"/>
        </w:rPr>
        <w:t>9%</w:t>
      </w:r>
      <w:r w:rsidRPr="005654DA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glavnice</w:t>
      </w:r>
      <w:r w:rsidRPr="005654DA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duga</w:t>
      </w:r>
      <w:r w:rsidRPr="005654DA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ili</w:t>
      </w:r>
      <w:r w:rsidRPr="005654DA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8.0</w:t>
      </w:r>
      <w:r w:rsidRPr="005654DA">
        <w:rPr>
          <w:rFonts w:hAnsi="Times New Roman" w:ascii="Times New Roman"/>
          <w:spacing w:val="-19"/>
          <w:w w:val="105"/>
          <w:sz w:val="24"/>
          <w:szCs w:val="24"/>
        </w:rPr>
        <w:t>1</w:t>
      </w:r>
      <w:r w:rsidRPr="005654DA">
        <w:rPr>
          <w:rFonts w:hAnsi="Times New Roman" w:ascii="Times New Roman"/>
          <w:w w:val="105"/>
          <w:sz w:val="24"/>
          <w:szCs w:val="24"/>
        </w:rPr>
        <w:t>6</w:t>
      </w:r>
      <w:r w:rsidRPr="005654DA">
        <w:rPr>
          <w:rFonts w:hAnsi="Times New Roman" w:ascii="Times New Roman"/>
          <w:spacing w:val="2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05  </w:t>
      </w:r>
      <w:r w:rsidRPr="005654DA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kn,</w:t>
      </w:r>
      <w:r w:rsidRPr="005654DA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a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ostatak </w:t>
      </w:r>
      <w:r w:rsidRPr="005654DA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tražbine </w:t>
      </w:r>
      <w:r w:rsidRPr="005654DA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od </w:t>
      </w:r>
      <w:r w:rsidRPr="005654DA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spacing w:val="-1"/>
          <w:w w:val="105"/>
          <w:sz w:val="24"/>
          <w:szCs w:val="24"/>
        </w:rPr>
        <w:t>3.451,83</w:t>
      </w:r>
      <w:r w:rsidRPr="005654DA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otplatiti </w:t>
      </w:r>
      <w:r w:rsidRPr="005654DA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će </w:t>
      </w:r>
      <w:r w:rsidRPr="005654DA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se </w:t>
      </w:r>
      <w:r w:rsidRPr="005654DA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u</w:t>
      </w:r>
      <w:r w:rsidRPr="005654DA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48 </w:t>
      </w:r>
      <w:r w:rsidRPr="005654DA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mjesečnih </w:t>
      </w:r>
      <w:r w:rsidRPr="005654DA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rata </w:t>
      </w:r>
      <w:r w:rsidRPr="005654DA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bez  obračuna</w:t>
      </w:r>
      <w:r>
        <w:rPr>
          <w:rFonts w:hAnsi="Times New Roman" w:ascii="Times New Roman"/>
          <w:spacing w:val="23"/>
          <w:w w:val="103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73"/>
        <w:ind w:hanging="426" w:right="208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Lav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održavanje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popravak</w:t>
      </w:r>
      <w:r w:rsidRPr="00BC4718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motornih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vozila,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obrt,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vi.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Vlado</w:t>
      </w:r>
      <w:r w:rsidRPr="00BC4718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Lavrnja,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Galdovačka</w:t>
      </w:r>
      <w:r w:rsidRPr="00BC4718">
        <w:rPr>
          <w:rFonts w:hAnsi="Times New Roman" w:ascii="Times New Roman"/>
          <w:spacing w:val="5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Sisak,</w:t>
      </w:r>
      <w:r w:rsidRPr="00BC4718">
        <w:rPr>
          <w:rFonts w:hAnsi="Times New Roman" w:ascii="Times New Roman"/>
          <w:spacing w:val="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998340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0270,</w:t>
      </w:r>
      <w:r w:rsidRPr="00BC4718">
        <w:rPr>
          <w:rFonts w:hAnsi="Times New Roman" w:ascii="Times New Roman"/>
          <w:spacing w:val="4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6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5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6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50,00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1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04,85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45,15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-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 rata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84" w:before="137"/>
        <w:ind w:hanging="426" w:right="217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Logwin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Solutions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Croatia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Dunavski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Prilaz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Vukovar,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20901416727,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2.537,50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otpis 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26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1.773,71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763,79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7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widowControl w:val="false"/>
        <w:numPr>
          <w:ilvl w:val="0"/>
          <w:numId w:val="20"/>
        </w:numPr>
        <w:tabs>
          <w:tab w:pos="426" w:val="left"/>
        </w:tabs>
        <w:spacing w:lineRule="auto" w:line="283" w:before="128"/>
        <w:ind w:hanging="426" w:right="212" w:left="426"/>
        <w:jc w:val="both"/>
        <w:rPr>
          <w:rFonts w:eastAsia="Arial"/>
        </w:rPr>
      </w:pPr>
      <w:r w:rsidRPr="00BC4718">
        <w:rPr>
          <w:w w:val="110"/>
        </w:rPr>
        <w:t>Vjerovniku</w:t>
      </w:r>
      <w:r w:rsidRPr="00BC4718">
        <w:rPr>
          <w:spacing w:val="9"/>
          <w:w w:val="110"/>
        </w:rPr>
        <w:t xml:space="preserve"> </w:t>
      </w:r>
      <w:r w:rsidRPr="00BC4718">
        <w:rPr>
          <w:w w:val="110"/>
        </w:rPr>
        <w:t>Luka</w:t>
      </w:r>
      <w:r w:rsidRPr="00BC4718">
        <w:rPr>
          <w:spacing w:val="-20"/>
          <w:w w:val="110"/>
        </w:rPr>
        <w:t xml:space="preserve"> </w:t>
      </w:r>
      <w:r w:rsidRPr="00BC4718">
        <w:rPr>
          <w:w w:val="110"/>
        </w:rPr>
        <w:t>tranzit</w:t>
      </w:r>
      <w:r w:rsidRPr="00BC4718">
        <w:rPr>
          <w:spacing w:val="-5"/>
          <w:w w:val="110"/>
        </w:rPr>
        <w:t xml:space="preserve"> </w:t>
      </w:r>
      <w:r w:rsidRPr="00BC4718">
        <w:rPr>
          <w:w w:val="110"/>
        </w:rPr>
        <w:t>Osijek</w:t>
      </w:r>
      <w:r w:rsidRPr="00BC4718">
        <w:rPr>
          <w:spacing w:val="-4"/>
          <w:w w:val="110"/>
        </w:rPr>
        <w:t xml:space="preserve"> </w:t>
      </w:r>
      <w:r w:rsidRPr="00BC4718">
        <w:rPr>
          <w:w w:val="110"/>
        </w:rPr>
        <w:t>d.o.o.,</w:t>
      </w:r>
      <w:r w:rsidRPr="00BC4718">
        <w:rPr>
          <w:spacing w:val="-42"/>
          <w:w w:val="110"/>
        </w:rPr>
        <w:t xml:space="preserve"> </w:t>
      </w:r>
      <w:r w:rsidRPr="00BC4718">
        <w:rPr>
          <w:w w:val="110"/>
        </w:rPr>
        <w:t>Vukovarska</w:t>
      </w:r>
      <w:r w:rsidRPr="00BC4718">
        <w:rPr>
          <w:spacing w:val="7"/>
          <w:w w:val="110"/>
        </w:rPr>
        <w:t xml:space="preserve"> </w:t>
      </w:r>
      <w:r w:rsidRPr="00BC4718">
        <w:rPr>
          <w:w w:val="110"/>
        </w:rPr>
        <w:t>229,</w:t>
      </w:r>
      <w:r w:rsidRPr="00BC4718">
        <w:rPr>
          <w:spacing w:val="-5"/>
          <w:w w:val="110"/>
        </w:rPr>
        <w:t xml:space="preserve"> </w:t>
      </w:r>
      <w:r w:rsidRPr="00BC4718">
        <w:rPr>
          <w:w w:val="110"/>
        </w:rPr>
        <w:t>Osijek,</w:t>
      </w:r>
      <w:r w:rsidRPr="00BC4718">
        <w:rPr>
          <w:spacing w:val="-12"/>
          <w:w w:val="110"/>
        </w:rPr>
        <w:t xml:space="preserve"> </w:t>
      </w:r>
      <w:r w:rsidRPr="00BC4718">
        <w:rPr>
          <w:w w:val="110"/>
        </w:rPr>
        <w:t>OIB</w:t>
      </w:r>
      <w:r w:rsidRPr="00BC4718">
        <w:rPr>
          <w:spacing w:val="-18"/>
          <w:w w:val="110"/>
        </w:rPr>
        <w:t xml:space="preserve"> </w:t>
      </w:r>
      <w:r w:rsidRPr="00BC4718">
        <w:rPr>
          <w:w w:val="110"/>
        </w:rPr>
        <w:t>97083647226,</w:t>
      </w:r>
      <w:r w:rsidRPr="00BC4718">
        <w:rPr>
          <w:spacing w:val="-3"/>
          <w:w w:val="110"/>
        </w:rPr>
        <w:t xml:space="preserve"> </w:t>
      </w:r>
      <w:r w:rsidRPr="00BC4718">
        <w:rPr>
          <w:w w:val="110"/>
        </w:rPr>
        <w:t>s</w:t>
      </w:r>
      <w:r w:rsidRPr="00BC4718">
        <w:rPr>
          <w:spacing w:val="26"/>
          <w:w w:val="83"/>
        </w:rPr>
        <w:t xml:space="preserve"> </w:t>
      </w:r>
      <w:r w:rsidRPr="00BC4718">
        <w:rPr>
          <w:w w:val="110"/>
        </w:rPr>
        <w:t>prijavljenom</w:t>
      </w:r>
      <w:r w:rsidRPr="00BC4718">
        <w:rPr>
          <w:spacing w:val="49"/>
          <w:w w:val="110"/>
        </w:rPr>
        <w:t xml:space="preserve"> </w:t>
      </w:r>
      <w:r w:rsidRPr="00BC4718">
        <w:rPr>
          <w:w w:val="110"/>
        </w:rPr>
        <w:t>tražbinom</w:t>
      </w:r>
      <w:r w:rsidRPr="00BC4718">
        <w:rPr>
          <w:spacing w:val="58"/>
          <w:w w:val="110"/>
        </w:rPr>
        <w:t xml:space="preserve"> </w:t>
      </w:r>
      <w:r w:rsidRPr="00BC4718">
        <w:rPr>
          <w:w w:val="110"/>
        </w:rPr>
        <w:t>od</w:t>
      </w:r>
      <w:r w:rsidRPr="00BC4718">
        <w:rPr>
          <w:spacing w:val="37"/>
          <w:w w:val="110"/>
        </w:rPr>
        <w:t xml:space="preserve"> </w:t>
      </w:r>
      <w:r w:rsidRPr="00BC4718">
        <w:rPr>
          <w:w w:val="110"/>
        </w:rPr>
        <w:t>6.229,63</w:t>
      </w:r>
      <w:r w:rsidRPr="00BC4718">
        <w:rPr>
          <w:spacing w:val="26"/>
          <w:w w:val="110"/>
        </w:rPr>
        <w:t xml:space="preserve"> </w:t>
      </w:r>
      <w:r w:rsidRPr="00BC4718">
        <w:rPr>
          <w:w w:val="110"/>
        </w:rPr>
        <w:t>predlaže</w:t>
      </w:r>
      <w:r w:rsidRPr="00BC4718">
        <w:rPr>
          <w:spacing w:val="39"/>
          <w:w w:val="110"/>
        </w:rPr>
        <w:t xml:space="preserve"> </w:t>
      </w:r>
      <w:r w:rsidRPr="00BC4718">
        <w:rPr>
          <w:w w:val="110"/>
        </w:rPr>
        <w:t>se</w:t>
      </w:r>
      <w:r w:rsidRPr="00BC4718">
        <w:rPr>
          <w:spacing w:val="42"/>
          <w:w w:val="110"/>
        </w:rPr>
        <w:t xml:space="preserve"> </w:t>
      </w:r>
      <w:r w:rsidRPr="00BC4718">
        <w:rPr>
          <w:w w:val="110"/>
        </w:rPr>
        <w:t>otpis</w:t>
      </w:r>
      <w:r w:rsidRPr="00BC4718">
        <w:rPr>
          <w:spacing w:val="46"/>
          <w:w w:val="110"/>
        </w:rPr>
        <w:t xml:space="preserve"> </w:t>
      </w:r>
      <w:r w:rsidRPr="00BC4718">
        <w:rPr>
          <w:w w:val="110"/>
        </w:rPr>
        <w:t>69,9%</w:t>
      </w:r>
      <w:r w:rsidRPr="00BC4718">
        <w:rPr>
          <w:spacing w:val="40"/>
          <w:w w:val="110"/>
        </w:rPr>
        <w:t xml:space="preserve"> </w:t>
      </w:r>
      <w:r w:rsidRPr="00BC4718">
        <w:rPr>
          <w:w w:val="110"/>
        </w:rPr>
        <w:t>glavnice</w:t>
      </w:r>
      <w:r w:rsidRPr="00BC4718">
        <w:rPr>
          <w:spacing w:val="50"/>
          <w:w w:val="110"/>
        </w:rPr>
        <w:t xml:space="preserve"> </w:t>
      </w:r>
      <w:r w:rsidRPr="00BC4718">
        <w:rPr>
          <w:w w:val="110"/>
        </w:rPr>
        <w:t>duga</w:t>
      </w:r>
      <w:r w:rsidRPr="00BC4718">
        <w:rPr>
          <w:spacing w:val="48"/>
          <w:w w:val="110"/>
        </w:rPr>
        <w:t xml:space="preserve"> </w:t>
      </w:r>
      <w:r w:rsidRPr="00BC4718">
        <w:rPr>
          <w:w w:val="110"/>
        </w:rPr>
        <w:t>ili</w:t>
      </w:r>
      <w:r w:rsidRPr="00BC4718">
        <w:rPr>
          <w:w w:val="126"/>
        </w:rPr>
        <w:t xml:space="preserve"> </w:t>
      </w:r>
      <w:r w:rsidRPr="00BC4718">
        <w:rPr>
          <w:w w:val="110"/>
        </w:rPr>
        <w:t>4.354,51</w:t>
      </w:r>
      <w:r w:rsidRPr="00BC4718">
        <w:rPr>
          <w:spacing w:val="56"/>
          <w:w w:val="110"/>
        </w:rPr>
        <w:t xml:space="preserve"> </w:t>
      </w:r>
      <w:r w:rsidRPr="00BC4718">
        <w:rPr>
          <w:w w:val="110"/>
        </w:rPr>
        <w:t>kn,</w:t>
      </w:r>
      <w:r w:rsidRPr="00BC4718">
        <w:rPr>
          <w:spacing w:val="-14"/>
          <w:w w:val="110"/>
        </w:rPr>
        <w:t xml:space="preserve"> </w:t>
      </w:r>
      <w:r w:rsidRPr="00BC4718">
        <w:rPr>
          <w:w w:val="110"/>
        </w:rPr>
        <w:t>a</w:t>
      </w:r>
      <w:r w:rsidRPr="00BC4718">
        <w:rPr>
          <w:spacing w:val="1"/>
          <w:w w:val="110"/>
        </w:rPr>
        <w:t xml:space="preserve"> </w:t>
      </w:r>
      <w:r w:rsidRPr="00BC4718">
        <w:rPr>
          <w:w w:val="110"/>
        </w:rPr>
        <w:t>ostatak</w:t>
      </w:r>
      <w:r w:rsidRPr="00BC4718">
        <w:rPr>
          <w:spacing w:val="2"/>
          <w:w w:val="110"/>
        </w:rPr>
        <w:t xml:space="preserve"> </w:t>
      </w:r>
      <w:r w:rsidRPr="00BC4718">
        <w:rPr>
          <w:w w:val="110"/>
        </w:rPr>
        <w:t>tražbine</w:t>
      </w:r>
      <w:r w:rsidRPr="00BC4718">
        <w:rPr>
          <w:spacing w:val="15"/>
          <w:w w:val="110"/>
        </w:rPr>
        <w:t xml:space="preserve"> </w:t>
      </w:r>
      <w:r w:rsidRPr="00BC4718">
        <w:rPr>
          <w:w w:val="110"/>
        </w:rPr>
        <w:t>od</w:t>
      </w:r>
      <w:r w:rsidRPr="00BC4718">
        <w:rPr>
          <w:spacing w:val="7"/>
          <w:w w:val="110"/>
        </w:rPr>
        <w:t xml:space="preserve"> </w:t>
      </w:r>
      <w:r w:rsidRPr="00BC4718">
        <w:rPr>
          <w:w w:val="110"/>
        </w:rPr>
        <w:t>1.875,</w:t>
      </w:r>
      <w:r w:rsidRPr="00BC4718">
        <w:rPr>
          <w:spacing w:val="-25"/>
          <w:w w:val="110"/>
        </w:rPr>
        <w:t>1</w:t>
      </w:r>
      <w:r w:rsidRPr="00BC4718">
        <w:rPr>
          <w:w w:val="110"/>
        </w:rPr>
        <w:t>2</w:t>
      </w:r>
      <w:r w:rsidRPr="00BC4718">
        <w:rPr>
          <w:spacing w:val="4"/>
          <w:w w:val="110"/>
        </w:rPr>
        <w:t xml:space="preserve"> </w:t>
      </w:r>
      <w:r w:rsidRPr="00BC4718">
        <w:rPr>
          <w:w w:val="110"/>
        </w:rPr>
        <w:t>otplatiti</w:t>
      </w:r>
      <w:r w:rsidRPr="00BC4718">
        <w:rPr>
          <w:spacing w:val="4"/>
          <w:w w:val="110"/>
        </w:rPr>
        <w:t xml:space="preserve"> </w:t>
      </w:r>
      <w:r w:rsidRPr="00BC4718">
        <w:rPr>
          <w:w w:val="110"/>
        </w:rPr>
        <w:t>će</w:t>
      </w:r>
      <w:r w:rsidRPr="00BC4718">
        <w:rPr>
          <w:spacing w:val="-5"/>
          <w:w w:val="110"/>
        </w:rPr>
        <w:t xml:space="preserve"> </w:t>
      </w:r>
      <w:r w:rsidRPr="00BC4718">
        <w:rPr>
          <w:w w:val="110"/>
        </w:rPr>
        <w:t>se</w:t>
      </w:r>
      <w:r w:rsidRPr="00BC4718">
        <w:rPr>
          <w:spacing w:val="2"/>
          <w:w w:val="110"/>
        </w:rPr>
        <w:t xml:space="preserve"> </w:t>
      </w:r>
      <w:r w:rsidRPr="00BC4718">
        <w:rPr>
          <w:w w:val="110"/>
        </w:rPr>
        <w:t>u</w:t>
      </w:r>
      <w:r w:rsidRPr="00BC4718">
        <w:rPr>
          <w:spacing w:val="-13"/>
          <w:w w:val="110"/>
        </w:rPr>
        <w:t xml:space="preserve"> </w:t>
      </w:r>
      <w:r w:rsidRPr="00BC4718">
        <w:rPr>
          <w:w w:val="110"/>
        </w:rPr>
        <w:t>48</w:t>
      </w:r>
      <w:r w:rsidRPr="00BC4718">
        <w:rPr>
          <w:spacing w:val="3"/>
          <w:w w:val="110"/>
        </w:rPr>
        <w:t xml:space="preserve"> </w:t>
      </w:r>
      <w:r w:rsidRPr="00BC4718">
        <w:rPr>
          <w:w w:val="110"/>
        </w:rPr>
        <w:t>mjesečnih</w:t>
      </w:r>
      <w:r w:rsidRPr="00BC4718">
        <w:rPr>
          <w:spacing w:val="2"/>
          <w:w w:val="110"/>
        </w:rPr>
        <w:t xml:space="preserve"> </w:t>
      </w:r>
      <w:r w:rsidRPr="00BC4718">
        <w:rPr>
          <w:w w:val="110"/>
        </w:rPr>
        <w:t>rata</w:t>
      </w:r>
      <w:r w:rsidRPr="00BC4718">
        <w:rPr>
          <w:spacing w:val="-1"/>
          <w:w w:val="110"/>
        </w:rPr>
        <w:t xml:space="preserve"> </w:t>
      </w:r>
      <w:r w:rsidRPr="00BC4718">
        <w:rPr>
          <w:w w:val="110"/>
        </w:rPr>
        <w:t>bez</w:t>
      </w:r>
      <w:r w:rsidRPr="00BC4718">
        <w:rPr>
          <w:w w:val="97"/>
        </w:rPr>
        <w:t xml:space="preserve"> </w:t>
      </w:r>
      <w:r w:rsidRPr="00BC4718">
        <w:rPr>
          <w:w w:val="105"/>
        </w:rPr>
        <w:t>obračuna</w:t>
      </w:r>
      <w:r w:rsidRPr="00BC4718">
        <w:rPr>
          <w:spacing w:val="31"/>
          <w:w w:val="105"/>
        </w:rPr>
        <w:t xml:space="preserve"> </w:t>
      </w:r>
      <w:r w:rsidRPr="00BC4718">
        <w:rPr>
          <w:w w:val="105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83" w:before="123"/>
        <w:ind w:hanging="426" w:right="21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M.B.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Auto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K.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Zvonimira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89027343720,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06,88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74,71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32,17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1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741DC1">
      <w:pPr>
        <w:widowControl w:val="false"/>
        <w:numPr>
          <w:ilvl w:val="0"/>
          <w:numId w:val="20"/>
        </w:numPr>
        <w:tabs>
          <w:tab w:pos="426" w:val="left"/>
        </w:tabs>
        <w:spacing w:lineRule="auto" w:line="298" w:before="6"/>
        <w:ind w:hanging="426" w:right="104" w:left="426"/>
        <w:jc w:val="both"/>
        <w:rPr>
          <w:rFonts w:eastAsia="Arial"/>
        </w:rPr>
      </w:pPr>
      <w:r w:rsidRPr="00741DC1">
        <w:rPr>
          <w:w w:val="105"/>
        </w:rPr>
        <w:t>Vjerovniku</w:t>
      </w:r>
      <w:r w:rsidRPr="00741DC1">
        <w:rPr>
          <w:spacing w:val="27"/>
          <w:w w:val="105"/>
        </w:rPr>
        <w:t xml:space="preserve"> </w:t>
      </w:r>
      <w:r w:rsidRPr="00741DC1">
        <w:rPr>
          <w:w w:val="105"/>
        </w:rPr>
        <w:t>Matić</w:t>
      </w:r>
      <w:r w:rsidRPr="00741DC1">
        <w:rPr>
          <w:spacing w:val="51"/>
          <w:w w:val="105"/>
        </w:rPr>
        <w:t xml:space="preserve"> </w:t>
      </w:r>
      <w:r w:rsidRPr="00741DC1">
        <w:rPr>
          <w:w w:val="105"/>
        </w:rPr>
        <w:t>d.o.o</w:t>
      </w:r>
      <w:r w:rsidRPr="00741DC1">
        <w:rPr>
          <w:spacing w:val="6"/>
          <w:w w:val="105"/>
        </w:rPr>
        <w:t>.</w:t>
      </w:r>
      <w:r w:rsidRPr="00741DC1">
        <w:rPr>
          <w:w w:val="105"/>
        </w:rPr>
        <w:t>,</w:t>
      </w:r>
      <w:r w:rsidRPr="00741DC1">
        <w:rPr>
          <w:spacing w:val="23"/>
          <w:w w:val="105"/>
        </w:rPr>
        <w:t xml:space="preserve"> </w:t>
      </w:r>
      <w:r w:rsidRPr="00741DC1">
        <w:rPr>
          <w:w w:val="105"/>
        </w:rPr>
        <w:t>Kolodvorska</w:t>
      </w:r>
      <w:r w:rsidRPr="00741DC1">
        <w:rPr>
          <w:spacing w:val="17"/>
          <w:w w:val="105"/>
        </w:rPr>
        <w:t xml:space="preserve"> </w:t>
      </w:r>
      <w:r w:rsidRPr="00741DC1">
        <w:rPr>
          <w:spacing w:val="-39"/>
          <w:w w:val="105"/>
        </w:rPr>
        <w:t>1</w:t>
      </w:r>
      <w:r w:rsidRPr="00741DC1">
        <w:rPr>
          <w:w w:val="105"/>
        </w:rPr>
        <w:t>43,</w:t>
      </w:r>
      <w:r w:rsidRPr="00741DC1">
        <w:rPr>
          <w:spacing w:val="3"/>
          <w:w w:val="105"/>
        </w:rPr>
        <w:t xml:space="preserve"> </w:t>
      </w:r>
      <w:r w:rsidRPr="00741DC1">
        <w:rPr>
          <w:w w:val="105"/>
        </w:rPr>
        <w:t>Velika</w:t>
      </w:r>
      <w:r w:rsidRPr="00741DC1">
        <w:rPr>
          <w:spacing w:val="15"/>
          <w:w w:val="105"/>
        </w:rPr>
        <w:t xml:space="preserve"> </w:t>
      </w:r>
      <w:r w:rsidRPr="00741DC1">
        <w:rPr>
          <w:w w:val="105"/>
        </w:rPr>
        <w:t>Gorica/</w:t>
      </w:r>
      <w:r w:rsidRPr="00741DC1">
        <w:rPr>
          <w:spacing w:val="18"/>
          <w:w w:val="105"/>
        </w:rPr>
        <w:t xml:space="preserve"> </w:t>
      </w:r>
      <w:r w:rsidRPr="00741DC1">
        <w:rPr>
          <w:w w:val="105"/>
        </w:rPr>
        <w:t>OIB</w:t>
      </w:r>
      <w:r w:rsidRPr="00741DC1">
        <w:rPr>
          <w:spacing w:val="11"/>
          <w:w w:val="105"/>
        </w:rPr>
        <w:t xml:space="preserve"> </w:t>
      </w:r>
      <w:r w:rsidRPr="00741DC1">
        <w:rPr>
          <w:w w:val="105"/>
        </w:rPr>
        <w:t>76598425509, s</w:t>
      </w:r>
      <w:r w:rsidRPr="00741DC1">
        <w:rPr>
          <w:w w:val="83"/>
        </w:rPr>
        <w:t xml:space="preserve"> </w:t>
      </w:r>
      <w:r w:rsidRPr="00741DC1">
        <w:rPr>
          <w:w w:val="105"/>
        </w:rPr>
        <w:t xml:space="preserve">prijavljenom </w:t>
      </w:r>
      <w:r w:rsidRPr="00741DC1">
        <w:rPr>
          <w:spacing w:val="9"/>
          <w:w w:val="105"/>
        </w:rPr>
        <w:t xml:space="preserve"> </w:t>
      </w:r>
      <w:r w:rsidRPr="00741DC1">
        <w:rPr>
          <w:w w:val="105"/>
        </w:rPr>
        <w:t xml:space="preserve">tražbinom </w:t>
      </w:r>
      <w:r w:rsidRPr="00741DC1">
        <w:rPr>
          <w:spacing w:val="33"/>
          <w:w w:val="105"/>
        </w:rPr>
        <w:t xml:space="preserve"> </w:t>
      </w:r>
      <w:r w:rsidRPr="00741DC1">
        <w:rPr>
          <w:w w:val="105"/>
        </w:rPr>
        <w:t xml:space="preserve">od </w:t>
      </w:r>
      <w:r w:rsidRPr="00741DC1">
        <w:rPr>
          <w:spacing w:val="17"/>
          <w:w w:val="105"/>
        </w:rPr>
        <w:t xml:space="preserve"> </w:t>
      </w:r>
      <w:r w:rsidRPr="00741DC1">
        <w:rPr>
          <w:w w:val="105"/>
        </w:rPr>
        <w:t xml:space="preserve">1.732,50   </w:t>
      </w:r>
      <w:r w:rsidRPr="00741DC1">
        <w:rPr>
          <w:spacing w:val="14"/>
          <w:w w:val="105"/>
        </w:rPr>
        <w:t xml:space="preserve"> </w:t>
      </w:r>
      <w:r w:rsidRPr="00741DC1">
        <w:rPr>
          <w:w w:val="105"/>
        </w:rPr>
        <w:t xml:space="preserve">predlaže </w:t>
      </w:r>
      <w:r w:rsidRPr="00741DC1">
        <w:rPr>
          <w:spacing w:val="17"/>
          <w:w w:val="105"/>
        </w:rPr>
        <w:t xml:space="preserve"> </w:t>
      </w:r>
      <w:r w:rsidRPr="00741DC1">
        <w:rPr>
          <w:w w:val="105"/>
        </w:rPr>
        <w:t xml:space="preserve">se </w:t>
      </w:r>
      <w:r w:rsidRPr="00741DC1">
        <w:rPr>
          <w:spacing w:val="12"/>
          <w:w w:val="105"/>
        </w:rPr>
        <w:t xml:space="preserve"> </w:t>
      </w:r>
      <w:r w:rsidRPr="00741DC1">
        <w:rPr>
          <w:w w:val="105"/>
        </w:rPr>
        <w:t xml:space="preserve">otpis </w:t>
      </w:r>
      <w:r w:rsidRPr="00741DC1">
        <w:rPr>
          <w:spacing w:val="13"/>
          <w:w w:val="105"/>
        </w:rPr>
        <w:t xml:space="preserve"> </w:t>
      </w:r>
      <w:r w:rsidRPr="00741DC1">
        <w:rPr>
          <w:w w:val="105"/>
        </w:rPr>
        <w:t xml:space="preserve">69,9% </w:t>
      </w:r>
      <w:r w:rsidRPr="00741DC1">
        <w:rPr>
          <w:spacing w:val="19"/>
          <w:w w:val="105"/>
        </w:rPr>
        <w:t xml:space="preserve"> </w:t>
      </w:r>
      <w:r w:rsidRPr="00741DC1">
        <w:rPr>
          <w:w w:val="105"/>
        </w:rPr>
        <w:t xml:space="preserve">glavnice </w:t>
      </w:r>
      <w:r w:rsidRPr="00741DC1">
        <w:rPr>
          <w:spacing w:val="23"/>
          <w:w w:val="105"/>
        </w:rPr>
        <w:t xml:space="preserve"> </w:t>
      </w:r>
      <w:r w:rsidRPr="00741DC1">
        <w:rPr>
          <w:w w:val="105"/>
        </w:rPr>
        <w:t xml:space="preserve">duga </w:t>
      </w:r>
      <w:r w:rsidRPr="00741DC1">
        <w:rPr>
          <w:spacing w:val="25"/>
          <w:w w:val="105"/>
        </w:rPr>
        <w:t xml:space="preserve"> </w:t>
      </w:r>
      <w:r w:rsidRPr="00741DC1">
        <w:rPr>
          <w:w w:val="105"/>
        </w:rPr>
        <w:t>ili</w:t>
      </w:r>
      <w:r>
        <w:rPr>
          <w:w w:val="105"/>
        </w:rPr>
        <w:t xml:space="preserve"> </w:t>
      </w:r>
      <w:r w:rsidRPr="00741DC1">
        <w:rPr>
          <w:w w:val="105"/>
        </w:rPr>
        <w:t>1.2</w:t>
      </w:r>
      <w:r w:rsidRPr="00741DC1">
        <w:rPr>
          <w:spacing w:val="-19"/>
          <w:w w:val="105"/>
        </w:rPr>
        <w:t>1</w:t>
      </w:r>
      <w:r w:rsidRPr="00741DC1">
        <w:rPr>
          <w:spacing w:val="-43"/>
          <w:w w:val="105"/>
        </w:rPr>
        <w:t>1</w:t>
      </w:r>
      <w:r w:rsidRPr="00741DC1">
        <w:rPr>
          <w:w w:val="105"/>
        </w:rPr>
        <w:t xml:space="preserve">,02  </w:t>
      </w:r>
      <w:r w:rsidRPr="00741DC1">
        <w:rPr>
          <w:spacing w:val="11"/>
          <w:w w:val="105"/>
        </w:rPr>
        <w:t xml:space="preserve"> </w:t>
      </w:r>
      <w:r w:rsidRPr="00741DC1">
        <w:rPr>
          <w:w w:val="105"/>
        </w:rPr>
        <w:t>kn,</w:t>
      </w:r>
      <w:r w:rsidRPr="00741DC1">
        <w:rPr>
          <w:spacing w:val="20"/>
          <w:w w:val="105"/>
        </w:rPr>
        <w:t xml:space="preserve"> </w:t>
      </w:r>
      <w:r w:rsidRPr="00741DC1">
        <w:rPr>
          <w:w w:val="105"/>
        </w:rPr>
        <w:t>a</w:t>
      </w:r>
      <w:r w:rsidRPr="00741DC1">
        <w:rPr>
          <w:spacing w:val="43"/>
          <w:w w:val="105"/>
        </w:rPr>
        <w:t xml:space="preserve"> </w:t>
      </w:r>
      <w:r w:rsidRPr="00741DC1">
        <w:rPr>
          <w:w w:val="105"/>
        </w:rPr>
        <w:t>ostatak</w:t>
      </w:r>
      <w:r w:rsidRPr="00741DC1">
        <w:rPr>
          <w:spacing w:val="45"/>
          <w:w w:val="105"/>
        </w:rPr>
        <w:t xml:space="preserve"> </w:t>
      </w:r>
      <w:r w:rsidRPr="00741DC1">
        <w:rPr>
          <w:w w:val="105"/>
        </w:rPr>
        <w:t>tražbine</w:t>
      </w:r>
      <w:r w:rsidRPr="00741DC1">
        <w:rPr>
          <w:spacing w:val="60"/>
          <w:w w:val="105"/>
        </w:rPr>
        <w:t xml:space="preserve"> </w:t>
      </w:r>
      <w:r w:rsidRPr="00741DC1">
        <w:rPr>
          <w:w w:val="105"/>
        </w:rPr>
        <w:t>od</w:t>
      </w:r>
      <w:r w:rsidRPr="00741DC1">
        <w:rPr>
          <w:spacing w:val="34"/>
          <w:w w:val="105"/>
        </w:rPr>
        <w:t xml:space="preserve"> </w:t>
      </w:r>
      <w:r w:rsidRPr="00741DC1">
        <w:rPr>
          <w:w w:val="105"/>
        </w:rPr>
        <w:t>52</w:t>
      </w:r>
      <w:r w:rsidRPr="00741DC1">
        <w:rPr>
          <w:spacing w:val="-18"/>
          <w:w w:val="105"/>
        </w:rPr>
        <w:t>1</w:t>
      </w:r>
      <w:r w:rsidRPr="00741DC1">
        <w:rPr>
          <w:w w:val="105"/>
        </w:rPr>
        <w:t>,48</w:t>
      </w:r>
      <w:r w:rsidRPr="00741DC1">
        <w:rPr>
          <w:spacing w:val="20"/>
          <w:w w:val="105"/>
        </w:rPr>
        <w:t xml:space="preserve"> </w:t>
      </w:r>
      <w:r w:rsidRPr="00741DC1">
        <w:rPr>
          <w:w w:val="105"/>
        </w:rPr>
        <w:t>otplatiti</w:t>
      </w:r>
      <w:r w:rsidRPr="00741DC1">
        <w:rPr>
          <w:spacing w:val="45"/>
          <w:w w:val="105"/>
        </w:rPr>
        <w:t xml:space="preserve"> </w:t>
      </w:r>
      <w:r w:rsidRPr="00741DC1">
        <w:rPr>
          <w:w w:val="105"/>
        </w:rPr>
        <w:t>će</w:t>
      </w:r>
      <w:r w:rsidRPr="00741DC1">
        <w:rPr>
          <w:spacing w:val="35"/>
          <w:w w:val="105"/>
        </w:rPr>
        <w:t xml:space="preserve"> </w:t>
      </w:r>
      <w:r w:rsidRPr="00741DC1">
        <w:rPr>
          <w:w w:val="105"/>
        </w:rPr>
        <w:t>se</w:t>
      </w:r>
      <w:r w:rsidRPr="00741DC1">
        <w:rPr>
          <w:spacing w:val="51"/>
          <w:w w:val="105"/>
        </w:rPr>
        <w:t xml:space="preserve"> </w:t>
      </w:r>
      <w:r w:rsidRPr="00741DC1">
        <w:rPr>
          <w:w w:val="105"/>
        </w:rPr>
        <w:t>u</w:t>
      </w:r>
      <w:r w:rsidRPr="00741DC1">
        <w:rPr>
          <w:spacing w:val="30"/>
          <w:w w:val="105"/>
        </w:rPr>
        <w:t xml:space="preserve"> </w:t>
      </w:r>
      <w:r w:rsidRPr="00741DC1">
        <w:rPr>
          <w:w w:val="105"/>
        </w:rPr>
        <w:t>48</w:t>
      </w:r>
      <w:r w:rsidRPr="00741DC1">
        <w:rPr>
          <w:spacing w:val="44"/>
          <w:w w:val="105"/>
        </w:rPr>
        <w:t xml:space="preserve"> </w:t>
      </w:r>
      <w:r w:rsidRPr="00741DC1">
        <w:rPr>
          <w:w w:val="105"/>
        </w:rPr>
        <w:t>mjesečnih</w:t>
      </w:r>
      <w:r w:rsidRPr="00741DC1">
        <w:rPr>
          <w:spacing w:val="50"/>
          <w:w w:val="105"/>
        </w:rPr>
        <w:t xml:space="preserve"> </w:t>
      </w:r>
      <w:r w:rsidRPr="00741DC1">
        <w:rPr>
          <w:w w:val="105"/>
        </w:rPr>
        <w:t>rata</w:t>
      </w:r>
      <w:r w:rsidRPr="00741DC1">
        <w:rPr>
          <w:spacing w:val="43"/>
          <w:w w:val="105"/>
        </w:rPr>
        <w:t xml:space="preserve"> </w:t>
      </w:r>
      <w:r w:rsidRPr="00741DC1">
        <w:rPr>
          <w:w w:val="105"/>
        </w:rPr>
        <w:t>bez</w:t>
      </w:r>
      <w:r w:rsidRPr="00741DC1">
        <w:rPr>
          <w:w w:val="97"/>
        </w:rPr>
        <w:t xml:space="preserve"> </w:t>
      </w:r>
      <w:r w:rsidRPr="00741DC1">
        <w:rPr>
          <w:w w:val="105"/>
        </w:rPr>
        <w:t>obračuna</w:t>
      </w:r>
      <w:r w:rsidRPr="00741DC1">
        <w:rPr>
          <w:spacing w:val="26"/>
          <w:w w:val="105"/>
        </w:rPr>
        <w:t xml:space="preserve"> </w:t>
      </w:r>
      <w:r w:rsidRPr="00741DC1">
        <w:rPr>
          <w:w w:val="105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81" w:before="109"/>
        <w:ind w:hanging="426" w:right="104" w:left="426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Vjerovniku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Nautica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Vukovar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-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Dunavski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prilaz,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VukoVar,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OIB 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22814072175,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85"/>
          <w:sz w:val="24"/>
          <w:szCs w:val="24"/>
        </w:rPr>
        <w:t>.</w:t>
      </w:r>
      <w:r w:rsidRPr="00BC4718">
        <w:rPr>
          <w:rFonts w:hAnsi="Times New Roman" w:ascii="Times New Roman"/>
          <w:spacing w:val="29"/>
          <w:w w:val="4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prijavljenom 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tražbinom 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od 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6.346,92 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predlaže 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se 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otpis 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69,9% 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glavnice 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duga 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w w:val="12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4.436,50  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1.9</w:t>
      </w:r>
      <w:r w:rsidRPr="00BC4718">
        <w:rPr>
          <w:rFonts w:hAnsi="Times New Roman" w:ascii="Times New Roman"/>
          <w:spacing w:val="-3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0,42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widowControl w:val="false"/>
        <w:numPr>
          <w:ilvl w:val="0"/>
          <w:numId w:val="20"/>
        </w:numPr>
        <w:tabs>
          <w:tab w:pos="426" w:val="left"/>
        </w:tabs>
        <w:spacing w:lineRule="auto" w:line="268" w:before="131"/>
        <w:ind w:hanging="426" w:right="216" w:left="426"/>
        <w:jc w:val="both"/>
        <w:rPr>
          <w:rFonts w:eastAsia="Arial"/>
        </w:rPr>
      </w:pPr>
      <w:r w:rsidRPr="00BC4718">
        <w:rPr>
          <w:w w:val="105"/>
        </w:rPr>
        <w:t>Vjerovniku</w:t>
      </w:r>
      <w:r w:rsidRPr="00BC4718">
        <w:rPr>
          <w:spacing w:val="6"/>
          <w:w w:val="105"/>
        </w:rPr>
        <w:t xml:space="preserve"> </w:t>
      </w:r>
      <w:r w:rsidRPr="00BC4718">
        <w:rPr>
          <w:w w:val="105"/>
        </w:rPr>
        <w:t>Nl-AL</w:t>
      </w:r>
      <w:r w:rsidRPr="00BC4718">
        <w:rPr>
          <w:spacing w:val="27"/>
          <w:w w:val="105"/>
        </w:rPr>
        <w:t xml:space="preserve"> </w:t>
      </w:r>
      <w:r w:rsidRPr="00BC4718">
        <w:rPr>
          <w:w w:val="105"/>
        </w:rPr>
        <w:t>d.o.o.,</w:t>
      </w:r>
      <w:r w:rsidRPr="00BC4718">
        <w:rPr>
          <w:spacing w:val="46"/>
          <w:w w:val="105"/>
        </w:rPr>
        <w:t xml:space="preserve"> </w:t>
      </w:r>
      <w:r w:rsidRPr="00BC4718">
        <w:rPr>
          <w:w w:val="105"/>
        </w:rPr>
        <w:t>K.P.</w:t>
      </w:r>
      <w:r w:rsidRPr="00BC4718">
        <w:rPr>
          <w:spacing w:val="33"/>
          <w:w w:val="105"/>
        </w:rPr>
        <w:t xml:space="preserve"> </w:t>
      </w:r>
      <w:r w:rsidRPr="00BC4718">
        <w:rPr>
          <w:w w:val="105"/>
        </w:rPr>
        <w:t>Svačića</w:t>
      </w:r>
      <w:r w:rsidRPr="00BC4718">
        <w:rPr>
          <w:spacing w:val="55"/>
          <w:w w:val="105"/>
        </w:rPr>
        <w:t xml:space="preserve"> </w:t>
      </w:r>
      <w:r w:rsidRPr="00BC4718">
        <w:rPr>
          <w:w w:val="105"/>
        </w:rPr>
        <w:t>2,</w:t>
      </w:r>
      <w:r w:rsidRPr="00BC4718">
        <w:rPr>
          <w:spacing w:val="51"/>
          <w:w w:val="105"/>
        </w:rPr>
        <w:t xml:space="preserve"> </w:t>
      </w:r>
      <w:r w:rsidRPr="00BC4718">
        <w:rPr>
          <w:w w:val="105"/>
        </w:rPr>
        <w:t>V.</w:t>
      </w:r>
      <w:r w:rsidRPr="00BC4718">
        <w:rPr>
          <w:spacing w:val="40"/>
          <w:w w:val="105"/>
        </w:rPr>
        <w:t xml:space="preserve"> </w:t>
      </w:r>
      <w:r w:rsidRPr="00BC4718">
        <w:rPr>
          <w:w w:val="105"/>
        </w:rPr>
        <w:t>Gorica,</w:t>
      </w:r>
      <w:r w:rsidRPr="00BC4718">
        <w:rPr>
          <w:spacing w:val="44"/>
          <w:w w:val="105"/>
        </w:rPr>
        <w:t xml:space="preserve"> </w:t>
      </w:r>
      <w:r w:rsidRPr="00BC4718">
        <w:rPr>
          <w:w w:val="105"/>
        </w:rPr>
        <w:t>OIB</w:t>
      </w:r>
      <w:r w:rsidRPr="00BC4718">
        <w:rPr>
          <w:spacing w:val="9"/>
          <w:w w:val="105"/>
        </w:rPr>
        <w:t xml:space="preserve"> </w:t>
      </w:r>
      <w:r w:rsidRPr="00BC4718">
        <w:rPr>
          <w:spacing w:val="-1"/>
          <w:w w:val="105"/>
        </w:rPr>
        <w:t>35649512672,</w:t>
      </w:r>
      <w:r w:rsidRPr="00BC4718">
        <w:rPr>
          <w:spacing w:val="32"/>
          <w:w w:val="105"/>
        </w:rPr>
        <w:t xml:space="preserve"> </w:t>
      </w:r>
      <w:r w:rsidRPr="00BC4718">
        <w:rPr>
          <w:w w:val="105"/>
        </w:rPr>
        <w:t>s</w:t>
      </w:r>
      <w:r w:rsidRPr="00BC4718">
        <w:rPr>
          <w:spacing w:val="22"/>
          <w:w w:val="83"/>
        </w:rPr>
        <w:t xml:space="preserve"> </w:t>
      </w:r>
      <w:r w:rsidRPr="00BC4718">
        <w:rPr>
          <w:w w:val="105"/>
        </w:rPr>
        <w:t>prijavljenom</w:t>
      </w:r>
      <w:r w:rsidRPr="00BC4718">
        <w:rPr>
          <w:spacing w:val="16"/>
          <w:w w:val="105"/>
        </w:rPr>
        <w:t xml:space="preserve"> </w:t>
      </w:r>
      <w:r w:rsidRPr="00BC4718">
        <w:rPr>
          <w:w w:val="105"/>
        </w:rPr>
        <w:t>tražbinom</w:t>
      </w:r>
      <w:r w:rsidRPr="00BC4718">
        <w:rPr>
          <w:spacing w:val="24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22"/>
          <w:w w:val="105"/>
        </w:rPr>
        <w:t xml:space="preserve"> </w:t>
      </w:r>
      <w:r w:rsidRPr="00BC4718">
        <w:rPr>
          <w:w w:val="105"/>
        </w:rPr>
        <w:t>1.250,00</w:t>
      </w:r>
      <w:r w:rsidRPr="00BC4718">
        <w:rPr>
          <w:spacing w:val="10"/>
          <w:w w:val="105"/>
        </w:rPr>
        <w:t xml:space="preserve"> </w:t>
      </w:r>
      <w:r w:rsidRPr="00BC4718">
        <w:rPr>
          <w:w w:val="105"/>
        </w:rPr>
        <w:t>predlaže</w:t>
      </w:r>
      <w:r w:rsidRPr="00BC4718">
        <w:rPr>
          <w:spacing w:val="9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18"/>
          <w:w w:val="105"/>
        </w:rPr>
        <w:t xml:space="preserve"> </w:t>
      </w:r>
      <w:r w:rsidRPr="00BC4718">
        <w:rPr>
          <w:w w:val="105"/>
        </w:rPr>
        <w:t>otpis</w:t>
      </w:r>
      <w:r w:rsidRPr="00BC4718">
        <w:rPr>
          <w:spacing w:val="13"/>
          <w:w w:val="105"/>
        </w:rPr>
        <w:t xml:space="preserve"> </w:t>
      </w:r>
      <w:r w:rsidRPr="00BC4718">
        <w:rPr>
          <w:w w:val="105"/>
        </w:rPr>
        <w:t>69,9%</w:t>
      </w:r>
      <w:r w:rsidRPr="00BC4718">
        <w:rPr>
          <w:spacing w:val="20"/>
          <w:w w:val="105"/>
        </w:rPr>
        <w:t xml:space="preserve"> </w:t>
      </w:r>
      <w:r w:rsidRPr="00BC4718">
        <w:rPr>
          <w:w w:val="105"/>
        </w:rPr>
        <w:t xml:space="preserve">glavnice </w:t>
      </w:r>
      <w:r w:rsidRPr="00BC4718">
        <w:rPr>
          <w:spacing w:val="23"/>
          <w:w w:val="105"/>
        </w:rPr>
        <w:t xml:space="preserve"> </w:t>
      </w:r>
      <w:r w:rsidRPr="00BC4718">
        <w:rPr>
          <w:w w:val="105"/>
        </w:rPr>
        <w:t xml:space="preserve">duga </w:t>
      </w:r>
      <w:r w:rsidRPr="00BC4718">
        <w:rPr>
          <w:spacing w:val="20"/>
          <w:w w:val="105"/>
        </w:rPr>
        <w:t xml:space="preserve"> </w:t>
      </w:r>
      <w:r w:rsidRPr="00BC4718">
        <w:rPr>
          <w:w w:val="105"/>
        </w:rPr>
        <w:t>ili</w:t>
      </w:r>
      <w:r w:rsidRPr="00BC4718">
        <w:rPr>
          <w:w w:val="126"/>
        </w:rPr>
        <w:t xml:space="preserve"> </w:t>
      </w:r>
      <w:r w:rsidRPr="00BC4718">
        <w:rPr>
          <w:w w:val="105"/>
        </w:rPr>
        <w:t>873,75</w:t>
      </w:r>
      <w:r w:rsidRPr="00BC4718">
        <w:rPr>
          <w:spacing w:val="14"/>
          <w:w w:val="105"/>
        </w:rPr>
        <w:t xml:space="preserve"> </w:t>
      </w:r>
      <w:r w:rsidRPr="00BC4718">
        <w:rPr>
          <w:w w:val="105"/>
        </w:rPr>
        <w:t>kn,</w:t>
      </w:r>
      <w:r w:rsidRPr="00BC4718">
        <w:rPr>
          <w:spacing w:val="28"/>
          <w:w w:val="105"/>
        </w:rPr>
        <w:t xml:space="preserve"> </w:t>
      </w:r>
      <w:r w:rsidRPr="00BC4718">
        <w:rPr>
          <w:w w:val="105"/>
        </w:rPr>
        <w:t>a</w:t>
      </w:r>
      <w:r w:rsidRPr="00BC4718">
        <w:rPr>
          <w:spacing w:val="35"/>
          <w:w w:val="105"/>
        </w:rPr>
        <w:t xml:space="preserve"> </w:t>
      </w:r>
      <w:r w:rsidRPr="00BC4718">
        <w:rPr>
          <w:w w:val="105"/>
        </w:rPr>
        <w:t>ostatak</w:t>
      </w:r>
      <w:r w:rsidRPr="00BC4718">
        <w:rPr>
          <w:spacing w:val="42"/>
          <w:w w:val="105"/>
        </w:rPr>
        <w:t xml:space="preserve"> </w:t>
      </w:r>
      <w:r w:rsidRPr="00BC4718">
        <w:rPr>
          <w:w w:val="105"/>
        </w:rPr>
        <w:t>tražbine</w:t>
      </w:r>
      <w:r w:rsidRPr="00BC4718">
        <w:rPr>
          <w:spacing w:val="58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37"/>
          <w:w w:val="105"/>
        </w:rPr>
        <w:t xml:space="preserve"> </w:t>
      </w:r>
      <w:r w:rsidRPr="00BC4718">
        <w:rPr>
          <w:w w:val="105"/>
        </w:rPr>
        <w:t>376,25</w:t>
      </w:r>
      <w:r w:rsidRPr="00BC4718">
        <w:rPr>
          <w:spacing w:val="45"/>
          <w:w w:val="105"/>
        </w:rPr>
        <w:t xml:space="preserve"> </w:t>
      </w:r>
      <w:r w:rsidRPr="00BC4718">
        <w:rPr>
          <w:w w:val="105"/>
        </w:rPr>
        <w:t>otplatiti</w:t>
      </w:r>
      <w:r w:rsidRPr="00BC4718">
        <w:rPr>
          <w:spacing w:val="42"/>
          <w:w w:val="105"/>
        </w:rPr>
        <w:t xml:space="preserve"> </w:t>
      </w:r>
      <w:r w:rsidRPr="00BC4718">
        <w:rPr>
          <w:w w:val="105"/>
        </w:rPr>
        <w:t>će</w:t>
      </w:r>
      <w:r w:rsidRPr="00BC4718">
        <w:rPr>
          <w:spacing w:val="42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48"/>
          <w:w w:val="105"/>
        </w:rPr>
        <w:t xml:space="preserve"> </w:t>
      </w:r>
      <w:r w:rsidRPr="00BC4718">
        <w:rPr>
          <w:w w:val="95"/>
        </w:rPr>
        <w:t>Li</w:t>
      </w:r>
      <w:r w:rsidRPr="00BC4718">
        <w:rPr>
          <w:spacing w:val="31"/>
          <w:w w:val="95"/>
        </w:rPr>
        <w:t xml:space="preserve"> </w:t>
      </w:r>
      <w:r w:rsidRPr="00BC4718">
        <w:rPr>
          <w:w w:val="105"/>
        </w:rPr>
        <w:t>48</w:t>
      </w:r>
      <w:r w:rsidRPr="00BC4718">
        <w:rPr>
          <w:spacing w:val="48"/>
          <w:w w:val="105"/>
        </w:rPr>
        <w:t xml:space="preserve"> </w:t>
      </w:r>
      <w:r w:rsidRPr="00BC4718">
        <w:rPr>
          <w:w w:val="105"/>
        </w:rPr>
        <w:t>mjesečnih</w:t>
      </w:r>
      <w:r w:rsidRPr="00BC4718">
        <w:rPr>
          <w:spacing w:val="52"/>
          <w:w w:val="105"/>
        </w:rPr>
        <w:t xml:space="preserve"> </w:t>
      </w:r>
      <w:r w:rsidRPr="00BC4718">
        <w:rPr>
          <w:w w:val="105"/>
        </w:rPr>
        <w:t>rata</w:t>
      </w:r>
      <w:r w:rsidRPr="00BC4718">
        <w:rPr>
          <w:spacing w:val="39"/>
          <w:w w:val="105"/>
        </w:rPr>
        <w:t xml:space="preserve"> </w:t>
      </w:r>
      <w:r w:rsidRPr="00BC4718">
        <w:rPr>
          <w:w w:val="105"/>
        </w:rPr>
        <w:t>bez</w:t>
      </w:r>
      <w:r w:rsidRPr="00BC4718">
        <w:rPr>
          <w:w w:val="97"/>
        </w:rPr>
        <w:t xml:space="preserve"> </w:t>
      </w:r>
      <w:r w:rsidRPr="00BC4718">
        <w:rPr>
          <w:w w:val="105"/>
        </w:rPr>
        <w:t>obračuna</w:t>
      </w:r>
      <w:r w:rsidRPr="00BC4718">
        <w:rPr>
          <w:spacing w:val="26"/>
          <w:w w:val="105"/>
        </w:rPr>
        <w:t xml:space="preserve"> </w:t>
      </w:r>
      <w:r w:rsidRPr="00BC4718">
        <w:rPr>
          <w:w w:val="105"/>
        </w:rPr>
        <w:t>kamate,</w:t>
      </w:r>
    </w:p>
    <w:p w:rsidRDefault="00CB6349" w:rsidP="00CB6349" w:rsidR="00CB6349" w:rsidRPr="00BC4718">
      <w:pPr>
        <w:widowControl w:val="false"/>
        <w:numPr>
          <w:ilvl w:val="0"/>
          <w:numId w:val="20"/>
        </w:numPr>
        <w:tabs>
          <w:tab w:pos="426" w:val="left"/>
        </w:tabs>
        <w:spacing w:lineRule="auto" w:line="276" w:before="133"/>
        <w:ind w:hanging="426" w:right="225" w:left="426"/>
        <w:jc w:val="both"/>
        <w:rPr>
          <w:rFonts w:eastAsia="Arial"/>
        </w:rPr>
      </w:pPr>
      <w:r w:rsidRPr="00BC4718">
        <w:rPr>
          <w:w w:val="105"/>
        </w:rPr>
        <w:t>Vjerovniku</w:t>
      </w:r>
      <w:r w:rsidRPr="00BC4718">
        <w:rPr>
          <w:spacing w:val="17"/>
          <w:w w:val="105"/>
        </w:rPr>
        <w:t xml:space="preserve"> </w:t>
      </w:r>
      <w:r w:rsidRPr="00BC4718">
        <w:rPr>
          <w:w w:val="105"/>
        </w:rPr>
        <w:t>Nova</w:t>
      </w:r>
      <w:r w:rsidRPr="00BC4718">
        <w:rPr>
          <w:spacing w:val="38"/>
          <w:w w:val="105"/>
        </w:rPr>
        <w:t xml:space="preserve"> </w:t>
      </w:r>
      <w:r w:rsidRPr="00BC4718">
        <w:rPr>
          <w:w w:val="105"/>
        </w:rPr>
        <w:t>tvornica</w:t>
      </w:r>
      <w:r w:rsidRPr="00BC4718">
        <w:rPr>
          <w:spacing w:val="9"/>
          <w:w w:val="105"/>
        </w:rPr>
        <w:t xml:space="preserve"> </w:t>
      </w:r>
      <w:r w:rsidRPr="00BC4718">
        <w:rPr>
          <w:w w:val="105"/>
        </w:rPr>
        <w:t>kliznih</w:t>
      </w:r>
      <w:r w:rsidRPr="00BC4718">
        <w:rPr>
          <w:spacing w:val="56"/>
          <w:w w:val="105"/>
        </w:rPr>
        <w:t xml:space="preserve"> </w:t>
      </w:r>
      <w:r w:rsidRPr="00BC4718">
        <w:rPr>
          <w:w w:val="105"/>
        </w:rPr>
        <w:t>ležajeva</w:t>
      </w:r>
      <w:r w:rsidRPr="00BC4718">
        <w:rPr>
          <w:spacing w:val="54"/>
          <w:w w:val="105"/>
        </w:rPr>
        <w:t xml:space="preserve"> </w:t>
      </w:r>
      <w:r w:rsidRPr="00BC4718">
        <w:rPr>
          <w:w w:val="105"/>
        </w:rPr>
        <w:t>d.o.o.,</w:t>
      </w:r>
      <w:r w:rsidRPr="00BC4718">
        <w:rPr>
          <w:spacing w:val="56"/>
          <w:w w:val="105"/>
        </w:rPr>
        <w:t xml:space="preserve"> </w:t>
      </w:r>
      <w:r w:rsidRPr="00BC4718">
        <w:rPr>
          <w:w w:val="105"/>
        </w:rPr>
        <w:t>D.</w:t>
      </w:r>
      <w:r w:rsidRPr="00BC4718">
        <w:rPr>
          <w:spacing w:val="39"/>
          <w:w w:val="105"/>
        </w:rPr>
        <w:t xml:space="preserve"> </w:t>
      </w:r>
      <w:r w:rsidRPr="00BC4718">
        <w:rPr>
          <w:w w:val="105"/>
        </w:rPr>
        <w:t>Mrzio</w:t>
      </w:r>
      <w:r w:rsidRPr="00BC4718">
        <w:rPr>
          <w:spacing w:val="54"/>
          <w:w w:val="105"/>
        </w:rPr>
        <w:t xml:space="preserve"> </w:t>
      </w:r>
      <w:r w:rsidRPr="00BC4718">
        <w:rPr>
          <w:w w:val="105"/>
        </w:rPr>
        <w:t>Polje</w:t>
      </w:r>
      <w:r w:rsidRPr="00BC4718">
        <w:rPr>
          <w:spacing w:val="54"/>
          <w:w w:val="105"/>
        </w:rPr>
        <w:t xml:space="preserve"> </w:t>
      </w:r>
      <w:r w:rsidRPr="00BC4718">
        <w:rPr>
          <w:spacing w:val="-35"/>
          <w:w w:val="105"/>
        </w:rPr>
        <w:t>1</w:t>
      </w:r>
      <w:r w:rsidRPr="00BC4718">
        <w:rPr>
          <w:w w:val="105"/>
        </w:rPr>
        <w:t>22,</w:t>
      </w:r>
      <w:r w:rsidRPr="00BC4718">
        <w:rPr>
          <w:spacing w:val="3"/>
          <w:w w:val="105"/>
        </w:rPr>
        <w:t xml:space="preserve"> </w:t>
      </w:r>
      <w:r w:rsidRPr="00BC4718">
        <w:rPr>
          <w:w w:val="105"/>
        </w:rPr>
        <w:t>Duga</w:t>
      </w:r>
      <w:r w:rsidRPr="00BC4718">
        <w:rPr>
          <w:spacing w:val="52"/>
          <w:w w:val="105"/>
        </w:rPr>
        <w:t xml:space="preserve"> </w:t>
      </w:r>
      <w:r w:rsidRPr="00BC4718">
        <w:rPr>
          <w:w w:val="105"/>
        </w:rPr>
        <w:t>resa,</w:t>
      </w:r>
      <w:r w:rsidRPr="00BC4718">
        <w:t xml:space="preserve"> </w:t>
      </w:r>
      <w:r w:rsidRPr="00BC4718">
        <w:rPr>
          <w:w w:val="105"/>
        </w:rPr>
        <w:t>OIB</w:t>
      </w:r>
      <w:r w:rsidRPr="00BC4718">
        <w:rPr>
          <w:spacing w:val="22"/>
          <w:w w:val="105"/>
        </w:rPr>
        <w:t xml:space="preserve"> </w:t>
      </w:r>
      <w:r w:rsidRPr="00BC4718">
        <w:rPr>
          <w:w w:val="105"/>
        </w:rPr>
        <w:t>94503682969,</w:t>
      </w:r>
      <w:r w:rsidRPr="00BC4718">
        <w:rPr>
          <w:spacing w:val="2"/>
          <w:w w:val="105"/>
        </w:rPr>
        <w:t xml:space="preserve"> </w:t>
      </w:r>
      <w:r w:rsidRPr="00BC4718">
        <w:rPr>
          <w:w w:val="105"/>
        </w:rPr>
        <w:t>s</w:t>
      </w:r>
      <w:r w:rsidRPr="00BC4718">
        <w:rPr>
          <w:spacing w:val="34"/>
          <w:w w:val="105"/>
        </w:rPr>
        <w:t xml:space="preserve"> </w:t>
      </w:r>
      <w:r w:rsidRPr="00BC4718">
        <w:rPr>
          <w:w w:val="105"/>
        </w:rPr>
        <w:t>prijavljenom</w:t>
      </w:r>
      <w:r w:rsidRPr="00BC4718">
        <w:rPr>
          <w:spacing w:val="35"/>
          <w:w w:val="105"/>
        </w:rPr>
        <w:t xml:space="preserve"> </w:t>
      </w:r>
      <w:r w:rsidRPr="00BC4718">
        <w:rPr>
          <w:w w:val="105"/>
        </w:rPr>
        <w:t>tražbinom</w:t>
      </w:r>
      <w:r w:rsidRPr="00BC4718">
        <w:rPr>
          <w:spacing w:val="42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34"/>
          <w:w w:val="105"/>
        </w:rPr>
        <w:t xml:space="preserve"> </w:t>
      </w:r>
      <w:r w:rsidRPr="00BC4718">
        <w:rPr>
          <w:spacing w:val="-39"/>
          <w:w w:val="105"/>
        </w:rPr>
        <w:t>1</w:t>
      </w:r>
      <w:r w:rsidRPr="00BC4718">
        <w:rPr>
          <w:w w:val="105"/>
        </w:rPr>
        <w:t>9.360,00</w:t>
      </w:r>
      <w:r w:rsidRPr="00BC4718">
        <w:rPr>
          <w:spacing w:val="2"/>
          <w:w w:val="105"/>
        </w:rPr>
        <w:t xml:space="preserve"> </w:t>
      </w:r>
      <w:r w:rsidRPr="00BC4718">
        <w:rPr>
          <w:w w:val="105"/>
        </w:rPr>
        <w:t>predlaže</w:t>
      </w:r>
      <w:r w:rsidRPr="00BC4718">
        <w:rPr>
          <w:spacing w:val="28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29"/>
          <w:w w:val="105"/>
        </w:rPr>
        <w:t xml:space="preserve"> </w:t>
      </w:r>
      <w:r w:rsidRPr="00BC4718">
        <w:rPr>
          <w:w w:val="105"/>
        </w:rPr>
        <w:t>otpis</w:t>
      </w:r>
      <w:r w:rsidRPr="00BC4718">
        <w:rPr>
          <w:spacing w:val="29"/>
          <w:w w:val="105"/>
        </w:rPr>
        <w:t xml:space="preserve"> </w:t>
      </w:r>
      <w:r w:rsidRPr="00BC4718">
        <w:rPr>
          <w:w w:val="105"/>
        </w:rPr>
        <w:t>69,9%</w:t>
      </w:r>
      <w:r w:rsidRPr="00BC4718">
        <w:rPr>
          <w:w w:val="104"/>
        </w:rPr>
        <w:t xml:space="preserve"> </w:t>
      </w:r>
      <w:r w:rsidRPr="00BC4718">
        <w:rPr>
          <w:w w:val="105"/>
        </w:rPr>
        <w:t>glavnice</w:t>
      </w:r>
      <w:r w:rsidRPr="00BC4718">
        <w:rPr>
          <w:spacing w:val="40"/>
          <w:w w:val="105"/>
        </w:rPr>
        <w:t xml:space="preserve"> </w:t>
      </w:r>
      <w:r w:rsidRPr="00BC4718">
        <w:rPr>
          <w:w w:val="105"/>
        </w:rPr>
        <w:t>duga</w:t>
      </w:r>
      <w:r w:rsidRPr="00BC4718">
        <w:rPr>
          <w:spacing w:val="48"/>
          <w:w w:val="105"/>
        </w:rPr>
        <w:t xml:space="preserve"> </w:t>
      </w:r>
      <w:r w:rsidRPr="00BC4718">
        <w:rPr>
          <w:w w:val="105"/>
        </w:rPr>
        <w:t>ili</w:t>
      </w:r>
      <w:r w:rsidRPr="00BC4718">
        <w:rPr>
          <w:spacing w:val="28"/>
          <w:w w:val="105"/>
        </w:rPr>
        <w:t xml:space="preserve"> </w:t>
      </w:r>
      <w:r w:rsidRPr="00BC4718">
        <w:rPr>
          <w:w w:val="105"/>
        </w:rPr>
        <w:t>13.532,64</w:t>
      </w:r>
      <w:r w:rsidRPr="00BC4718">
        <w:rPr>
          <w:spacing w:val="50"/>
          <w:w w:val="105"/>
        </w:rPr>
        <w:t xml:space="preserve"> </w:t>
      </w:r>
      <w:r w:rsidRPr="00BC4718">
        <w:rPr>
          <w:w w:val="105"/>
        </w:rPr>
        <w:t>kn,</w:t>
      </w:r>
      <w:r w:rsidRPr="00BC4718">
        <w:rPr>
          <w:spacing w:val="21"/>
          <w:w w:val="105"/>
        </w:rPr>
        <w:t xml:space="preserve"> </w:t>
      </w:r>
      <w:r w:rsidRPr="00BC4718">
        <w:rPr>
          <w:w w:val="105"/>
        </w:rPr>
        <w:t>a</w:t>
      </w:r>
      <w:r w:rsidRPr="00BC4718">
        <w:rPr>
          <w:spacing w:val="36"/>
          <w:w w:val="105"/>
        </w:rPr>
        <w:t xml:space="preserve"> </w:t>
      </w:r>
      <w:r w:rsidRPr="00BC4718">
        <w:rPr>
          <w:w w:val="105"/>
        </w:rPr>
        <w:t>ostatak</w:t>
      </w:r>
      <w:r w:rsidRPr="00BC4718">
        <w:rPr>
          <w:spacing w:val="38"/>
          <w:w w:val="105"/>
        </w:rPr>
        <w:t xml:space="preserve"> </w:t>
      </w:r>
      <w:r w:rsidRPr="00BC4718">
        <w:rPr>
          <w:w w:val="105"/>
        </w:rPr>
        <w:t>tražbine</w:t>
      </w:r>
      <w:r w:rsidRPr="00BC4718">
        <w:rPr>
          <w:spacing w:val="44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32"/>
          <w:w w:val="105"/>
        </w:rPr>
        <w:t xml:space="preserve"> </w:t>
      </w:r>
      <w:r w:rsidRPr="00BC4718">
        <w:rPr>
          <w:w w:val="105"/>
        </w:rPr>
        <w:t>5.827,36</w:t>
      </w:r>
      <w:r w:rsidRPr="00BC4718">
        <w:rPr>
          <w:spacing w:val="44"/>
          <w:w w:val="105"/>
        </w:rPr>
        <w:t xml:space="preserve"> </w:t>
      </w:r>
      <w:r w:rsidRPr="00BC4718">
        <w:rPr>
          <w:w w:val="105"/>
        </w:rPr>
        <w:t>otplatiti</w:t>
      </w:r>
      <w:r w:rsidRPr="00BC4718">
        <w:rPr>
          <w:spacing w:val="36"/>
          <w:w w:val="105"/>
        </w:rPr>
        <w:t xml:space="preserve"> </w:t>
      </w:r>
      <w:r w:rsidRPr="00BC4718">
        <w:rPr>
          <w:w w:val="105"/>
        </w:rPr>
        <w:t>će</w:t>
      </w:r>
      <w:r w:rsidRPr="00BC4718">
        <w:rPr>
          <w:spacing w:val="28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45"/>
          <w:w w:val="105"/>
        </w:rPr>
        <w:t xml:space="preserve"> </w:t>
      </w:r>
      <w:r w:rsidRPr="00BC4718">
        <w:rPr>
          <w:w w:val="105"/>
        </w:rPr>
        <w:t>u</w:t>
      </w:r>
      <w:r w:rsidRPr="00BC4718">
        <w:rPr>
          <w:spacing w:val="19"/>
          <w:w w:val="105"/>
        </w:rPr>
        <w:t xml:space="preserve"> </w:t>
      </w:r>
      <w:r w:rsidRPr="00BC4718">
        <w:rPr>
          <w:w w:val="105"/>
        </w:rPr>
        <w:t>48</w:t>
      </w:r>
      <w:r w:rsidRPr="00BC4718">
        <w:rPr>
          <w:w w:val="111"/>
        </w:rPr>
        <w:t xml:space="preserve"> </w:t>
      </w:r>
      <w:r w:rsidRPr="00BC4718">
        <w:rPr>
          <w:w w:val="105"/>
        </w:rPr>
        <w:t>mjesečnih</w:t>
      </w:r>
      <w:r w:rsidRPr="00BC4718">
        <w:rPr>
          <w:spacing w:val="25"/>
          <w:w w:val="105"/>
        </w:rPr>
        <w:t xml:space="preserve"> </w:t>
      </w:r>
      <w:r w:rsidRPr="00BC4718">
        <w:rPr>
          <w:w w:val="105"/>
        </w:rPr>
        <w:t>rata</w:t>
      </w:r>
      <w:r w:rsidRPr="00BC4718">
        <w:rPr>
          <w:spacing w:val="7"/>
          <w:w w:val="105"/>
        </w:rPr>
        <w:t xml:space="preserve"> </w:t>
      </w:r>
      <w:r w:rsidRPr="00BC4718">
        <w:rPr>
          <w:w w:val="105"/>
        </w:rPr>
        <w:t>bez</w:t>
      </w:r>
      <w:r w:rsidRPr="00BC4718">
        <w:rPr>
          <w:spacing w:val="5"/>
          <w:w w:val="105"/>
        </w:rPr>
        <w:t xml:space="preserve"> </w:t>
      </w:r>
      <w:r w:rsidRPr="00BC4718">
        <w:rPr>
          <w:w w:val="105"/>
        </w:rPr>
        <w:t>obračuna</w:t>
      </w:r>
      <w:r w:rsidRPr="00BC4718">
        <w:rPr>
          <w:spacing w:val="29"/>
          <w:w w:val="105"/>
        </w:rPr>
        <w:t xml:space="preserve"> </w:t>
      </w:r>
      <w:r w:rsidRPr="00BC4718">
        <w:rPr>
          <w:w w:val="105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75" w:before="134"/>
        <w:ind w:hanging="426" w:right="225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Odvjetnica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Anrijana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Žugaj,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Trg.Lj.Posavskog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Sisak, 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89856388633,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5.625,00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3.931,88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1.693,13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7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20"/>
        </w:numPr>
        <w:tabs>
          <w:tab w:pos="426" w:val="left"/>
        </w:tabs>
        <w:spacing w:lineRule="auto" w:line="273" w:before="127"/>
        <w:ind w:hanging="426" w:right="225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Odvjetnička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društvo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Probija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44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Špoljarić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d.o.o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>.</w:t>
      </w:r>
      <w:r w:rsidRPr="00BC4718">
        <w:rPr>
          <w:rFonts w:hAnsi="Times New Roman" w:ascii="Times New Roman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-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Kolodvorska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7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2,</w:t>
      </w:r>
      <w:r w:rsidRPr="00BC4718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Varaždin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2347849218,</w:t>
      </w:r>
      <w:r w:rsidRPr="00BC4718">
        <w:rPr>
          <w:rFonts w:hAnsi="Times New Roman" w:ascii="Times New Roman"/>
          <w:spacing w:val="5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35.925,10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25.1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spacing w:val="-44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,64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4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0.813,46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-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-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-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</w:t>
      </w:r>
      <w:r w:rsidRPr="00BC4718">
        <w:rPr>
          <w:rFonts w:hAnsi="Times New Roman" w:ascii="Times New Roman"/>
          <w:spacing w:val="-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BC4718">
      <w:pPr>
        <w:widowControl w:val="false"/>
        <w:numPr>
          <w:ilvl w:val="1"/>
          <w:numId w:val="20"/>
        </w:numPr>
        <w:tabs>
          <w:tab w:pos="426" w:val="left"/>
        </w:tabs>
        <w:spacing w:lineRule="auto" w:line="271"/>
        <w:ind w:hanging="426" w:right="101" w:left="426"/>
        <w:jc w:val="both"/>
        <w:rPr>
          <w:rFonts w:eastAsia="Arial"/>
        </w:rPr>
      </w:pPr>
      <w:r w:rsidRPr="00BC4718">
        <w:rPr>
          <w:w w:val="105"/>
        </w:rPr>
        <w:t>Vjerovniku</w:t>
      </w:r>
      <w:r w:rsidRPr="00BC4718">
        <w:rPr>
          <w:spacing w:val="48"/>
          <w:w w:val="105"/>
        </w:rPr>
        <w:t xml:space="preserve"> </w:t>
      </w:r>
      <w:r w:rsidRPr="00BC4718">
        <w:rPr>
          <w:w w:val="105"/>
        </w:rPr>
        <w:t>Par</w:t>
      </w:r>
      <w:r w:rsidRPr="00BC4718">
        <w:rPr>
          <w:spacing w:val="15"/>
          <w:w w:val="105"/>
        </w:rPr>
        <w:t xml:space="preserve"> </w:t>
      </w:r>
      <w:r w:rsidRPr="00BC4718">
        <w:rPr>
          <w:w w:val="105"/>
        </w:rPr>
        <w:t>lux</w:t>
      </w:r>
      <w:r w:rsidRPr="00BC4718">
        <w:rPr>
          <w:spacing w:val="17"/>
          <w:w w:val="105"/>
        </w:rPr>
        <w:t xml:space="preserve"> </w:t>
      </w:r>
      <w:r w:rsidRPr="00BC4718">
        <w:rPr>
          <w:w w:val="105"/>
        </w:rPr>
        <w:t>d.o.o.,</w:t>
      </w:r>
      <w:r w:rsidRPr="00BC4718">
        <w:rPr>
          <w:spacing w:val="21"/>
          <w:w w:val="105"/>
        </w:rPr>
        <w:t xml:space="preserve"> </w:t>
      </w:r>
      <w:r w:rsidRPr="00BC4718">
        <w:rPr>
          <w:w w:val="105"/>
        </w:rPr>
        <w:t>Duga</w:t>
      </w:r>
      <w:r w:rsidRPr="00BC4718">
        <w:rPr>
          <w:spacing w:val="22"/>
          <w:w w:val="105"/>
        </w:rPr>
        <w:t xml:space="preserve"> </w:t>
      </w:r>
      <w:r w:rsidRPr="00BC4718">
        <w:rPr>
          <w:w w:val="105"/>
        </w:rPr>
        <w:t>ul.</w:t>
      </w:r>
      <w:r w:rsidRPr="00BC4718">
        <w:rPr>
          <w:spacing w:val="5"/>
          <w:w w:val="105"/>
        </w:rPr>
        <w:t xml:space="preserve"> </w:t>
      </w:r>
      <w:r w:rsidRPr="00BC4718">
        <w:rPr>
          <w:w w:val="105"/>
        </w:rPr>
        <w:t>2,</w:t>
      </w:r>
      <w:r w:rsidRPr="00BC4718">
        <w:rPr>
          <w:spacing w:val="30"/>
          <w:w w:val="105"/>
        </w:rPr>
        <w:t xml:space="preserve"> </w:t>
      </w:r>
      <w:r w:rsidRPr="00BC4718">
        <w:rPr>
          <w:w w:val="105"/>
        </w:rPr>
        <w:t>Donja</w:t>
      </w:r>
      <w:r w:rsidRPr="00BC4718">
        <w:rPr>
          <w:spacing w:val="27"/>
          <w:w w:val="105"/>
        </w:rPr>
        <w:t xml:space="preserve"> </w:t>
      </w:r>
      <w:r w:rsidRPr="00BC4718">
        <w:rPr>
          <w:w w:val="105"/>
        </w:rPr>
        <w:t>Lomnica,</w:t>
      </w:r>
      <w:r w:rsidRPr="00BC4718">
        <w:rPr>
          <w:spacing w:val="16"/>
          <w:w w:val="105"/>
        </w:rPr>
        <w:t xml:space="preserve"> </w:t>
      </w:r>
      <w:r w:rsidRPr="00BC4718">
        <w:rPr>
          <w:w w:val="105"/>
        </w:rPr>
        <w:t>OIB</w:t>
      </w:r>
      <w:r w:rsidRPr="00BC4718">
        <w:rPr>
          <w:spacing w:val="26"/>
          <w:w w:val="105"/>
        </w:rPr>
        <w:t xml:space="preserve"> </w:t>
      </w:r>
      <w:r w:rsidRPr="00BC4718">
        <w:rPr>
          <w:w w:val="105"/>
        </w:rPr>
        <w:t>50283086577,</w:t>
      </w:r>
      <w:r w:rsidRPr="00BC4718">
        <w:rPr>
          <w:spacing w:val="42"/>
          <w:w w:val="105"/>
        </w:rPr>
        <w:t xml:space="preserve"> </w:t>
      </w:r>
      <w:r w:rsidRPr="00BC4718">
        <w:rPr>
          <w:w w:val="105"/>
        </w:rPr>
        <w:t>s</w:t>
      </w:r>
      <w:r w:rsidRPr="00BC4718">
        <w:rPr>
          <w:w w:val="88"/>
        </w:rPr>
        <w:t xml:space="preserve"> </w:t>
      </w:r>
      <w:r w:rsidRPr="00BC4718">
        <w:rPr>
          <w:w w:val="105"/>
        </w:rPr>
        <w:t>prijavljenom</w:t>
      </w:r>
      <w:r w:rsidRPr="00BC4718">
        <w:rPr>
          <w:spacing w:val="15"/>
          <w:w w:val="105"/>
        </w:rPr>
        <w:t xml:space="preserve"> </w:t>
      </w:r>
      <w:r w:rsidRPr="00BC4718">
        <w:rPr>
          <w:w w:val="105"/>
        </w:rPr>
        <w:t>tražbinom</w:t>
      </w:r>
      <w:r w:rsidRPr="00BC4718">
        <w:rPr>
          <w:spacing w:val="33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6"/>
          <w:w w:val="105"/>
        </w:rPr>
        <w:t xml:space="preserve"> </w:t>
      </w:r>
      <w:r w:rsidRPr="00BC4718">
        <w:rPr>
          <w:w w:val="105"/>
        </w:rPr>
        <w:t>7.760,00</w:t>
      </w:r>
      <w:r w:rsidRPr="00BC4718">
        <w:rPr>
          <w:spacing w:val="46"/>
          <w:w w:val="105"/>
        </w:rPr>
        <w:t xml:space="preserve"> </w:t>
      </w:r>
      <w:r w:rsidRPr="00BC4718">
        <w:rPr>
          <w:w w:val="105"/>
        </w:rPr>
        <w:t>predlaže</w:t>
      </w:r>
      <w:r w:rsidRPr="00BC4718">
        <w:rPr>
          <w:spacing w:val="25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17"/>
          <w:w w:val="105"/>
        </w:rPr>
        <w:t xml:space="preserve"> </w:t>
      </w:r>
      <w:r w:rsidRPr="00BC4718">
        <w:rPr>
          <w:w w:val="105"/>
        </w:rPr>
        <w:t>otpis</w:t>
      </w:r>
      <w:r w:rsidRPr="00BC4718">
        <w:rPr>
          <w:spacing w:val="14"/>
          <w:w w:val="105"/>
        </w:rPr>
        <w:t xml:space="preserve"> </w:t>
      </w:r>
      <w:r w:rsidRPr="00BC4718">
        <w:rPr>
          <w:w w:val="105"/>
        </w:rPr>
        <w:t>69,9%</w:t>
      </w:r>
      <w:r w:rsidRPr="00BC4718">
        <w:rPr>
          <w:spacing w:val="21"/>
          <w:w w:val="105"/>
        </w:rPr>
        <w:t xml:space="preserve"> </w:t>
      </w:r>
      <w:r w:rsidRPr="00BC4718">
        <w:rPr>
          <w:w w:val="105"/>
        </w:rPr>
        <w:t>glavnice</w:t>
      </w:r>
      <w:r w:rsidRPr="00BC4718">
        <w:rPr>
          <w:spacing w:val="39"/>
          <w:w w:val="105"/>
        </w:rPr>
        <w:t xml:space="preserve"> </w:t>
      </w:r>
      <w:r w:rsidRPr="00BC4718">
        <w:rPr>
          <w:w w:val="105"/>
        </w:rPr>
        <w:t>duga</w:t>
      </w:r>
      <w:r w:rsidRPr="00BC4718">
        <w:rPr>
          <w:spacing w:val="24"/>
          <w:w w:val="105"/>
        </w:rPr>
        <w:t xml:space="preserve"> </w:t>
      </w:r>
      <w:r w:rsidRPr="00BC4718">
        <w:rPr>
          <w:w w:val="105"/>
        </w:rPr>
        <w:t>ili</w:t>
      </w:r>
      <w:r w:rsidRPr="00BC4718">
        <w:rPr>
          <w:w w:val="130"/>
        </w:rPr>
        <w:t xml:space="preserve"> </w:t>
      </w:r>
      <w:r w:rsidRPr="00BC4718">
        <w:rPr>
          <w:w w:val="105"/>
        </w:rPr>
        <w:t>5.424,24</w:t>
      </w:r>
      <w:r w:rsidRPr="00BC4718">
        <w:rPr>
          <w:spacing w:val="51"/>
          <w:w w:val="105"/>
        </w:rPr>
        <w:t xml:space="preserve"> </w:t>
      </w:r>
      <w:r w:rsidRPr="00BC4718">
        <w:rPr>
          <w:w w:val="105"/>
        </w:rPr>
        <w:t>kn,</w:t>
      </w:r>
      <w:r w:rsidRPr="00BC4718">
        <w:rPr>
          <w:spacing w:val="12"/>
          <w:w w:val="105"/>
        </w:rPr>
        <w:t xml:space="preserve"> </w:t>
      </w:r>
      <w:r w:rsidRPr="00BC4718">
        <w:rPr>
          <w:w w:val="105"/>
        </w:rPr>
        <w:t>a</w:t>
      </w:r>
      <w:r w:rsidRPr="00BC4718">
        <w:rPr>
          <w:spacing w:val="27"/>
          <w:w w:val="105"/>
        </w:rPr>
        <w:t xml:space="preserve"> </w:t>
      </w:r>
      <w:r w:rsidRPr="00BC4718">
        <w:rPr>
          <w:w w:val="105"/>
        </w:rPr>
        <w:t>ostatak</w:t>
      </w:r>
      <w:r w:rsidRPr="00BC4718">
        <w:rPr>
          <w:spacing w:val="27"/>
          <w:w w:val="105"/>
        </w:rPr>
        <w:t xml:space="preserve"> </w:t>
      </w:r>
      <w:r w:rsidRPr="00BC4718">
        <w:rPr>
          <w:w w:val="105"/>
        </w:rPr>
        <w:t>tražbine</w:t>
      </w:r>
      <w:r w:rsidRPr="00BC4718">
        <w:rPr>
          <w:spacing w:val="38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24"/>
          <w:w w:val="105"/>
        </w:rPr>
        <w:t xml:space="preserve"> </w:t>
      </w:r>
      <w:r w:rsidRPr="00BC4718">
        <w:rPr>
          <w:w w:val="105"/>
        </w:rPr>
        <w:t>2.335,</w:t>
      </w:r>
      <w:r w:rsidRPr="00BC4718">
        <w:rPr>
          <w:spacing w:val="1"/>
          <w:w w:val="105"/>
        </w:rPr>
        <w:t>76</w:t>
      </w:r>
      <w:r w:rsidRPr="00BC4718">
        <w:rPr>
          <w:spacing w:val="17"/>
          <w:w w:val="105"/>
        </w:rPr>
        <w:t xml:space="preserve"> </w:t>
      </w:r>
      <w:r w:rsidRPr="00BC4718">
        <w:rPr>
          <w:w w:val="105"/>
        </w:rPr>
        <w:t>otplatiti</w:t>
      </w:r>
      <w:r w:rsidRPr="00BC4718">
        <w:rPr>
          <w:spacing w:val="27"/>
          <w:w w:val="105"/>
        </w:rPr>
        <w:t xml:space="preserve"> </w:t>
      </w:r>
      <w:r w:rsidRPr="00BC4718">
        <w:rPr>
          <w:w w:val="105"/>
        </w:rPr>
        <w:t>će</w:t>
      </w:r>
      <w:r w:rsidRPr="00BC4718">
        <w:rPr>
          <w:spacing w:val="27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30"/>
          <w:w w:val="105"/>
        </w:rPr>
        <w:t xml:space="preserve"> </w:t>
      </w:r>
      <w:r w:rsidRPr="00BC4718">
        <w:rPr>
          <w:w w:val="105"/>
        </w:rPr>
        <w:t>u</w:t>
      </w:r>
      <w:r w:rsidRPr="00BC4718">
        <w:rPr>
          <w:spacing w:val="12"/>
          <w:w w:val="105"/>
        </w:rPr>
        <w:t xml:space="preserve"> </w:t>
      </w:r>
      <w:r w:rsidRPr="00BC4718">
        <w:rPr>
          <w:w w:val="105"/>
        </w:rPr>
        <w:t>48</w:t>
      </w:r>
      <w:r w:rsidRPr="00BC4718">
        <w:rPr>
          <w:spacing w:val="28"/>
          <w:w w:val="105"/>
        </w:rPr>
        <w:t xml:space="preserve"> </w:t>
      </w:r>
      <w:r w:rsidRPr="00BC4718">
        <w:rPr>
          <w:w w:val="105"/>
        </w:rPr>
        <w:t>mjesečnih</w:t>
      </w:r>
      <w:r w:rsidRPr="00BC4718">
        <w:rPr>
          <w:spacing w:val="37"/>
          <w:w w:val="105"/>
        </w:rPr>
        <w:t xml:space="preserve"> </w:t>
      </w:r>
      <w:r w:rsidRPr="00BC4718">
        <w:rPr>
          <w:w w:val="105"/>
        </w:rPr>
        <w:t>rata</w:t>
      </w:r>
      <w:r w:rsidRPr="00BC4718">
        <w:rPr>
          <w:spacing w:val="27"/>
          <w:w w:val="105"/>
        </w:rPr>
        <w:t xml:space="preserve"> </w:t>
      </w:r>
      <w:r w:rsidRPr="00BC4718">
        <w:rPr>
          <w:w w:val="105"/>
        </w:rPr>
        <w:t>bez</w:t>
      </w:r>
      <w:r w:rsidRPr="00BC4718">
        <w:rPr>
          <w:spacing w:val="26"/>
          <w:w w:val="99"/>
        </w:rPr>
        <w:t xml:space="preserve"> </w:t>
      </w:r>
      <w:r w:rsidRPr="00BC4718">
        <w:rPr>
          <w:w w:val="105"/>
        </w:rPr>
        <w:t>obračuna</w:t>
      </w:r>
      <w:r w:rsidRPr="00BC4718">
        <w:rPr>
          <w:spacing w:val="45"/>
          <w:w w:val="105"/>
        </w:rPr>
        <w:t xml:space="preserve"> </w:t>
      </w:r>
      <w:r w:rsidRPr="00BC4718">
        <w:rPr>
          <w:w w:val="105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73" w:before="139"/>
        <w:ind w:hanging="426" w:right="111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Pavlak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Darko,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Palanjski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Put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34, Vrh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Letovanički,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6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>82205526142,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spacing w:val="24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1.409,82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985,46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424,36</w:t>
      </w:r>
      <w:r w:rsidRPr="00BC4718">
        <w:rPr>
          <w:rFonts w:hAnsi="Times New Roman" w:ascii="Times New Roman"/>
          <w:spacing w:val="3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3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w w:val="9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76" w:before="133"/>
        <w:ind w:hanging="426" w:right="105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Primacošped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  Jankomir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257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92921096103,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0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200,00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139,80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60,20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 rata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widowControl w:val="false"/>
        <w:numPr>
          <w:ilvl w:val="1"/>
          <w:numId w:val="20"/>
        </w:numPr>
        <w:tabs>
          <w:tab w:pos="426" w:val="left"/>
        </w:tabs>
        <w:spacing w:lineRule="auto" w:line="282" w:before="135"/>
        <w:ind w:hanging="426" w:right="111" w:left="426"/>
        <w:jc w:val="both"/>
        <w:rPr>
          <w:rFonts w:eastAsia="Arial"/>
        </w:rPr>
      </w:pPr>
      <w:r w:rsidRPr="00BC4718">
        <w:rPr>
          <w:w w:val="110"/>
        </w:rPr>
        <w:t>Vjerovniku</w:t>
      </w:r>
      <w:r w:rsidRPr="00BC4718">
        <w:rPr>
          <w:spacing w:val="19"/>
          <w:w w:val="110"/>
        </w:rPr>
        <w:t xml:space="preserve"> </w:t>
      </w:r>
      <w:r w:rsidRPr="00BC4718">
        <w:rPr>
          <w:w w:val="110"/>
        </w:rPr>
        <w:t>Propeler</w:t>
      </w:r>
      <w:r w:rsidRPr="00BC4718">
        <w:rPr>
          <w:spacing w:val="61"/>
          <w:w w:val="110"/>
        </w:rPr>
        <w:t xml:space="preserve"> </w:t>
      </w:r>
      <w:r w:rsidRPr="00BC4718">
        <w:rPr>
          <w:w w:val="110"/>
        </w:rPr>
        <w:t>servis</w:t>
      </w:r>
      <w:r w:rsidRPr="00BC4718">
        <w:rPr>
          <w:spacing w:val="54"/>
          <w:w w:val="110"/>
        </w:rPr>
        <w:t xml:space="preserve"> </w:t>
      </w:r>
      <w:r w:rsidRPr="00BC4718">
        <w:rPr>
          <w:w w:val="110"/>
        </w:rPr>
        <w:t>d.o.o.,</w:t>
      </w:r>
      <w:r w:rsidRPr="00BC4718">
        <w:rPr>
          <w:spacing w:val="62"/>
          <w:w w:val="110"/>
        </w:rPr>
        <w:t xml:space="preserve"> </w:t>
      </w:r>
      <w:r w:rsidRPr="00BC4718">
        <w:rPr>
          <w:w w:val="110"/>
        </w:rPr>
        <w:t>Riva</w:t>
      </w:r>
      <w:r w:rsidRPr="00BC4718">
        <w:rPr>
          <w:spacing w:val="45"/>
          <w:w w:val="110"/>
        </w:rPr>
        <w:t xml:space="preserve"> </w:t>
      </w:r>
      <w:r w:rsidRPr="00BC4718">
        <w:rPr>
          <w:spacing w:val="-42"/>
          <w:w w:val="110"/>
        </w:rPr>
        <w:t>1</w:t>
      </w:r>
      <w:r w:rsidRPr="00BC4718">
        <w:rPr>
          <w:w w:val="110"/>
        </w:rPr>
        <w:t>6,</w:t>
      </w:r>
      <w:r w:rsidRPr="00BC4718">
        <w:rPr>
          <w:spacing w:val="7"/>
          <w:w w:val="110"/>
        </w:rPr>
        <w:t xml:space="preserve"> </w:t>
      </w:r>
      <w:r w:rsidRPr="00BC4718">
        <w:rPr>
          <w:w w:val="110"/>
        </w:rPr>
        <w:t>Rijeka,</w:t>
      </w:r>
      <w:r w:rsidRPr="00BC4718">
        <w:rPr>
          <w:spacing w:val="51"/>
          <w:w w:val="110"/>
        </w:rPr>
        <w:t xml:space="preserve"> </w:t>
      </w:r>
      <w:r w:rsidRPr="00BC4718">
        <w:rPr>
          <w:w w:val="110"/>
        </w:rPr>
        <w:t>OIB</w:t>
      </w:r>
      <w:r w:rsidRPr="00BC4718">
        <w:rPr>
          <w:spacing w:val="44"/>
          <w:w w:val="110"/>
        </w:rPr>
        <w:t xml:space="preserve"> </w:t>
      </w:r>
      <w:r w:rsidRPr="00BC4718">
        <w:rPr>
          <w:spacing w:val="-42"/>
          <w:w w:val="110"/>
        </w:rPr>
        <w:t>1</w:t>
      </w:r>
      <w:r w:rsidRPr="00BC4718">
        <w:rPr>
          <w:w w:val="110"/>
        </w:rPr>
        <w:t>6</w:t>
      </w:r>
      <w:r w:rsidRPr="00BC4718">
        <w:rPr>
          <w:spacing w:val="-12"/>
          <w:w w:val="110"/>
        </w:rPr>
        <w:t>1</w:t>
      </w:r>
      <w:r w:rsidRPr="00BC4718">
        <w:rPr>
          <w:w w:val="110"/>
        </w:rPr>
        <w:t>20863169,</w:t>
      </w:r>
      <w:r w:rsidRPr="00BC4718">
        <w:rPr>
          <w:spacing w:val="55"/>
          <w:w w:val="110"/>
        </w:rPr>
        <w:t xml:space="preserve"> </w:t>
      </w:r>
      <w:r w:rsidRPr="00BC4718">
        <w:rPr>
          <w:w w:val="110"/>
        </w:rPr>
        <w:t>s</w:t>
      </w:r>
      <w:r w:rsidRPr="00BC4718">
        <w:rPr>
          <w:w w:val="88"/>
        </w:rPr>
        <w:t xml:space="preserve"> </w:t>
      </w:r>
      <w:r w:rsidRPr="00BC4718">
        <w:rPr>
          <w:w w:val="110"/>
        </w:rPr>
        <w:t>prijavljenom</w:t>
      </w:r>
      <w:r w:rsidRPr="00BC4718">
        <w:rPr>
          <w:spacing w:val="51"/>
          <w:w w:val="110"/>
        </w:rPr>
        <w:t xml:space="preserve"> </w:t>
      </w:r>
      <w:r w:rsidRPr="00BC4718">
        <w:rPr>
          <w:w w:val="110"/>
        </w:rPr>
        <w:t>tražbinom</w:t>
      </w:r>
      <w:r w:rsidRPr="00BC4718">
        <w:rPr>
          <w:spacing w:val="2"/>
          <w:w w:val="110"/>
        </w:rPr>
        <w:t xml:space="preserve"> </w:t>
      </w:r>
      <w:r w:rsidRPr="00BC4718">
        <w:rPr>
          <w:w w:val="110"/>
        </w:rPr>
        <w:t>od</w:t>
      </w:r>
      <w:r w:rsidRPr="00BC4718">
        <w:rPr>
          <w:spacing w:val="59"/>
          <w:w w:val="110"/>
        </w:rPr>
        <w:t xml:space="preserve"> </w:t>
      </w:r>
      <w:r w:rsidRPr="00BC4718">
        <w:rPr>
          <w:spacing w:val="-44"/>
          <w:w w:val="110"/>
        </w:rPr>
        <w:t>1</w:t>
      </w:r>
      <w:r w:rsidRPr="00BC4718">
        <w:rPr>
          <w:w w:val="110"/>
        </w:rPr>
        <w:t>8.</w:t>
      </w:r>
      <w:r w:rsidRPr="00BC4718">
        <w:rPr>
          <w:spacing w:val="-24"/>
          <w:w w:val="110"/>
        </w:rPr>
        <w:t>1</w:t>
      </w:r>
      <w:r w:rsidRPr="00BC4718">
        <w:rPr>
          <w:w w:val="110"/>
        </w:rPr>
        <w:t>00,00</w:t>
      </w:r>
      <w:r w:rsidRPr="00BC4718">
        <w:rPr>
          <w:spacing w:val="53"/>
          <w:w w:val="110"/>
        </w:rPr>
        <w:t xml:space="preserve"> </w:t>
      </w:r>
      <w:r w:rsidRPr="00BC4718">
        <w:rPr>
          <w:w w:val="110"/>
        </w:rPr>
        <w:t>predlaže  se</w:t>
      </w:r>
      <w:r w:rsidRPr="00BC4718">
        <w:rPr>
          <w:spacing w:val="54"/>
          <w:w w:val="110"/>
        </w:rPr>
        <w:t xml:space="preserve"> </w:t>
      </w:r>
      <w:r w:rsidRPr="00BC4718">
        <w:rPr>
          <w:w w:val="110"/>
        </w:rPr>
        <w:t>otpis</w:t>
      </w:r>
      <w:r w:rsidRPr="00BC4718">
        <w:rPr>
          <w:spacing w:val="49"/>
          <w:w w:val="110"/>
        </w:rPr>
        <w:t xml:space="preserve"> </w:t>
      </w:r>
      <w:r w:rsidRPr="00BC4718">
        <w:rPr>
          <w:w w:val="110"/>
        </w:rPr>
        <w:t>69,9%</w:t>
      </w:r>
      <w:r w:rsidRPr="00BC4718">
        <w:rPr>
          <w:spacing w:val="50"/>
          <w:w w:val="110"/>
        </w:rPr>
        <w:t xml:space="preserve"> </w:t>
      </w:r>
      <w:r w:rsidRPr="00BC4718">
        <w:rPr>
          <w:w w:val="110"/>
        </w:rPr>
        <w:t>glavnice</w:t>
      </w:r>
      <w:r w:rsidRPr="00BC4718">
        <w:rPr>
          <w:spacing w:val="59"/>
          <w:w w:val="110"/>
        </w:rPr>
        <w:t xml:space="preserve"> </w:t>
      </w:r>
      <w:r w:rsidRPr="00BC4718">
        <w:rPr>
          <w:w w:val="110"/>
        </w:rPr>
        <w:t>duga</w:t>
      </w:r>
      <w:r w:rsidRPr="00BC4718">
        <w:rPr>
          <w:spacing w:val="59"/>
          <w:w w:val="110"/>
        </w:rPr>
        <w:t xml:space="preserve"> </w:t>
      </w:r>
      <w:r w:rsidRPr="00BC4718">
        <w:rPr>
          <w:w w:val="110"/>
        </w:rPr>
        <w:t>ili</w:t>
      </w:r>
      <w:r w:rsidRPr="00BC4718">
        <w:rPr>
          <w:w w:val="130"/>
        </w:rPr>
        <w:t xml:space="preserve"> </w:t>
      </w:r>
      <w:r w:rsidRPr="00BC4718">
        <w:rPr>
          <w:spacing w:val="-37"/>
          <w:w w:val="110"/>
        </w:rPr>
        <w:t>1</w:t>
      </w:r>
      <w:r w:rsidRPr="00BC4718">
        <w:rPr>
          <w:w w:val="110"/>
        </w:rPr>
        <w:t>2.65</w:t>
      </w:r>
      <w:r w:rsidRPr="00BC4718">
        <w:rPr>
          <w:spacing w:val="-6"/>
          <w:w w:val="110"/>
        </w:rPr>
        <w:t>1</w:t>
      </w:r>
      <w:r w:rsidRPr="00BC4718">
        <w:rPr>
          <w:w w:val="110"/>
        </w:rPr>
        <w:t>,90</w:t>
      </w:r>
      <w:r w:rsidRPr="00BC4718">
        <w:rPr>
          <w:spacing w:val="29"/>
          <w:w w:val="110"/>
        </w:rPr>
        <w:t xml:space="preserve"> </w:t>
      </w:r>
      <w:r w:rsidRPr="00BC4718">
        <w:rPr>
          <w:w w:val="110"/>
        </w:rPr>
        <w:t>kn,</w:t>
      </w:r>
      <w:r w:rsidRPr="00BC4718">
        <w:rPr>
          <w:spacing w:val="19"/>
          <w:w w:val="110"/>
        </w:rPr>
        <w:t xml:space="preserve"> </w:t>
      </w:r>
      <w:r w:rsidRPr="00BC4718">
        <w:rPr>
          <w:w w:val="110"/>
        </w:rPr>
        <w:t>a</w:t>
      </w:r>
      <w:r w:rsidRPr="00BC4718">
        <w:rPr>
          <w:spacing w:val="31"/>
          <w:w w:val="110"/>
        </w:rPr>
        <w:t xml:space="preserve"> </w:t>
      </w:r>
      <w:r w:rsidRPr="00BC4718">
        <w:rPr>
          <w:w w:val="110"/>
        </w:rPr>
        <w:t>ostatak</w:t>
      </w:r>
      <w:r w:rsidRPr="00BC4718">
        <w:rPr>
          <w:spacing w:val="37"/>
          <w:w w:val="110"/>
        </w:rPr>
        <w:t xml:space="preserve"> </w:t>
      </w:r>
      <w:r w:rsidRPr="00BC4718">
        <w:rPr>
          <w:w w:val="110"/>
        </w:rPr>
        <w:t>tražbine</w:t>
      </w:r>
      <w:r w:rsidRPr="00BC4718">
        <w:rPr>
          <w:spacing w:val="45"/>
          <w:w w:val="110"/>
        </w:rPr>
        <w:t xml:space="preserve"> </w:t>
      </w:r>
      <w:r w:rsidRPr="00BC4718">
        <w:rPr>
          <w:w w:val="110"/>
        </w:rPr>
        <w:t>od</w:t>
      </w:r>
      <w:r w:rsidRPr="00BC4718">
        <w:rPr>
          <w:spacing w:val="30"/>
          <w:w w:val="110"/>
        </w:rPr>
        <w:t xml:space="preserve"> </w:t>
      </w:r>
      <w:r w:rsidRPr="00BC4718">
        <w:rPr>
          <w:w w:val="110"/>
        </w:rPr>
        <w:t>5.448,</w:t>
      </w:r>
      <w:r w:rsidRPr="00BC4718">
        <w:rPr>
          <w:spacing w:val="-7"/>
          <w:w w:val="110"/>
        </w:rPr>
        <w:t>1</w:t>
      </w:r>
      <w:r w:rsidRPr="00BC4718">
        <w:rPr>
          <w:w w:val="110"/>
        </w:rPr>
        <w:t>0</w:t>
      </w:r>
      <w:r w:rsidRPr="00BC4718">
        <w:rPr>
          <w:spacing w:val="22"/>
          <w:w w:val="110"/>
        </w:rPr>
        <w:t xml:space="preserve"> </w:t>
      </w:r>
      <w:r w:rsidRPr="00BC4718">
        <w:rPr>
          <w:w w:val="110"/>
        </w:rPr>
        <w:t>otplatiti</w:t>
      </w:r>
      <w:r w:rsidRPr="00BC4718">
        <w:rPr>
          <w:spacing w:val="42"/>
          <w:w w:val="110"/>
        </w:rPr>
        <w:t xml:space="preserve"> </w:t>
      </w:r>
      <w:r w:rsidRPr="00BC4718">
        <w:rPr>
          <w:w w:val="110"/>
        </w:rPr>
        <w:t>će</w:t>
      </w:r>
      <w:r w:rsidRPr="00BC4718">
        <w:rPr>
          <w:spacing w:val="30"/>
          <w:w w:val="110"/>
        </w:rPr>
        <w:t xml:space="preserve"> </w:t>
      </w:r>
      <w:r w:rsidRPr="00BC4718">
        <w:rPr>
          <w:w w:val="110"/>
        </w:rPr>
        <w:t>se</w:t>
      </w:r>
      <w:r w:rsidRPr="00BC4718">
        <w:rPr>
          <w:spacing w:val="44"/>
          <w:w w:val="110"/>
        </w:rPr>
        <w:t xml:space="preserve"> </w:t>
      </w:r>
      <w:r w:rsidRPr="00BC4718">
        <w:rPr>
          <w:w w:val="110"/>
        </w:rPr>
        <w:t>u</w:t>
      </w:r>
      <w:r w:rsidRPr="00BC4718">
        <w:rPr>
          <w:spacing w:val="26"/>
          <w:w w:val="110"/>
        </w:rPr>
        <w:t xml:space="preserve"> </w:t>
      </w:r>
      <w:r w:rsidRPr="00BC4718">
        <w:rPr>
          <w:w w:val="110"/>
        </w:rPr>
        <w:t>48</w:t>
      </w:r>
      <w:r w:rsidRPr="00BC4718">
        <w:rPr>
          <w:spacing w:val="38"/>
          <w:w w:val="110"/>
        </w:rPr>
        <w:t xml:space="preserve"> </w:t>
      </w:r>
      <w:r w:rsidRPr="00BC4718">
        <w:rPr>
          <w:w w:val="110"/>
        </w:rPr>
        <w:t>mjesečnih</w:t>
      </w:r>
      <w:r w:rsidRPr="00BC4718">
        <w:rPr>
          <w:spacing w:val="50"/>
          <w:w w:val="110"/>
        </w:rPr>
        <w:t xml:space="preserve"> </w:t>
      </w:r>
      <w:r w:rsidRPr="00BC4718">
        <w:rPr>
          <w:w w:val="110"/>
        </w:rPr>
        <w:t>rata</w:t>
      </w:r>
      <w:r w:rsidRPr="00BC4718">
        <w:rPr>
          <w:w w:val="107"/>
        </w:rPr>
        <w:t xml:space="preserve"> </w:t>
      </w:r>
      <w:r w:rsidRPr="00BC4718">
        <w:rPr>
          <w:w w:val="110"/>
        </w:rPr>
        <w:t>bez</w:t>
      </w:r>
      <w:r w:rsidRPr="00BC4718">
        <w:rPr>
          <w:spacing w:val="-38"/>
          <w:w w:val="110"/>
        </w:rPr>
        <w:t xml:space="preserve"> </w:t>
      </w:r>
      <w:r w:rsidRPr="00BC4718">
        <w:rPr>
          <w:w w:val="110"/>
        </w:rPr>
        <w:t>obračuna</w:t>
      </w:r>
      <w:r w:rsidRPr="00BC4718">
        <w:rPr>
          <w:spacing w:val="-27"/>
          <w:w w:val="110"/>
        </w:rPr>
        <w:t xml:space="preserve"> </w:t>
      </w:r>
      <w:r w:rsidRPr="00BC4718">
        <w:rPr>
          <w:w w:val="110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</w:tabs>
        <w:spacing w:lineRule="auto" w:line="279" w:before="139"/>
        <w:ind w:hanging="426" w:right="14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Roto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v.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Jagića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bb,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48600209514,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7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520,00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-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85"/>
          <w:sz w:val="24"/>
          <w:szCs w:val="24"/>
        </w:rPr>
        <w:t>·</w:t>
      </w:r>
      <w:r w:rsidRPr="00BC4718">
        <w:rPr>
          <w:rFonts w:hAnsi="Times New Roman" w:ascii="Times New Roman"/>
          <w:spacing w:val="10"/>
          <w:w w:val="8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ili 363,4S 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kn, 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w w:val="8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56,52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  <w:tab w:pos="2143" w:val="left"/>
        </w:tabs>
        <w:spacing w:lineRule="auto" w:line="281" w:before="140"/>
        <w:ind w:hanging="426" w:right="134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Vjerovniku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Specijalistička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ordinacija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medicinu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rada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dr.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Matoc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dr. 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Blažević­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Tadić,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F.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Lovrića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96639925977,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908,00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634,69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273,31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widowControl w:val="false"/>
        <w:numPr>
          <w:ilvl w:val="1"/>
          <w:numId w:val="20"/>
        </w:numPr>
        <w:tabs>
          <w:tab w:pos="426" w:val="left"/>
          <w:tab w:pos="2143" w:val="left"/>
        </w:tabs>
        <w:spacing w:lineRule="auto" w:line="283" w:before="125"/>
        <w:ind w:hanging="426" w:right="151" w:left="426"/>
        <w:jc w:val="both"/>
        <w:rPr>
          <w:rFonts w:eastAsia="Arial"/>
        </w:rPr>
      </w:pPr>
      <w:r w:rsidRPr="00BC4718">
        <w:rPr>
          <w:w w:val="105"/>
        </w:rPr>
        <w:t>Vjerovniku</w:t>
      </w:r>
      <w:r w:rsidRPr="00BC4718">
        <w:rPr>
          <w:spacing w:val="11"/>
          <w:w w:val="105"/>
        </w:rPr>
        <w:t xml:space="preserve"> </w:t>
      </w:r>
      <w:r w:rsidRPr="00BC4718">
        <w:rPr>
          <w:w w:val="105"/>
        </w:rPr>
        <w:t>Šplajt</w:t>
      </w:r>
      <w:r w:rsidRPr="00BC4718">
        <w:rPr>
          <w:spacing w:val="6"/>
          <w:w w:val="105"/>
        </w:rPr>
        <w:t xml:space="preserve"> </w:t>
      </w:r>
      <w:r w:rsidRPr="00BC4718">
        <w:rPr>
          <w:w w:val="105"/>
        </w:rPr>
        <w:t>Merlino,</w:t>
      </w:r>
      <w:r w:rsidRPr="00BC4718">
        <w:rPr>
          <w:spacing w:val="33"/>
          <w:w w:val="105"/>
        </w:rPr>
        <w:t xml:space="preserve"> </w:t>
      </w:r>
      <w:r w:rsidRPr="00BC4718">
        <w:rPr>
          <w:w w:val="105"/>
        </w:rPr>
        <w:t>O.</w:t>
      </w:r>
      <w:r w:rsidRPr="00BC4718">
        <w:rPr>
          <w:spacing w:val="54"/>
          <w:w w:val="105"/>
        </w:rPr>
        <w:t xml:space="preserve"> </w:t>
      </w:r>
      <w:r w:rsidRPr="00BC4718">
        <w:rPr>
          <w:w w:val="105"/>
        </w:rPr>
        <w:t>Potzla</w:t>
      </w:r>
      <w:r w:rsidRPr="00BC4718">
        <w:rPr>
          <w:spacing w:val="1"/>
          <w:w w:val="105"/>
        </w:rPr>
        <w:t xml:space="preserve"> </w:t>
      </w:r>
      <w:r w:rsidRPr="00BC4718">
        <w:rPr>
          <w:spacing w:val="-38"/>
          <w:w w:val="105"/>
        </w:rPr>
        <w:t>1</w:t>
      </w:r>
      <w:r w:rsidRPr="00BC4718">
        <w:rPr>
          <w:w w:val="105"/>
        </w:rPr>
        <w:t>6,</w:t>
      </w:r>
      <w:r w:rsidRPr="00BC4718">
        <w:rPr>
          <w:spacing w:val="39"/>
          <w:w w:val="105"/>
        </w:rPr>
        <w:t xml:space="preserve"> </w:t>
      </w:r>
      <w:r w:rsidRPr="00BC4718">
        <w:rPr>
          <w:w w:val="105"/>
        </w:rPr>
        <w:t>Sisak,</w:t>
      </w:r>
      <w:r w:rsidRPr="00BC4718">
        <w:rPr>
          <w:spacing w:val="43"/>
          <w:w w:val="105"/>
        </w:rPr>
        <w:t xml:space="preserve"> </w:t>
      </w:r>
      <w:r w:rsidRPr="00BC4718">
        <w:rPr>
          <w:w w:val="105"/>
        </w:rPr>
        <w:t>OIB</w:t>
      </w:r>
      <w:r w:rsidRPr="00BC4718">
        <w:rPr>
          <w:spacing w:val="18"/>
          <w:w w:val="105"/>
        </w:rPr>
        <w:t xml:space="preserve"> </w:t>
      </w:r>
      <w:r w:rsidRPr="00BC4718">
        <w:rPr>
          <w:w w:val="105"/>
        </w:rPr>
        <w:t>392405</w:t>
      </w:r>
      <w:r w:rsidRPr="00BC4718">
        <w:rPr>
          <w:spacing w:val="-4"/>
          <w:w w:val="105"/>
        </w:rPr>
        <w:t>1</w:t>
      </w:r>
      <w:r w:rsidRPr="00BC4718">
        <w:rPr>
          <w:w w:val="105"/>
        </w:rPr>
        <w:t>3957,</w:t>
      </w:r>
      <w:r w:rsidRPr="00BC4718">
        <w:rPr>
          <w:spacing w:val="50"/>
          <w:w w:val="105"/>
        </w:rPr>
        <w:t xml:space="preserve"> </w:t>
      </w:r>
      <w:r w:rsidRPr="00BC4718">
        <w:rPr>
          <w:w w:val="105"/>
        </w:rPr>
        <w:t>'s</w:t>
      </w:r>
      <w:r w:rsidRPr="00BC4718">
        <w:rPr>
          <w:spacing w:val="36"/>
          <w:w w:val="105"/>
        </w:rPr>
        <w:t xml:space="preserve"> </w:t>
      </w:r>
      <w:r w:rsidRPr="00BC4718">
        <w:rPr>
          <w:w w:val="105"/>
        </w:rPr>
        <w:t>prijavljenom</w:t>
      </w:r>
      <w:r w:rsidRPr="00BC4718">
        <w:rPr>
          <w:w w:val="111"/>
        </w:rPr>
        <w:t xml:space="preserve"> </w:t>
      </w:r>
      <w:r w:rsidRPr="00BC4718">
        <w:rPr>
          <w:w w:val="105"/>
        </w:rPr>
        <w:t>tražbinom</w:t>
      </w:r>
      <w:r w:rsidRPr="00BC4718">
        <w:rPr>
          <w:spacing w:val="57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36"/>
          <w:w w:val="105"/>
        </w:rPr>
        <w:t xml:space="preserve"> </w:t>
      </w:r>
      <w:r w:rsidRPr="00BC4718">
        <w:rPr>
          <w:w w:val="105"/>
        </w:rPr>
        <w:t>29.130,80</w:t>
      </w:r>
      <w:r w:rsidRPr="00BC4718">
        <w:rPr>
          <w:spacing w:val="24"/>
          <w:w w:val="105"/>
        </w:rPr>
        <w:t xml:space="preserve"> </w:t>
      </w:r>
      <w:r w:rsidRPr="00BC4718">
        <w:rPr>
          <w:w w:val="105"/>
        </w:rPr>
        <w:t>predlaže</w:t>
      </w:r>
      <w:r w:rsidRPr="00BC4718">
        <w:rPr>
          <w:spacing w:val="38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39"/>
          <w:w w:val="105"/>
        </w:rPr>
        <w:t xml:space="preserve"> </w:t>
      </w:r>
      <w:r w:rsidRPr="00BC4718">
        <w:rPr>
          <w:w w:val="105"/>
        </w:rPr>
        <w:t>otpis</w:t>
      </w:r>
      <w:r w:rsidRPr="00BC4718">
        <w:rPr>
          <w:spacing w:val="32"/>
          <w:w w:val="105"/>
        </w:rPr>
        <w:t xml:space="preserve"> </w:t>
      </w:r>
      <w:r w:rsidRPr="00BC4718">
        <w:rPr>
          <w:w w:val="105"/>
        </w:rPr>
        <w:t>69,9%</w:t>
      </w:r>
      <w:r w:rsidRPr="00BC4718">
        <w:rPr>
          <w:spacing w:val="41"/>
          <w:w w:val="105"/>
        </w:rPr>
        <w:t xml:space="preserve"> </w:t>
      </w:r>
      <w:r w:rsidRPr="00BC4718">
        <w:rPr>
          <w:w w:val="105"/>
        </w:rPr>
        <w:t>glavnice</w:t>
      </w:r>
      <w:r w:rsidRPr="00BC4718">
        <w:rPr>
          <w:spacing w:val="46"/>
          <w:w w:val="105"/>
        </w:rPr>
        <w:t xml:space="preserve"> </w:t>
      </w:r>
      <w:r w:rsidRPr="00BC4718">
        <w:rPr>
          <w:w w:val="105"/>
        </w:rPr>
        <w:t>duga</w:t>
      </w:r>
      <w:r w:rsidRPr="00BC4718">
        <w:rPr>
          <w:spacing w:val="46"/>
          <w:w w:val="105"/>
        </w:rPr>
        <w:t xml:space="preserve"> </w:t>
      </w:r>
      <w:r w:rsidRPr="00BC4718">
        <w:rPr>
          <w:w w:val="105"/>
        </w:rPr>
        <w:t>ili</w:t>
      </w:r>
      <w:r w:rsidRPr="00BC4718">
        <w:rPr>
          <w:spacing w:val="13"/>
          <w:w w:val="105"/>
        </w:rPr>
        <w:t xml:space="preserve"> </w:t>
      </w:r>
      <w:r w:rsidRPr="00BC4718">
        <w:rPr>
          <w:w w:val="105"/>
        </w:rPr>
        <w:t>20.362,43</w:t>
      </w:r>
      <w:r w:rsidRPr="00BC4718">
        <w:rPr>
          <w:spacing w:val="45"/>
          <w:w w:val="105"/>
        </w:rPr>
        <w:t xml:space="preserve"> </w:t>
      </w:r>
      <w:r w:rsidRPr="00BC4718">
        <w:rPr>
          <w:w w:val="105"/>
        </w:rPr>
        <w:t>kn,</w:t>
      </w:r>
      <w:r w:rsidRPr="00BC4718">
        <w:rPr>
          <w:spacing w:val="19"/>
          <w:w w:val="105"/>
        </w:rPr>
        <w:t xml:space="preserve"> </w:t>
      </w:r>
      <w:r w:rsidRPr="00BC4718">
        <w:rPr>
          <w:w w:val="105"/>
        </w:rPr>
        <w:t>a</w:t>
      </w:r>
      <w:r w:rsidRPr="00BC4718">
        <w:rPr>
          <w:w w:val="88"/>
        </w:rPr>
        <w:t xml:space="preserve"> </w:t>
      </w:r>
      <w:r w:rsidRPr="00BC4718">
        <w:rPr>
          <w:w w:val="105"/>
        </w:rPr>
        <w:t>ostatak</w:t>
      </w:r>
      <w:r w:rsidRPr="00BC4718">
        <w:rPr>
          <w:spacing w:val="12"/>
          <w:w w:val="105"/>
        </w:rPr>
        <w:t xml:space="preserve"> </w:t>
      </w:r>
      <w:r w:rsidRPr="00BC4718">
        <w:rPr>
          <w:w w:val="105"/>
        </w:rPr>
        <w:t>tražbine</w:t>
      </w:r>
      <w:r w:rsidRPr="00BC4718">
        <w:rPr>
          <w:spacing w:val="19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5"/>
          <w:w w:val="105"/>
        </w:rPr>
        <w:t xml:space="preserve"> </w:t>
      </w:r>
      <w:r w:rsidRPr="00BC4718">
        <w:rPr>
          <w:w w:val="105"/>
        </w:rPr>
        <w:t>8.768,37</w:t>
      </w:r>
      <w:r w:rsidRPr="00BC4718">
        <w:rPr>
          <w:spacing w:val="13"/>
          <w:w w:val="105"/>
        </w:rPr>
        <w:t xml:space="preserve"> </w:t>
      </w:r>
      <w:r w:rsidRPr="00BC4718">
        <w:rPr>
          <w:w w:val="105"/>
        </w:rPr>
        <w:t>otplatiti</w:t>
      </w:r>
      <w:r w:rsidRPr="00BC4718">
        <w:rPr>
          <w:spacing w:val="15"/>
          <w:w w:val="105"/>
        </w:rPr>
        <w:t xml:space="preserve"> </w:t>
      </w:r>
      <w:r w:rsidRPr="00BC4718">
        <w:rPr>
          <w:w w:val="105"/>
        </w:rPr>
        <w:t>će</w:t>
      </w:r>
      <w:r w:rsidRPr="00BC4718">
        <w:rPr>
          <w:spacing w:val="59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18"/>
          <w:w w:val="105"/>
        </w:rPr>
        <w:t xml:space="preserve"> </w:t>
      </w:r>
      <w:r w:rsidRPr="00BC4718">
        <w:rPr>
          <w:w w:val="105"/>
        </w:rPr>
        <w:t>u</w:t>
      </w:r>
      <w:r w:rsidRPr="00BC4718">
        <w:rPr>
          <w:spacing w:val="57"/>
          <w:w w:val="105"/>
        </w:rPr>
        <w:t xml:space="preserve"> </w:t>
      </w:r>
      <w:r w:rsidRPr="00BC4718">
        <w:rPr>
          <w:w w:val="105"/>
        </w:rPr>
        <w:t>48</w:t>
      </w:r>
      <w:r w:rsidRPr="00BC4718">
        <w:rPr>
          <w:spacing w:val="18"/>
          <w:w w:val="105"/>
        </w:rPr>
        <w:t xml:space="preserve"> </w:t>
      </w:r>
      <w:r w:rsidRPr="00BC4718">
        <w:rPr>
          <w:w w:val="105"/>
        </w:rPr>
        <w:t>mjesečnih</w:t>
      </w:r>
      <w:r w:rsidRPr="00BC4718">
        <w:rPr>
          <w:spacing w:val="34"/>
          <w:w w:val="105"/>
        </w:rPr>
        <w:t xml:space="preserve"> </w:t>
      </w:r>
      <w:r w:rsidRPr="00BC4718">
        <w:rPr>
          <w:w w:val="105"/>
        </w:rPr>
        <w:t>rata</w:t>
      </w:r>
      <w:r w:rsidRPr="00BC4718">
        <w:rPr>
          <w:spacing w:val="11"/>
          <w:w w:val="105"/>
        </w:rPr>
        <w:t xml:space="preserve"> </w:t>
      </w:r>
      <w:r w:rsidRPr="00BC4718">
        <w:rPr>
          <w:w w:val="105"/>
        </w:rPr>
        <w:t>bez</w:t>
      </w:r>
      <w:r w:rsidRPr="00BC4718">
        <w:rPr>
          <w:spacing w:val="10"/>
          <w:w w:val="105"/>
        </w:rPr>
        <w:t xml:space="preserve"> </w:t>
      </w:r>
      <w:r w:rsidRPr="00BC4718">
        <w:rPr>
          <w:w w:val="105"/>
        </w:rPr>
        <w:t>obračuna</w:t>
      </w:r>
      <w:r w:rsidRPr="00BC4718">
        <w:rPr>
          <w:w w:val="106"/>
        </w:rPr>
        <w:t xml:space="preserve"> </w:t>
      </w:r>
      <w:r w:rsidRPr="00BC4718">
        <w:rPr>
          <w:w w:val="105"/>
        </w:rPr>
        <w:t>kamate,</w:t>
      </w:r>
    </w:p>
    <w:p w:rsidRDefault="00CB6349" w:rsidP="00CB6349" w:rsidR="00CB6349" w:rsidRPr="00BC4718">
      <w:pPr>
        <w:pStyle w:val="Tijeloteksta"/>
        <w:numPr>
          <w:ilvl w:val="1"/>
          <w:numId w:val="20"/>
        </w:numPr>
        <w:tabs>
          <w:tab w:pos="426" w:val="left"/>
          <w:tab w:pos="2134" w:val="left"/>
        </w:tabs>
        <w:spacing w:lineRule="auto" w:line="282" w:before="128"/>
        <w:ind w:hanging="426" w:right="145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Tehničar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-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Birocomp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d.o.o.,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Jurišićeva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25,</w:t>
      </w:r>
      <w:r w:rsidRPr="00BC4718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Zagreb,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0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095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73</w:t>
      </w:r>
      <w:r w:rsidRPr="00BC4718">
        <w:rPr>
          <w:rFonts w:hAnsi="Times New Roman" w:ascii="Times New Roman"/>
          <w:spacing w:val="-6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289,</w:t>
      </w:r>
      <w:r w:rsidRPr="00BC4718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</w:t>
      </w:r>
      <w:r w:rsidRPr="00BC4718">
        <w:rPr>
          <w:rFonts w:hAnsi="Times New Roman" w:ascii="Times New Roman"/>
          <w:spacing w:val="6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tražbinom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6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239,00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6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69,9%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0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67,06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7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,94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5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w w:val="9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widowControl w:val="false"/>
        <w:numPr>
          <w:ilvl w:val="1"/>
          <w:numId w:val="20"/>
        </w:numPr>
        <w:tabs>
          <w:tab w:pos="426" w:val="left"/>
          <w:tab w:pos="2129" w:val="left"/>
        </w:tabs>
        <w:spacing w:lineRule="auto" w:line="283" w:before="129"/>
        <w:ind w:hanging="426" w:right="172" w:left="426"/>
        <w:jc w:val="both"/>
        <w:rPr>
          <w:rFonts w:eastAsia="Arial"/>
        </w:rPr>
      </w:pPr>
      <w:r w:rsidRPr="00BC4718">
        <w:rPr>
          <w:w w:val="105"/>
        </w:rPr>
        <w:t>Vjerovniku</w:t>
      </w:r>
      <w:r w:rsidRPr="00BC4718">
        <w:rPr>
          <w:spacing w:val="43"/>
          <w:w w:val="105"/>
        </w:rPr>
        <w:t xml:space="preserve"> </w:t>
      </w:r>
      <w:r w:rsidRPr="00BC4718">
        <w:rPr>
          <w:w w:val="105"/>
        </w:rPr>
        <w:t>Tele</w:t>
      </w:r>
      <w:r w:rsidRPr="00BC4718">
        <w:rPr>
          <w:spacing w:val="36"/>
          <w:w w:val="105"/>
        </w:rPr>
        <w:t xml:space="preserve"> </w:t>
      </w:r>
      <w:r w:rsidRPr="00BC4718">
        <w:rPr>
          <w:w w:val="105"/>
        </w:rPr>
        <w:t>2</w:t>
      </w:r>
      <w:r w:rsidRPr="00BC4718">
        <w:rPr>
          <w:spacing w:val="32"/>
          <w:w w:val="105"/>
        </w:rPr>
        <w:t xml:space="preserve"> </w:t>
      </w:r>
      <w:r w:rsidRPr="00BC4718">
        <w:rPr>
          <w:w w:val="105"/>
        </w:rPr>
        <w:t>d.o.o.,Vukovarska</w:t>
      </w:r>
      <w:r w:rsidRPr="00BC4718">
        <w:rPr>
          <w:spacing w:val="2"/>
          <w:w w:val="105"/>
        </w:rPr>
        <w:t xml:space="preserve"> </w:t>
      </w:r>
      <w:r w:rsidRPr="00BC4718">
        <w:rPr>
          <w:w w:val="105"/>
        </w:rPr>
        <w:t>269</w:t>
      </w:r>
      <w:r w:rsidRPr="00BC4718">
        <w:rPr>
          <w:spacing w:val="22"/>
          <w:w w:val="105"/>
        </w:rPr>
        <w:t xml:space="preserve"> </w:t>
      </w:r>
      <w:r w:rsidRPr="00BC4718">
        <w:rPr>
          <w:w w:val="105"/>
        </w:rPr>
        <w:t>Zagreb,</w:t>
      </w:r>
      <w:r w:rsidRPr="00BC4718">
        <w:rPr>
          <w:spacing w:val="30"/>
          <w:w w:val="105"/>
        </w:rPr>
        <w:t xml:space="preserve"> </w:t>
      </w:r>
      <w:r w:rsidRPr="00BC4718">
        <w:rPr>
          <w:w w:val="105"/>
        </w:rPr>
        <w:t>OIB</w:t>
      </w:r>
      <w:r w:rsidRPr="00BC4718">
        <w:rPr>
          <w:spacing w:val="26"/>
          <w:w w:val="105"/>
        </w:rPr>
        <w:t xml:space="preserve"> </w:t>
      </w:r>
      <w:r w:rsidRPr="00BC4718">
        <w:rPr>
          <w:spacing w:val="-2"/>
          <w:w w:val="105"/>
        </w:rPr>
        <w:t>70133616033,</w:t>
      </w:r>
      <w:r w:rsidRPr="00BC4718">
        <w:rPr>
          <w:spacing w:val="33"/>
          <w:w w:val="105"/>
        </w:rPr>
        <w:t xml:space="preserve"> </w:t>
      </w:r>
      <w:r w:rsidRPr="00BC4718">
        <w:rPr>
          <w:w w:val="105"/>
        </w:rPr>
        <w:t>s</w:t>
      </w:r>
      <w:r w:rsidRPr="00BC4718">
        <w:rPr>
          <w:spacing w:val="30"/>
          <w:w w:val="105"/>
        </w:rPr>
        <w:t xml:space="preserve"> </w:t>
      </w:r>
      <w:r w:rsidRPr="00BC4718">
        <w:rPr>
          <w:w w:val="105"/>
        </w:rPr>
        <w:t>prijavljenom</w:t>
      </w:r>
      <w:r w:rsidRPr="00BC4718">
        <w:rPr>
          <w:spacing w:val="42"/>
          <w:w w:val="111"/>
        </w:rPr>
        <w:t xml:space="preserve"> </w:t>
      </w:r>
      <w:r w:rsidRPr="00BC4718">
        <w:rPr>
          <w:w w:val="105"/>
        </w:rPr>
        <w:t>tražbinom od</w:t>
      </w:r>
      <w:r w:rsidRPr="00BC4718">
        <w:rPr>
          <w:spacing w:val="44"/>
          <w:w w:val="105"/>
        </w:rPr>
        <w:t xml:space="preserve"> </w:t>
      </w:r>
      <w:r w:rsidRPr="00BC4718">
        <w:rPr>
          <w:w w:val="105"/>
        </w:rPr>
        <w:t>34.337,17</w:t>
      </w:r>
      <w:r w:rsidRPr="00BC4718">
        <w:rPr>
          <w:spacing w:val="45"/>
          <w:w w:val="105"/>
        </w:rPr>
        <w:t xml:space="preserve"> </w:t>
      </w:r>
      <w:r w:rsidRPr="00BC4718">
        <w:rPr>
          <w:w w:val="105"/>
        </w:rPr>
        <w:t>predlaže</w:t>
      </w:r>
      <w:r w:rsidRPr="00BC4718">
        <w:rPr>
          <w:spacing w:val="37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51"/>
          <w:w w:val="105"/>
        </w:rPr>
        <w:t xml:space="preserve"> </w:t>
      </w:r>
      <w:r w:rsidRPr="00BC4718">
        <w:rPr>
          <w:w w:val="105"/>
        </w:rPr>
        <w:t>otpis</w:t>
      </w:r>
      <w:r w:rsidRPr="00BC4718">
        <w:rPr>
          <w:spacing w:val="38"/>
          <w:w w:val="105"/>
        </w:rPr>
        <w:t xml:space="preserve"> </w:t>
      </w:r>
      <w:r w:rsidRPr="00BC4718">
        <w:rPr>
          <w:w w:val="105"/>
        </w:rPr>
        <w:t>69,9%</w:t>
      </w:r>
      <w:r w:rsidRPr="00BC4718">
        <w:rPr>
          <w:spacing w:val="49"/>
          <w:w w:val="105"/>
        </w:rPr>
        <w:t xml:space="preserve"> </w:t>
      </w:r>
      <w:r w:rsidRPr="00BC4718">
        <w:rPr>
          <w:w w:val="105"/>
        </w:rPr>
        <w:t>glavnice</w:t>
      </w:r>
      <w:r w:rsidRPr="00BC4718">
        <w:rPr>
          <w:spacing w:val="56"/>
          <w:w w:val="105"/>
        </w:rPr>
        <w:t xml:space="preserve"> </w:t>
      </w:r>
      <w:r w:rsidRPr="00BC4718">
        <w:rPr>
          <w:w w:val="105"/>
        </w:rPr>
        <w:t>duga</w:t>
      </w:r>
      <w:r w:rsidRPr="00BC4718">
        <w:rPr>
          <w:spacing w:val="4"/>
          <w:w w:val="105"/>
        </w:rPr>
        <w:t xml:space="preserve"> </w:t>
      </w:r>
      <w:r w:rsidRPr="00BC4718">
        <w:rPr>
          <w:w w:val="105"/>
        </w:rPr>
        <w:t>ili</w:t>
      </w:r>
      <w:r w:rsidRPr="00BC4718">
        <w:rPr>
          <w:spacing w:val="33"/>
          <w:w w:val="105"/>
        </w:rPr>
        <w:t xml:space="preserve"> </w:t>
      </w:r>
      <w:r w:rsidRPr="00BC4718">
        <w:rPr>
          <w:spacing w:val="-1"/>
          <w:w w:val="105"/>
        </w:rPr>
        <w:t>24.001,68</w:t>
      </w:r>
      <w:r w:rsidRPr="00BC4718">
        <w:rPr>
          <w:spacing w:val="37"/>
          <w:w w:val="105"/>
        </w:rPr>
        <w:t xml:space="preserve"> </w:t>
      </w:r>
      <w:r w:rsidRPr="00BC4718">
        <w:rPr>
          <w:w w:val="105"/>
        </w:rPr>
        <w:t>kn,</w:t>
      </w:r>
      <w:r w:rsidRPr="00BC4718">
        <w:rPr>
          <w:spacing w:val="38"/>
          <w:w w:val="105"/>
        </w:rPr>
        <w:t xml:space="preserve"> </w:t>
      </w:r>
      <w:r w:rsidRPr="00BC4718">
        <w:rPr>
          <w:w w:val="105"/>
        </w:rPr>
        <w:t>a</w:t>
      </w:r>
      <w:r w:rsidRPr="00BC4718">
        <w:rPr>
          <w:spacing w:val="23"/>
          <w:w w:val="88"/>
        </w:rPr>
        <w:t xml:space="preserve"> </w:t>
      </w:r>
      <w:r w:rsidRPr="00BC4718">
        <w:rPr>
          <w:w w:val="105"/>
        </w:rPr>
        <w:t>ostatak tražbine</w:t>
      </w:r>
      <w:r w:rsidRPr="00BC4718">
        <w:rPr>
          <w:spacing w:val="13"/>
          <w:w w:val="105"/>
        </w:rPr>
        <w:t xml:space="preserve"> </w:t>
      </w:r>
      <w:r w:rsidRPr="00BC4718">
        <w:rPr>
          <w:w w:val="105"/>
        </w:rPr>
        <w:t>od</w:t>
      </w:r>
      <w:r w:rsidRPr="00BC4718">
        <w:rPr>
          <w:spacing w:val="9"/>
          <w:w w:val="105"/>
        </w:rPr>
        <w:t xml:space="preserve"> </w:t>
      </w:r>
      <w:r w:rsidRPr="00BC4718">
        <w:rPr>
          <w:spacing w:val="-36"/>
          <w:w w:val="105"/>
        </w:rPr>
        <w:t>1</w:t>
      </w:r>
      <w:r w:rsidRPr="00BC4718">
        <w:rPr>
          <w:w w:val="105"/>
        </w:rPr>
        <w:t>0.335,49</w:t>
      </w:r>
      <w:r w:rsidRPr="00BC4718">
        <w:rPr>
          <w:spacing w:val="19"/>
          <w:w w:val="105"/>
        </w:rPr>
        <w:t xml:space="preserve"> </w:t>
      </w:r>
      <w:r w:rsidRPr="00BC4718">
        <w:rPr>
          <w:w w:val="105"/>
        </w:rPr>
        <w:t>otplatiti</w:t>
      </w:r>
      <w:r w:rsidRPr="00BC4718">
        <w:rPr>
          <w:spacing w:val="1"/>
          <w:w w:val="105"/>
        </w:rPr>
        <w:t xml:space="preserve"> </w:t>
      </w:r>
      <w:r w:rsidRPr="00BC4718">
        <w:rPr>
          <w:w w:val="105"/>
        </w:rPr>
        <w:t>će</w:t>
      </w:r>
      <w:r w:rsidRPr="00BC4718">
        <w:rPr>
          <w:spacing w:val="54"/>
          <w:w w:val="105"/>
        </w:rPr>
        <w:t xml:space="preserve"> </w:t>
      </w:r>
      <w:r w:rsidRPr="00BC4718">
        <w:rPr>
          <w:w w:val="105"/>
        </w:rPr>
        <w:t>se</w:t>
      </w:r>
      <w:r w:rsidRPr="00BC4718">
        <w:rPr>
          <w:spacing w:val="4"/>
          <w:w w:val="105"/>
        </w:rPr>
        <w:t xml:space="preserve"> </w:t>
      </w:r>
      <w:r w:rsidRPr="00BC4718">
        <w:rPr>
          <w:w w:val="105"/>
        </w:rPr>
        <w:t>u</w:t>
      </w:r>
      <w:r w:rsidRPr="00BC4718">
        <w:rPr>
          <w:spacing w:val="45"/>
          <w:w w:val="105"/>
        </w:rPr>
        <w:t xml:space="preserve"> </w:t>
      </w:r>
      <w:r w:rsidRPr="00BC4718">
        <w:rPr>
          <w:w w:val="105"/>
        </w:rPr>
        <w:t>48</w:t>
      </w:r>
      <w:r w:rsidRPr="00BC4718">
        <w:rPr>
          <w:spacing w:val="7"/>
          <w:w w:val="105"/>
        </w:rPr>
        <w:t xml:space="preserve"> </w:t>
      </w:r>
      <w:r w:rsidRPr="00BC4718">
        <w:rPr>
          <w:w w:val="105"/>
        </w:rPr>
        <w:t>mjesečnih</w:t>
      </w:r>
      <w:r w:rsidRPr="00BC4718">
        <w:rPr>
          <w:spacing w:val="28"/>
          <w:w w:val="105"/>
        </w:rPr>
        <w:t xml:space="preserve"> </w:t>
      </w:r>
      <w:r w:rsidRPr="00BC4718">
        <w:rPr>
          <w:w w:val="105"/>
        </w:rPr>
        <w:t>rata</w:t>
      </w:r>
      <w:r w:rsidRPr="00BC4718">
        <w:rPr>
          <w:spacing w:val="7"/>
          <w:w w:val="105"/>
        </w:rPr>
        <w:t xml:space="preserve"> </w:t>
      </w:r>
      <w:r w:rsidRPr="00BC4718">
        <w:rPr>
          <w:w w:val="105"/>
        </w:rPr>
        <w:t>bez</w:t>
      </w:r>
      <w:r w:rsidRPr="00BC4718">
        <w:rPr>
          <w:spacing w:val="52"/>
          <w:w w:val="105"/>
        </w:rPr>
        <w:t xml:space="preserve"> </w:t>
      </w:r>
      <w:r w:rsidRPr="00BC4718">
        <w:rPr>
          <w:w w:val="105"/>
        </w:rPr>
        <w:t>obračuna</w:t>
      </w:r>
      <w:r w:rsidRPr="00BC4718">
        <w:rPr>
          <w:w w:val="106"/>
        </w:rPr>
        <w:t xml:space="preserve"> </w:t>
      </w:r>
      <w:r w:rsidRPr="00BC4718">
        <w:rPr>
          <w:w w:val="105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18"/>
        </w:numPr>
        <w:tabs>
          <w:tab w:pos="426" w:val="left"/>
          <w:tab w:pos="2115" w:val="left"/>
        </w:tabs>
        <w:spacing w:lineRule="auto" w:line="279" w:before="131"/>
        <w:ind w:hanging="426" w:right="17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Tiskara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Domigraf,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Mato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Domitrović,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Bok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40"/>
          <w:sz w:val="24"/>
          <w:szCs w:val="24"/>
        </w:rPr>
        <w:t>1</w:t>
      </w:r>
      <w:r w:rsidRPr="00BC4718">
        <w:rPr>
          <w:rFonts w:hAnsi="Times New Roman" w:ascii="Times New Roman"/>
          <w:spacing w:val="5"/>
          <w:w w:val="14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w w:val="9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82769392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4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4,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13.1</w:t>
      </w:r>
      <w:r w:rsidRPr="00BC4718">
        <w:rPr>
          <w:rFonts w:hAnsi="Times New Roman" w:ascii="Times New Roman"/>
          <w:spacing w:val="-2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6,01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9.168,09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3.947,92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5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5654DA">
      <w:pPr>
        <w:pStyle w:val="Tijeloteksta"/>
        <w:numPr>
          <w:ilvl w:val="0"/>
          <w:numId w:val="18"/>
        </w:numPr>
        <w:tabs>
          <w:tab w:pos="1134" w:val="left"/>
          <w:tab w:pos="2110" w:val="left"/>
        </w:tabs>
        <w:spacing w:lineRule="auto" w:line="292" w:before="85"/>
        <w:ind w:hanging="426" w:right="105" w:left="426"/>
        <w:jc w:val="both"/>
        <w:rPr>
          <w:rFonts w:hAnsi="Times New Roman" w:ascii="Times New Roman"/>
          <w:sz w:val="24"/>
          <w:szCs w:val="24"/>
        </w:rPr>
      </w:pPr>
      <w:r w:rsidRPr="005654DA">
        <w:rPr>
          <w:rFonts w:hAnsi="Times New Roman" w:ascii="Times New Roman"/>
          <w:w w:val="105"/>
          <w:sz w:val="24"/>
          <w:szCs w:val="24"/>
        </w:rPr>
        <w:t>Vjerovniku</w:t>
      </w:r>
      <w:r w:rsidRPr="005654DA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spacing w:val="2"/>
          <w:w w:val="105"/>
          <w:sz w:val="24"/>
          <w:szCs w:val="24"/>
        </w:rPr>
        <w:t>Toni</w:t>
      </w:r>
      <w:r w:rsidRPr="005654DA">
        <w:rPr>
          <w:rFonts w:hAnsi="Times New Roman" w:ascii="Times New Roman"/>
          <w:spacing w:val="1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obrt</w:t>
      </w:r>
      <w:r w:rsidRPr="005654DA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za</w:t>
      </w:r>
      <w:r w:rsidRPr="005654DA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prijevozničku</w:t>
      </w:r>
      <w:r w:rsidRPr="005654DA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i</w:t>
      </w:r>
      <w:r w:rsidRPr="005654DA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trgovačku</w:t>
      </w:r>
      <w:r w:rsidRPr="005654DA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djelatnost,</w:t>
      </w:r>
      <w:r w:rsidRPr="005654DA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vi.</w:t>
      </w:r>
      <w:r w:rsidRPr="005654DA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Kristijana</w:t>
      </w:r>
      <w:r w:rsidRPr="005654DA">
        <w:rPr>
          <w:rFonts w:hAnsi="Times New Roman" w:ascii="Times New Roman"/>
          <w:w w:val="106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Nemesnik,</w:t>
      </w:r>
      <w:r w:rsidRPr="005654DA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A.</w:t>
      </w:r>
      <w:r w:rsidRPr="005654DA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Starčevića</w:t>
      </w:r>
      <w:r w:rsidRPr="005654DA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73,</w:t>
      </w:r>
      <w:r w:rsidRPr="005654DA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Moščenica</w:t>
      </w:r>
      <w:r w:rsidRPr="005654DA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Petrinja,</w:t>
      </w:r>
      <w:r w:rsidRPr="005654DA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 xml:space="preserve">OIB </w:t>
      </w:r>
      <w:r w:rsidRPr="005654DA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69935046922,</w:t>
      </w:r>
      <w:r w:rsidRPr="005654DA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</w:t>
      </w:r>
      <w:r w:rsidRPr="005654DA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prijavljenom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tražbinom</w:t>
      </w:r>
      <w:r w:rsidRPr="005654DA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od</w:t>
      </w:r>
      <w:r w:rsidRPr="005654DA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5.900</w:t>
      </w:r>
      <w:r w:rsidRPr="005654DA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w w:val="105"/>
          <w:sz w:val="24"/>
          <w:szCs w:val="24"/>
        </w:rPr>
        <w:t>00  predlaže</w:t>
      </w:r>
      <w:r w:rsidRPr="005654DA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se</w:t>
      </w:r>
      <w:r w:rsidRPr="005654DA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otpis</w:t>
      </w:r>
      <w:r w:rsidRPr="005654DA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69</w:t>
      </w:r>
      <w:r w:rsidRPr="005654DA">
        <w:rPr>
          <w:rFonts w:hAnsi="Times New Roman" w:ascii="Times New Roman"/>
          <w:spacing w:val="6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w w:val="105"/>
          <w:sz w:val="24"/>
          <w:szCs w:val="24"/>
        </w:rPr>
        <w:t>9%</w:t>
      </w:r>
      <w:r w:rsidRPr="005654DA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glavnice</w:t>
      </w:r>
      <w:r w:rsidRPr="005654DA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duga</w:t>
      </w:r>
      <w:r w:rsidRPr="005654DA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ili</w:t>
      </w:r>
      <w:r w:rsidRPr="005654DA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4.</w:t>
      </w:r>
      <w:r w:rsidRPr="005654DA">
        <w:rPr>
          <w:rFonts w:hAnsi="Times New Roman" w:ascii="Times New Roman"/>
          <w:spacing w:val="-13"/>
          <w:w w:val="105"/>
          <w:sz w:val="24"/>
          <w:szCs w:val="24"/>
        </w:rPr>
        <w:t>1</w:t>
      </w:r>
      <w:r w:rsidRPr="005654DA">
        <w:rPr>
          <w:rFonts w:hAnsi="Times New Roman" w:ascii="Times New Roman"/>
          <w:w w:val="105"/>
          <w:sz w:val="24"/>
          <w:szCs w:val="24"/>
        </w:rPr>
        <w:t>24</w:t>
      </w:r>
      <w:r w:rsidRPr="005654DA">
        <w:rPr>
          <w:rFonts w:hAnsi="Times New Roman" w:ascii="Times New Roman"/>
          <w:spacing w:val="14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5654DA">
        <w:rPr>
          <w:rFonts w:hAnsi="Times New Roman" w:ascii="Times New Roman"/>
          <w:w w:val="105"/>
          <w:sz w:val="24"/>
          <w:szCs w:val="24"/>
        </w:rPr>
        <w:t>0</w:t>
      </w:r>
      <w:r w:rsidRPr="005654DA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kn,</w:t>
      </w:r>
      <w:r w:rsidRPr="005654DA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a</w:t>
      </w:r>
      <w:r w:rsidRPr="005654DA">
        <w:rPr>
          <w:rFonts w:hAnsi="Times New Roman" w:ascii="Times New Roman"/>
          <w:w w:val="88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ostatak</w:t>
      </w:r>
      <w:r w:rsidRPr="005654DA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tražbine</w:t>
      </w:r>
      <w:r w:rsidRPr="005654DA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od</w:t>
      </w:r>
      <w:r w:rsidRPr="005654DA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spacing w:val="-2"/>
          <w:w w:val="105"/>
          <w:sz w:val="24"/>
          <w:szCs w:val="24"/>
        </w:rPr>
        <w:t>1.775,90</w:t>
      </w:r>
      <w:r w:rsidRPr="005654DA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otplatiti</w:t>
      </w:r>
      <w:r w:rsidRPr="005654DA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će</w:t>
      </w:r>
      <w:r w:rsidRPr="005654DA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se</w:t>
      </w:r>
      <w:r w:rsidRPr="005654DA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u</w:t>
      </w:r>
      <w:r w:rsidRPr="005654DA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48</w:t>
      </w:r>
      <w:r w:rsidRPr="005654DA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mjesečnih</w:t>
      </w:r>
      <w:r w:rsidRPr="005654DA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rata</w:t>
      </w:r>
      <w:r w:rsidRPr="005654DA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bez</w:t>
      </w:r>
      <w:r w:rsidRPr="005654DA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obračuna</w:t>
      </w:r>
      <w:r w:rsidRPr="005654DA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17"/>
        </w:numPr>
        <w:tabs>
          <w:tab w:pos="838" w:val="left"/>
        </w:tabs>
        <w:spacing w:lineRule="auto" w:line="279" w:before="4"/>
        <w:ind w:hanging="426" w:right="114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Vipnet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d.o.o,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Vrtni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put</w:t>
      </w:r>
      <w:r w:rsidRPr="00BC4718">
        <w:rPr>
          <w:rFonts w:hAnsi="Times New Roman" w:ascii="Times New Roman"/>
          <w:spacing w:val="3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9"/>
          <w:w w:val="130"/>
          <w:sz w:val="24"/>
          <w:szCs w:val="24"/>
        </w:rPr>
        <w:t>1</w:t>
      </w:r>
      <w:r w:rsidRPr="00BC4718">
        <w:rPr>
          <w:rFonts w:hAnsi="Times New Roman" w:ascii="Times New Roman"/>
          <w:w w:val="130"/>
          <w:sz w:val="24"/>
          <w:szCs w:val="24"/>
        </w:rPr>
        <w:t>,</w:t>
      </w:r>
      <w:r w:rsidRPr="00BC4718">
        <w:rPr>
          <w:rFonts w:hAnsi="Times New Roman" w:ascii="Times New Roman"/>
          <w:spacing w:val="-26"/>
          <w:w w:val="13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Zagreb,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OIB</w:t>
      </w:r>
      <w:r w:rsidRPr="00BC4718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295242</w:t>
      </w:r>
      <w:r w:rsidRPr="00BC4718">
        <w:rPr>
          <w:rFonts w:hAnsi="Times New Roman" w:ascii="Times New Roman"/>
          <w:spacing w:val="-17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0204,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prijavljenom tražbinom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28.769,48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otpis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69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9%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duga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-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20.</w:t>
      </w:r>
      <w:r w:rsidRPr="00BC4718">
        <w:rPr>
          <w:rFonts w:hAnsi="Times New Roman" w:ascii="Times New Roman"/>
          <w:spacing w:val="-24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09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87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kn,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w w:val="8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ostatak</w:t>
      </w:r>
      <w:r w:rsidRPr="00BC4718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8.659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61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otplatiti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48</w:t>
      </w:r>
      <w:r w:rsidRPr="00BC4718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mjesečnih</w:t>
      </w:r>
      <w:r w:rsidRPr="00BC4718">
        <w:rPr>
          <w:rFonts w:hAnsi="Times New Roman" w:ascii="Times New Roman"/>
          <w:spacing w:val="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rata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17"/>
        </w:numPr>
        <w:tabs>
          <w:tab w:pos="838" w:val="left"/>
        </w:tabs>
        <w:spacing w:lineRule="auto" w:line="291" w:before="135"/>
        <w:ind w:hanging="426" w:right="112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Vulkanizerski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servis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Lavrnja,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obrt,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vi.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Gordana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Lavrnja,  Galdovačka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Sisak,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</w:t>
      </w:r>
      <w:r w:rsidRPr="00BC4718">
        <w:rPr>
          <w:rFonts w:hAnsi="Times New Roman" w:ascii="Times New Roman"/>
          <w:spacing w:val="-3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06380005,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4.606,50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3.219,94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1.386,56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0"/>
          <w:w w:val="9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17"/>
        </w:numPr>
        <w:tabs>
          <w:tab w:pos="833" w:val="left"/>
        </w:tabs>
        <w:spacing w:lineRule="auto" w:line="291" w:before="129"/>
        <w:ind w:hanging="426" w:right="113" w:left="4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Zavod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istraživanje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  razvoj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sigurnosti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d.d.,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UI. G.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Vukovara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68, Zagreb,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5494093403,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92</w:t>
      </w:r>
      <w:r w:rsidRPr="00BC4718">
        <w:rPr>
          <w:rFonts w:hAnsi="Times New Roman" w:ascii="Times New Roman"/>
          <w:spacing w:val="-2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,26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glavnice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-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643,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96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277,</w:t>
      </w:r>
      <w:r w:rsidRPr="00BC4718">
        <w:rPr>
          <w:rFonts w:hAnsi="Times New Roman" w:ascii="Times New Roman"/>
          <w:w w:val="105"/>
          <w:sz w:val="24"/>
          <w:szCs w:val="24"/>
        </w:rPr>
        <w:t>30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26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17"/>
        </w:numPr>
        <w:tabs>
          <w:tab w:pos="833" w:val="left"/>
        </w:tabs>
        <w:spacing w:lineRule="auto" w:line="292" w:before="133"/>
        <w:ind w:hanging="353" w:right="103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Zlatnik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d.o.o,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V.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Mihanovića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9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Vinkovci,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392</w:t>
      </w:r>
      <w:r w:rsidRPr="00BC4718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0583132,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prijavljenom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tražbinom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597,50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otpis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69,9%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glavnice 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duga 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ili</w:t>
      </w:r>
      <w:r w:rsidRPr="00BC4718">
        <w:rPr>
          <w:rFonts w:hAnsi="Times New Roman" w:ascii="Times New Roman"/>
          <w:spacing w:val="21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4</w:t>
      </w:r>
      <w:r w:rsidRPr="00BC4718">
        <w:rPr>
          <w:rFonts w:hAnsi="Times New Roman" w:ascii="Times New Roman"/>
          <w:spacing w:val="-1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65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kn,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ostatak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79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85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otplatiti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48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w w:val="9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spacing w:before="6"/>
        <w:rPr>
          <w:rFonts w:eastAsia="Arial"/>
        </w:rPr>
      </w:pPr>
    </w:p>
    <w:p w:rsidRDefault="00CB6349" w:rsidP="00CB6349" w:rsidR="00CB6349" w:rsidRPr="00BC4718">
      <w:pPr>
        <w:pStyle w:val="Naslov2"/>
        <w:keepNext w:val="false"/>
        <w:widowControl w:val="false"/>
        <w:numPr>
          <w:ilvl w:val="1"/>
          <w:numId w:val="19"/>
        </w:numPr>
        <w:tabs>
          <w:tab w:pos="565" w:val="left"/>
        </w:tabs>
        <w:spacing w:after="0" w:before="0"/>
        <w:ind w:hanging="454" w:left="565"/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BC4718">
        <w:rPr>
          <w:rFonts w:cs="Times New Roman" w:hAnsi="Times New Roman" w:ascii="Times New Roman"/>
          <w:sz w:val="24"/>
          <w:szCs w:val="24"/>
        </w:rPr>
        <w:t>Izdana</w:t>
      </w:r>
      <w:r w:rsidRPr="00BC4718">
        <w:rPr>
          <w:rFonts w:cs="Times New Roman" w:hAnsi="Times New Roman" w:ascii="Times New Roman"/>
          <w:spacing w:val="-27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jamstva</w:t>
      </w:r>
    </w:p>
    <w:p w:rsidRDefault="00CB6349" w:rsidP="00CB6349" w:rsidR="00CB6349" w:rsidRPr="00BC4718">
      <w:pPr>
        <w:pStyle w:val="Tijeloteksta"/>
        <w:numPr>
          <w:ilvl w:val="0"/>
          <w:numId w:val="17"/>
        </w:numPr>
        <w:tabs>
          <w:tab w:pos="833" w:val="left"/>
        </w:tabs>
        <w:spacing w:lineRule="auto" w:line="287" w:before="179"/>
        <w:ind w:hanging="367" w:right="124" w:left="841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Hidroplan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Horvaćanska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cesta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7a,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Zagreb,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607936464</w:t>
      </w:r>
      <w:r w:rsidRPr="00BC4718">
        <w:rPr>
          <w:rFonts w:hAnsi="Times New Roman" w:ascii="Times New Roman"/>
          <w:spacing w:val="-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8,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priznavanje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5.316.355;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52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koja;je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vezana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uz</w:t>
      </w:r>
      <w:r w:rsidRPr="00BC4718">
        <w:rPr>
          <w:rFonts w:hAnsi="Times New Roman" w:ascii="Times New Roman"/>
          <w:spacing w:val="27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izdano</w:t>
      </w:r>
      <w:r w:rsidRPr="00BC4718">
        <w:rPr>
          <w:rFonts w:hAnsi="Times New Roman" w:ascii="Times New Roman"/>
          <w:spacing w:val="-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jamstvo,</w:t>
      </w:r>
    </w:p>
    <w:p w:rsidRDefault="00CB6349" w:rsidP="00CB6349" w:rsidR="00CB6349" w:rsidRPr="00BC4718">
      <w:pPr>
        <w:pStyle w:val="Tijeloteksta"/>
        <w:numPr>
          <w:ilvl w:val="0"/>
          <w:numId w:val="17"/>
        </w:numPr>
        <w:tabs>
          <w:tab w:pos="842" w:val="left"/>
        </w:tabs>
        <w:spacing w:lineRule="auto" w:line="289" w:before="13"/>
        <w:ind w:hanging="358" w:right="129" w:left="83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His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Donja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Višnjica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7"/>
          <w:w w:val="105"/>
          <w:sz w:val="24"/>
          <w:szCs w:val="24"/>
        </w:rPr>
        <w:t>61d,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OIB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40515269370,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priznavanje</w:t>
      </w:r>
      <w:r w:rsidRPr="00BC4718">
        <w:rPr>
          <w:rFonts w:hAnsi="Times New Roman" w:ascii="Times New Roman"/>
          <w:spacing w:val="26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prijavljene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5.683.519,08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vezana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uz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izdano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jamstvo,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11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tražbina</w:t>
      </w:r>
      <w:r w:rsidRPr="00BC4718">
        <w:rPr>
          <w:rFonts w:hAnsi="Times New Roman" w:ascii="Times New Roman"/>
          <w:spacing w:val="25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 temelju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provedenog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plaćanja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367.165,00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otvaranja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21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nagodbe,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koju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predlaže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povrat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2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mjesečnih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kamate,</w:t>
      </w:r>
    </w:p>
    <w:p w:rsidRDefault="00CB6349" w:rsidP="00CB6349" w:rsidR="00CB6349" w:rsidRPr="00BC4718">
      <w:pPr>
        <w:pStyle w:val="Tijeloteksta"/>
        <w:numPr>
          <w:ilvl w:val="0"/>
          <w:numId w:val="17"/>
        </w:numPr>
        <w:tabs>
          <w:tab w:pos="842" w:val="left"/>
        </w:tabs>
        <w:spacing w:lineRule="auto" w:line="289" w:before="130"/>
        <w:ind w:hanging="353" w:right="132" w:left="827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His</w:t>
      </w:r>
      <w:r w:rsidRPr="00BC4718">
        <w:rPr>
          <w:rFonts w:hAnsi="Times New Roman" w:ascii="Times New Roman"/>
          <w:spacing w:val="-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d.o.o.,</w:t>
      </w:r>
      <w:r w:rsidRPr="00BC4718">
        <w:rPr>
          <w:rFonts w:hAnsi="Times New Roman" w:ascii="Times New Roman"/>
          <w:spacing w:val="-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Slovenija,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Vodovodna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97,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Ljubljana,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predlaže</w:t>
      </w:r>
      <w:r w:rsidRPr="00BC471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priznavanje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prijavljene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tražbine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-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>5.31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>6.355,52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koja</w:t>
      </w:r>
      <w:r w:rsidRPr="00BC4718">
        <w:rPr>
          <w:rFonts w:hAnsi="Times New Roman" w:ascii="Times New Roman"/>
          <w:spacing w:val="-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je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vezana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uz</w:t>
      </w:r>
      <w:r w:rsidRPr="00BC4718">
        <w:rPr>
          <w:rFonts w:hAnsi="Times New Roman" w:ascii="Times New Roman"/>
          <w:spacing w:val="-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izdano</w:t>
      </w:r>
      <w:r w:rsidRPr="00BC4718">
        <w:rPr>
          <w:rFonts w:hAnsi="Times New Roman" w:ascii="Times New Roman"/>
          <w:spacing w:val="-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jamstvo,</w:t>
      </w:r>
    </w:p>
    <w:p w:rsidRDefault="00CB6349" w:rsidP="00CB6349" w:rsidR="00CB6349" w:rsidRPr="00BC4718">
      <w:pPr>
        <w:pStyle w:val="Naslov2"/>
        <w:spacing w:before="125"/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BC4718">
        <w:rPr>
          <w:rFonts w:cs="Times New Roman" w:hAnsi="Times New Roman" w:ascii="Times New Roman"/>
          <w:sz w:val="24"/>
          <w:szCs w:val="24"/>
        </w:rPr>
        <w:t>li/</w:t>
      </w:r>
      <w:r w:rsidRPr="00BC4718">
        <w:rPr>
          <w:rFonts w:cs="Times New Roman" w:hAnsi="Times New Roman" w:ascii="Times New Roman"/>
          <w:spacing w:val="-28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Vjerovnici</w:t>
      </w:r>
      <w:r w:rsidRPr="00BC4718">
        <w:rPr>
          <w:rFonts w:cs="Times New Roman" w:hAnsi="Times New Roman" w:ascii="Times New Roman"/>
          <w:spacing w:val="19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s</w:t>
      </w:r>
      <w:r w:rsidRPr="00BC4718">
        <w:rPr>
          <w:rFonts w:cs="Times New Roman" w:hAnsi="Times New Roman" w:ascii="Times New Roman"/>
          <w:spacing w:val="57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razlučnim</w:t>
      </w:r>
      <w:r w:rsidRPr="00BC4718">
        <w:rPr>
          <w:rFonts w:cs="Times New Roman" w:hAnsi="Times New Roman" w:ascii="Times New Roman"/>
          <w:spacing w:val="17"/>
          <w:sz w:val="24"/>
          <w:szCs w:val="24"/>
        </w:rPr>
        <w:t xml:space="preserve"> </w:t>
      </w:r>
      <w:r w:rsidRPr="00BC4718">
        <w:rPr>
          <w:rFonts w:cs="Times New Roman" w:hAnsi="Times New Roman" w:ascii="Times New Roman"/>
          <w:sz w:val="24"/>
          <w:szCs w:val="24"/>
        </w:rPr>
        <w:t>pravom</w:t>
      </w:r>
    </w:p>
    <w:p w:rsidRDefault="00CB6349" w:rsidP="00CB6349" w:rsidR="00CB6349" w:rsidRPr="00BC4718">
      <w:pPr>
        <w:pStyle w:val="Tijeloteksta"/>
        <w:spacing w:lineRule="auto" w:line="282" w:before="145"/>
        <w:ind w:firstLine="14" w:right="138" w:left="102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spacing w:val="2"/>
          <w:w w:val="105"/>
          <w:sz w:val="24"/>
          <w:szCs w:val="24"/>
        </w:rPr>
        <w:t>Razlučni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vjerovnici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dali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izjavu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zadržavanju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odvojenog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namirenja,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5"/>
          <w:w w:val="9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konačni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dogovor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naplati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potraživanja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postići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dovršenja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nagodbe.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prijavio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bank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iznosu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5.349.752,07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kn.</w:t>
      </w:r>
    </w:p>
    <w:p w:rsidRDefault="00CB6349" w:rsidP="00CB6349" w:rsidR="00CB6349" w:rsidRPr="00BC4718">
      <w:pPr>
        <w:pStyle w:val="Tijeloteksta"/>
        <w:spacing w:before="113"/>
        <w:ind w:left="10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Vjerovnik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razlučnim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nekretninama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12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pokretninama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</w:p>
    <w:p w:rsidRDefault="00CB6349" w:rsidP="00CB6349" w:rsidR="00CB6349" w:rsidRPr="005654DA">
      <w:pPr>
        <w:pStyle w:val="Tijeloteksta"/>
        <w:numPr>
          <w:ilvl w:val="1"/>
          <w:numId w:val="16"/>
        </w:numPr>
        <w:tabs>
          <w:tab w:pos="613" w:val="left"/>
        </w:tabs>
        <w:spacing w:lineRule="auto" w:line="280" w:before="58"/>
        <w:ind w:firstLine="4" w:right="110" w:left="179"/>
        <w:jc w:val="both"/>
        <w:rPr>
          <w:rFonts w:hAnsi="Times New Roman" w:ascii="Times New Roman"/>
          <w:sz w:val="24"/>
          <w:szCs w:val="24"/>
        </w:rPr>
      </w:pPr>
      <w:r w:rsidRPr="005654DA">
        <w:rPr>
          <w:rFonts w:hAnsi="Times New Roman" w:ascii="Times New Roman"/>
          <w:w w:val="105"/>
          <w:sz w:val="24"/>
          <w:szCs w:val="24"/>
        </w:rPr>
        <w:t>Zagreb,</w:t>
      </w:r>
      <w:r w:rsidRPr="005654DA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</w:t>
      </w:r>
      <w:r w:rsidRPr="005654DA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osiguranim</w:t>
      </w:r>
      <w:r w:rsidRPr="005654DA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dijelom</w:t>
      </w:r>
      <w:r w:rsidRPr="005654DA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tražbine,</w:t>
      </w:r>
      <w:r w:rsidRPr="005654DA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</w:t>
      </w:r>
      <w:r w:rsidRPr="005654DA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osnove</w:t>
      </w:r>
      <w:r w:rsidRPr="005654DA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dugoročnog</w:t>
      </w:r>
      <w:r w:rsidRPr="005654DA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kredita</w:t>
      </w:r>
      <w:r w:rsidRPr="005654DA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zaključenog</w:t>
      </w:r>
      <w:r w:rsidRPr="005654DA">
        <w:rPr>
          <w:rFonts w:hAnsi="Times New Roman" w:ascii="Times New Roman"/>
          <w:w w:val="104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između</w:t>
      </w:r>
      <w:r w:rsidRPr="005654DA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dužnika</w:t>
      </w:r>
      <w:r w:rsidRPr="005654DA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HRB</w:t>
      </w:r>
      <w:r w:rsidRPr="005654DA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Dunavski</w:t>
      </w:r>
      <w:r w:rsidRPr="005654DA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Lloyd</w:t>
      </w:r>
      <w:r w:rsidRPr="005654DA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d.o.o.,</w:t>
      </w:r>
      <w:r w:rsidRPr="005654DA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Sisak</w:t>
      </w:r>
      <w:r w:rsidRPr="005654DA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te</w:t>
      </w:r>
      <w:r w:rsidRPr="005654DA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sudužnika</w:t>
      </w:r>
      <w:r w:rsidRPr="005654DA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HIS</w:t>
      </w:r>
      <w:r w:rsidRPr="005654DA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d.o.o.,</w:t>
      </w:r>
      <w:r w:rsidRPr="005654DA">
        <w:rPr>
          <w:rFonts w:hAnsi="Times New Roman" w:ascii="Times New Roman"/>
          <w:spacing w:val="-3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Donja</w:t>
      </w:r>
      <w:r w:rsidRPr="005654DA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Višnjica,</w:t>
      </w:r>
      <w:r w:rsidRPr="005654DA">
        <w:rPr>
          <w:rFonts w:hAnsi="Times New Roman" w:ascii="Times New Roman"/>
          <w:spacing w:val="24"/>
          <w:w w:val="102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HIDROPLAN</w:t>
      </w:r>
      <w:r w:rsidRPr="005654DA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d.o.o.,</w:t>
      </w:r>
      <w:r w:rsidRPr="005654DA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Zagreb</w:t>
      </w:r>
      <w:r w:rsidRPr="005654DA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25"/>
          <w:sz w:val="24"/>
          <w:szCs w:val="24"/>
        </w:rPr>
        <w:t>i</w:t>
      </w:r>
      <w:r w:rsidRPr="005654DA">
        <w:rPr>
          <w:rFonts w:hAnsi="Times New Roman" w:ascii="Times New Roman"/>
          <w:spacing w:val="-8"/>
          <w:w w:val="12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HIS</w:t>
      </w:r>
      <w:r w:rsidRPr="005654DA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d.o.o.,</w:t>
      </w:r>
      <w:r w:rsidRPr="005654DA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Ljubljana,</w:t>
      </w:r>
      <w:r w:rsidRPr="005654DA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Slovenija,</w:t>
      </w:r>
      <w:r w:rsidRPr="005654DA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a</w:t>
      </w:r>
      <w:r w:rsidRPr="005654DA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koji</w:t>
      </w:r>
      <w:r w:rsidRPr="005654DA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iznos</w:t>
      </w:r>
      <w:r w:rsidRPr="005654DA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tražbine</w:t>
      </w:r>
      <w:r w:rsidRPr="005654DA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na</w:t>
      </w:r>
      <w:r w:rsidRPr="005654DA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dan</w:t>
      </w:r>
      <w:r w:rsidRPr="005654DA">
        <w:rPr>
          <w:rFonts w:hAnsi="Times New Roman" w:ascii="Times New Roman"/>
          <w:w w:val="102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donošenja</w:t>
      </w:r>
      <w:r w:rsidRPr="005654DA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rješenja</w:t>
      </w:r>
      <w:r w:rsidRPr="005654DA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</w:t>
      </w:r>
      <w:r w:rsidRPr="005654DA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pokretanju</w:t>
      </w:r>
      <w:r w:rsidRPr="005654DA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predstečajne</w:t>
      </w:r>
      <w:r w:rsidRPr="005654DA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nagodbe</w:t>
      </w:r>
      <w:r w:rsidRPr="005654DA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ukupno</w:t>
      </w:r>
      <w:r w:rsidRPr="005654DA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iznosi</w:t>
      </w:r>
      <w:r w:rsidRPr="005654DA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HRK</w:t>
      </w:r>
      <w:r w:rsidRPr="005654DA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spacing w:val="1"/>
          <w:w w:val="105"/>
          <w:sz w:val="24"/>
          <w:szCs w:val="24"/>
        </w:rPr>
        <w:t>5.349.752,07,</w:t>
      </w:r>
      <w:r w:rsidRPr="005654DA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od</w:t>
      </w:r>
      <w:r w:rsidRPr="005654DA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čega</w:t>
      </w:r>
      <w:r w:rsidRPr="005654DA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glavnica</w:t>
      </w:r>
      <w:r w:rsidRPr="005654DA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u</w:t>
      </w:r>
      <w:r w:rsidRPr="005654DA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iznosu</w:t>
      </w:r>
      <w:r w:rsidRPr="005654DA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HRK</w:t>
      </w:r>
      <w:r w:rsidRPr="005654DA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5.3</w:t>
      </w:r>
      <w:r w:rsidRPr="005654DA">
        <w:rPr>
          <w:rFonts w:hAnsi="Times New Roman" w:ascii="Times New Roman"/>
          <w:spacing w:val="-22"/>
          <w:w w:val="105"/>
          <w:sz w:val="24"/>
          <w:szCs w:val="24"/>
        </w:rPr>
        <w:t>1</w:t>
      </w:r>
      <w:r w:rsidRPr="005654DA">
        <w:rPr>
          <w:rFonts w:hAnsi="Times New Roman" w:ascii="Times New Roman"/>
          <w:w w:val="105"/>
          <w:sz w:val="24"/>
          <w:szCs w:val="24"/>
        </w:rPr>
        <w:t>6.355</w:t>
      </w:r>
      <w:r w:rsidRPr="005654DA">
        <w:rPr>
          <w:rFonts w:hAnsi="Times New Roman" w:ascii="Times New Roman"/>
          <w:spacing w:val="12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w w:val="105"/>
          <w:sz w:val="24"/>
          <w:szCs w:val="24"/>
        </w:rPr>
        <w:t>52</w:t>
      </w:r>
      <w:r w:rsidRPr="005654DA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(što</w:t>
      </w:r>
      <w:r w:rsidRPr="005654DA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čini</w:t>
      </w:r>
      <w:r w:rsidRPr="005654DA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protuvrijednost</w:t>
      </w:r>
      <w:r w:rsidRPr="005654DA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EUR</w:t>
      </w:r>
      <w:r w:rsidRPr="005654DA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697.423</w:t>
      </w:r>
      <w:r w:rsidRPr="005654DA">
        <w:rPr>
          <w:rFonts w:hAnsi="Times New Roman" w:ascii="Times New Roman"/>
          <w:spacing w:val="15"/>
          <w:w w:val="105"/>
          <w:sz w:val="24"/>
          <w:szCs w:val="24"/>
        </w:rPr>
        <w:t>,</w:t>
      </w:r>
      <w:r w:rsidRPr="005654DA">
        <w:rPr>
          <w:rFonts w:hAnsi="Times New Roman" w:ascii="Times New Roman"/>
          <w:w w:val="105"/>
          <w:sz w:val="24"/>
          <w:szCs w:val="24"/>
        </w:rPr>
        <w:t>33</w:t>
      </w:r>
      <w:r w:rsidRPr="005654DA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05"/>
          <w:sz w:val="24"/>
          <w:szCs w:val="24"/>
        </w:rPr>
        <w:t>u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kunama</w:t>
      </w:r>
      <w:r w:rsidRPr="005654DA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prema</w:t>
      </w:r>
      <w:r w:rsidRPr="005654DA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srednjem</w:t>
      </w:r>
      <w:r w:rsidRPr="005654DA">
        <w:rPr>
          <w:rFonts w:hAnsi="Times New Roman" w:ascii="Times New Roman"/>
          <w:spacing w:val="60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tečaju</w:t>
      </w:r>
      <w:r w:rsidRPr="005654DA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HNB</w:t>
      </w:r>
      <w:r w:rsidRPr="005654DA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na</w:t>
      </w:r>
      <w:r w:rsidRPr="005654DA">
        <w:rPr>
          <w:rFonts w:hAnsi="Times New Roman" w:ascii="Times New Roman"/>
          <w:spacing w:val="47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dan</w:t>
      </w:r>
      <w:r w:rsidRPr="005654DA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spacing w:val="-1"/>
          <w:w w:val="110"/>
          <w:sz w:val="24"/>
          <w:szCs w:val="24"/>
        </w:rPr>
        <w:t>23.09.201</w:t>
      </w:r>
      <w:r w:rsidRPr="005654DA">
        <w:rPr>
          <w:rFonts w:hAnsi="Times New Roman" w:ascii="Times New Roman"/>
          <w:spacing w:val="-2"/>
          <w:w w:val="110"/>
          <w:sz w:val="24"/>
          <w:szCs w:val="24"/>
        </w:rPr>
        <w:t>4.</w:t>
      </w:r>
      <w:r w:rsidRPr="005654DA">
        <w:rPr>
          <w:rFonts w:hAnsi="Times New Roman" w:ascii="Times New Roman"/>
          <w:spacing w:val="-1"/>
          <w:w w:val="110"/>
          <w:sz w:val="24"/>
          <w:szCs w:val="24"/>
        </w:rPr>
        <w:t>)</w:t>
      </w:r>
      <w:r w:rsidRPr="005654DA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25"/>
          <w:sz w:val="24"/>
          <w:szCs w:val="24"/>
        </w:rPr>
        <w:t>i</w:t>
      </w:r>
      <w:r w:rsidRPr="005654DA">
        <w:rPr>
          <w:rFonts w:hAnsi="Times New Roman" w:ascii="Times New Roman"/>
          <w:spacing w:val="34"/>
          <w:w w:val="125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kamate</w:t>
      </w:r>
      <w:r w:rsidRPr="005654DA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u</w:t>
      </w:r>
      <w:r w:rsidRPr="005654DA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iznosu</w:t>
      </w:r>
      <w:r w:rsidRPr="005654DA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HRK</w:t>
      </w:r>
      <w:r w:rsidRPr="005654DA">
        <w:rPr>
          <w:rFonts w:hAnsi="Times New Roman" w:ascii="Times New Roman"/>
          <w:spacing w:val="21"/>
          <w:w w:val="90"/>
          <w:sz w:val="24"/>
          <w:szCs w:val="24"/>
        </w:rPr>
        <w:t xml:space="preserve"> </w:t>
      </w:r>
      <w:r w:rsidRPr="005654DA">
        <w:rPr>
          <w:rFonts w:hAnsi="Times New Roman" w:ascii="Times New Roman"/>
          <w:w w:val="110"/>
          <w:sz w:val="24"/>
          <w:szCs w:val="24"/>
        </w:rPr>
        <w:t>33.396,55.</w:t>
      </w:r>
    </w:p>
    <w:p w:rsidRDefault="00CB6349" w:rsidP="00CB6349" w:rsidR="00CB6349" w:rsidRPr="00BC4718">
      <w:pPr>
        <w:pStyle w:val="Tijeloteksta"/>
        <w:spacing w:lineRule="auto" w:line="280" w:before="125"/>
        <w:ind w:firstLine="19" w:right="117" w:left="170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Ukoliko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razlučni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 Raiffeisenbank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najkasnije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ročištu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w w:val="9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glasovanje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predloženom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planu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odrekne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prava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odvojeno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namirenje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tijekom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trajanja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postupka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nagodbe 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dužnik 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se 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sklapanjem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obvezuje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namiriti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uz</w:t>
      </w:r>
      <w:r w:rsidRPr="00BC4718">
        <w:rPr>
          <w:rFonts w:hAnsi="Times New Roman" w:ascii="Times New Roman"/>
          <w:w w:val="9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slijedeće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uvjete:</w:t>
      </w:r>
    </w:p>
    <w:p w:rsidRDefault="00CB6349" w:rsidP="00CB6349" w:rsidR="00CB6349" w:rsidRPr="00BC4718">
      <w:pPr>
        <w:pStyle w:val="Tijeloteksta"/>
        <w:numPr>
          <w:ilvl w:val="2"/>
          <w:numId w:val="16"/>
        </w:numPr>
        <w:tabs>
          <w:tab w:pos="519" w:val="left"/>
        </w:tabs>
        <w:spacing w:lineRule="auto" w:line="282" w:before="130"/>
        <w:ind w:firstLine="14" w:right="118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najkasnije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>31.1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>2.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>201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>5.</w:t>
      </w:r>
      <w:r w:rsidRPr="00BC4718">
        <w:rPr>
          <w:rFonts w:hAnsi="Times New Roman" w:ascii="Times New Roman"/>
          <w:spacing w:val="6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godine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obvezuje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sredstava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realiziranih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poslovanjem</w:t>
      </w:r>
      <w:r w:rsidRPr="00BC4718">
        <w:rPr>
          <w:rFonts w:hAnsi="Times New Roman" w:ascii="Times New Roman"/>
          <w:spacing w:val="5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prodajom</w:t>
      </w:r>
      <w:r w:rsidRPr="00BC4718">
        <w:rPr>
          <w:rFonts w:hAnsi="Times New Roman" w:ascii="Times New Roman"/>
          <w:spacing w:val="4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dijela</w:t>
      </w:r>
      <w:r w:rsidRPr="00BC4718">
        <w:rPr>
          <w:rFonts w:hAnsi="Times New Roman" w:ascii="Times New Roman"/>
          <w:spacing w:val="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imovine</w:t>
      </w:r>
      <w:r w:rsidRPr="00BC4718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(brodova/plovila)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vlasništvu</w:t>
      </w:r>
      <w:r w:rsidRPr="00BC4718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dužnika</w:t>
      </w:r>
      <w:r w:rsidRPr="00BC4718">
        <w:rPr>
          <w:rFonts w:hAnsi="Times New Roman" w:ascii="Times New Roman"/>
          <w:spacing w:val="6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izvršiti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otplatu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obveza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dug9ročnog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kredita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43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to:</w:t>
      </w:r>
    </w:p>
    <w:p w:rsidRDefault="00CB6349" w:rsidP="00CB6349" w:rsidR="00CB6349" w:rsidRPr="00BC4718">
      <w:pPr>
        <w:pStyle w:val="Tijeloteksta"/>
        <w:numPr>
          <w:ilvl w:val="3"/>
          <w:numId w:val="16"/>
        </w:numPr>
        <w:tabs>
          <w:tab w:pos="891" w:val="left"/>
        </w:tabs>
        <w:spacing w:lineRule="auto" w:line="289" w:before="137"/>
        <w:ind w:hanging="343" w:right="12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spacing w:val="-4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00%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dospjele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otvaranja</w:t>
      </w:r>
      <w:r w:rsidRPr="00BC4718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postupka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odnosno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HRK</w:t>
      </w:r>
      <w:r w:rsidRPr="00BC4718">
        <w:rPr>
          <w:rFonts w:hAnsi="Times New Roman" w:ascii="Times New Roman"/>
          <w:spacing w:val="-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33.396,55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</w:p>
    <w:p w:rsidRDefault="00CB6349" w:rsidP="00CB6349" w:rsidR="00CB6349" w:rsidRPr="00BC4718">
      <w:pPr>
        <w:pStyle w:val="Tijeloteksta"/>
        <w:numPr>
          <w:ilvl w:val="3"/>
          <w:numId w:val="16"/>
        </w:numPr>
        <w:tabs>
          <w:tab w:pos="877" w:val="left"/>
        </w:tabs>
        <w:spacing w:lineRule="auto" w:line="289" w:before="15"/>
        <w:ind w:hanging="353" w:right="118" w:left="87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minimalno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50%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stanja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glavnice,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odnosno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minimalno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HRK</w:t>
      </w:r>
      <w:r w:rsidRPr="00BC4718">
        <w:rPr>
          <w:rFonts w:hAnsi="Times New Roman" w:ascii="Times New Roman"/>
          <w:w w:val="8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2.658.</w:t>
      </w:r>
      <w:r w:rsidRPr="00BC4718">
        <w:rPr>
          <w:rFonts w:hAnsi="Times New Roman" w:ascii="Times New Roman"/>
          <w:spacing w:val="-1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77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76,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ali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kom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slučaju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manje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protuvrijednosti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EUR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lastRenderedPageBreak/>
        <w:t>348.7</w:t>
      </w:r>
      <w:r w:rsidRPr="00BC4718">
        <w:rPr>
          <w:rFonts w:hAnsi="Times New Roman" w:ascii="Times New Roman"/>
          <w:spacing w:val="-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5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,67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kunama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srednjem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tečaju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HNB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otplate.</w:t>
      </w:r>
    </w:p>
    <w:p w:rsidRDefault="00CB6349" w:rsidP="00CB6349" w:rsidR="00CB6349" w:rsidRPr="00BC4718">
      <w:pPr>
        <w:spacing w:before="10"/>
        <w:rPr>
          <w:rFonts w:eastAsia="Arial"/>
        </w:rPr>
      </w:pPr>
    </w:p>
    <w:p w:rsidRDefault="00CB6349" w:rsidP="00CB6349" w:rsidR="00CB6349" w:rsidRPr="00BC4718">
      <w:pPr>
        <w:pStyle w:val="Tijeloteksta"/>
        <w:numPr>
          <w:ilvl w:val="2"/>
          <w:numId w:val="16"/>
        </w:numPr>
        <w:tabs>
          <w:tab w:pos="447" w:val="left"/>
        </w:tabs>
        <w:spacing w:lineRule="auto" w:line="290"/>
        <w:ind w:firstLine="14" w:right="118" w:left="151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razdoblju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01.01.20</w:t>
      </w:r>
      <w:r w:rsidRPr="00BC4718">
        <w:rPr>
          <w:rFonts w:hAnsi="Times New Roman" w:ascii="Times New Roman"/>
          <w:spacing w:val="-11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6.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godine,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3.09.2021.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preostali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nepodmireni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dugovanja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može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iznositi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maksimalno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50%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stanja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5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d.d.,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odnosno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HRK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2.658.1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77,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76,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ali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kom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slučaju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više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0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protuvrijednosti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EUR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348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7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52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,67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kunama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srednjem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tečaju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HNB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dan </w:t>
      </w:r>
      <w:r w:rsidRPr="00BC4718">
        <w:rPr>
          <w:rFonts w:hAnsi="Times New Roman" w:ascii="Times New Roman"/>
          <w:spacing w:val="-2"/>
          <w:w w:val="105"/>
          <w:sz w:val="24"/>
          <w:szCs w:val="24"/>
        </w:rPr>
        <w:t>01.01.201</w:t>
      </w:r>
      <w:r w:rsidRPr="00BC4718">
        <w:rPr>
          <w:rFonts w:hAnsi="Times New Roman" w:ascii="Times New Roman"/>
          <w:spacing w:val="-3"/>
          <w:w w:val="105"/>
          <w:sz w:val="24"/>
          <w:szCs w:val="24"/>
        </w:rPr>
        <w:t>6.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godine,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obvezuje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nastaviti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vršiti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obveza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dugoročnom</w:t>
      </w:r>
      <w:r w:rsidRPr="00BC4718">
        <w:rPr>
          <w:rFonts w:hAnsi="Times New Roman" w:ascii="Times New Roman"/>
          <w:spacing w:val="20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kreditu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sklopljenim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vjerovnikom 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RBA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sukladno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inicijalna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ugovorenoj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dinamici,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odnosno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23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tromjesečne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kojih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svaka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iznosu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HRK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1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5.572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95,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ali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kom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slučaju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manje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protuvrijednosti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EUR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5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5.</w:t>
      </w:r>
      <w:r w:rsidRPr="00BC4718">
        <w:rPr>
          <w:rFonts w:hAnsi="Times New Roman" w:ascii="Times New Roman"/>
          <w:spacing w:val="-25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-30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w w:val="105"/>
          <w:sz w:val="24"/>
          <w:szCs w:val="24"/>
        </w:rPr>
        <w:t>38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kunama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srednjem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tečaju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HNB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otplate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dospijevaju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kvartalna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26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to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13.-og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ožujku,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lipnju,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rujnu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w w:val="15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prosincu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svake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godine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vrijeme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trajanja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kredita,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počevši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dospijećem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prve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13.03.20</w:t>
      </w:r>
      <w:r w:rsidRPr="00BC4718">
        <w:rPr>
          <w:rFonts w:hAnsi="Times New Roman" w:ascii="Times New Roman"/>
          <w:spacing w:val="-26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6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.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dospijećem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posljednje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23.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uz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konačno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dospijeće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kredita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najkasnije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-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13.09.2021.</w:t>
      </w:r>
    </w:p>
    <w:p w:rsidRDefault="00CB6349" w:rsidP="00CB6349" w:rsidR="00CB6349" w:rsidRPr="00BC4718">
      <w:pPr>
        <w:pStyle w:val="Tijeloteksta"/>
        <w:numPr>
          <w:ilvl w:val="2"/>
          <w:numId w:val="16"/>
        </w:numPr>
        <w:tabs>
          <w:tab w:pos="404" w:val="left"/>
        </w:tabs>
        <w:spacing w:lineRule="auto" w:line="292" w:before="115"/>
        <w:ind w:firstLine="5" w:right="127" w:left="141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sklapanja  predstečajne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konačnog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podmirenja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cjelokupne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obveze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R</w:t>
      </w:r>
      <w:r w:rsidRPr="00BC4718">
        <w:rPr>
          <w:rFonts w:hAnsi="Times New Roman" w:ascii="Times New Roman"/>
          <w:w w:val="105"/>
          <w:sz w:val="24"/>
          <w:szCs w:val="24"/>
        </w:rPr>
        <w:t>aiffeisenbank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nedospjeli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glavnice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dugoročnog</w:t>
      </w:r>
      <w:r w:rsidRPr="00BC4718">
        <w:rPr>
          <w:rFonts w:hAnsi="Times New Roman" w:ascii="Times New Roman"/>
          <w:spacing w:val="22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kredita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obračunavat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sada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vrijedeća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kamatna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stopa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3-mjesečni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EURIBOR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plus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kamatna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marža u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visini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6,</w:t>
      </w:r>
      <w:r w:rsidRPr="00BC4718">
        <w:rPr>
          <w:rFonts w:hAnsi="Times New Roman" w:ascii="Times New Roman"/>
          <w:w w:val="105"/>
          <w:sz w:val="24"/>
          <w:szCs w:val="24"/>
        </w:rPr>
        <w:t>00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postotna/ih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poena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godišnje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(minimalno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6,5%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godišnje)</w:t>
      </w:r>
      <w:r w:rsidRPr="00BC4718">
        <w:rPr>
          <w:rFonts w:hAnsi="Times New Roman" w:ascii="Times New Roman"/>
          <w:spacing w:val="23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utvrđuje 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Banka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tromjesečno, 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dva 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radna  dana 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prije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svakog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01.01.,  01.04.,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01.07. 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</w:p>
    <w:p w:rsidRDefault="00CB6349" w:rsidP="00CB6349" w:rsidR="00CB6349" w:rsidRPr="00BC4718">
      <w:pPr>
        <w:pStyle w:val="Tijeloteksta"/>
        <w:spacing w:lineRule="auto" w:line="289" w:before="4"/>
        <w:ind w:hanging="5" w:right="170" w:left="146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01.</w:t>
      </w:r>
      <w:r w:rsidRPr="00BC4718">
        <w:rPr>
          <w:rFonts w:hAnsi="Times New Roman" w:ascii="Times New Roman"/>
          <w:spacing w:val="-28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0.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čitavo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vrijeme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trajanja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obveze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>R</w:t>
      </w:r>
      <w:r w:rsidRPr="00BC4718">
        <w:rPr>
          <w:rFonts w:hAnsi="Times New Roman" w:ascii="Times New Roman"/>
          <w:w w:val="105"/>
          <w:sz w:val="24"/>
          <w:szCs w:val="24"/>
        </w:rPr>
        <w:t>aiffeisenbank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stopa redovne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kamate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može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niti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-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jednom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momentu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biti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niža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6,5%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godišnje.</w:t>
      </w:r>
    </w:p>
    <w:p w:rsidRDefault="00CB6349" w:rsidP="00CB6349" w:rsidR="00CB6349" w:rsidRPr="00BC4718">
      <w:pPr>
        <w:pStyle w:val="Tijeloteksta"/>
        <w:spacing w:lineRule="auto" w:line="288" w:before="125"/>
        <w:ind w:firstLine="19" w:right="154" w:left="122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Ukoliko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Banci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vrijeme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trajanja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ovog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Ugovora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poveća</w:t>
      </w:r>
      <w:r w:rsidRPr="00BC4718">
        <w:rPr>
          <w:rFonts w:hAnsi="Times New Roman" w:ascii="Times New Roman"/>
          <w:spacing w:val="-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cijena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20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w w:val="110"/>
          <w:sz w:val="24"/>
          <w:szCs w:val="24"/>
        </w:rPr>
        <w:t>zvora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sredstava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kojih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financira</w:t>
      </w:r>
      <w:r w:rsidRPr="00BC4718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ovaj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plasman,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7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to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razloga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povećanih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troškova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slijedom</w:t>
      </w:r>
      <w:r w:rsidRPr="00BC4718">
        <w:rPr>
          <w:rFonts w:hAnsi="Times New Roman" w:ascii="Times New Roman"/>
          <w:spacing w:val="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promjene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zakona,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podzakonskih</w:t>
      </w:r>
      <w:r w:rsidRPr="00BC4718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propisa,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mjera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HNB-a,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uvođenja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novih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 xml:space="preserve">ili </w:t>
      </w:r>
      <w:r w:rsidRPr="00BC4718">
        <w:rPr>
          <w:rFonts w:hAnsi="Times New Roman" w:ascii="Times New Roman"/>
          <w:w w:val="110"/>
          <w:sz w:val="24"/>
          <w:szCs w:val="24"/>
        </w:rPr>
        <w:t>povećanja</w:t>
      </w:r>
      <w:r w:rsidRPr="00BC4718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postojećih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obveznih</w:t>
      </w:r>
      <w:r w:rsidRPr="00BC471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rezerviranja,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promjena</w:t>
      </w:r>
      <w:r w:rsidRPr="00BC4718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cijene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financiranja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domaćem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ili</w:t>
      </w:r>
      <w:r w:rsidRPr="00BC4718">
        <w:rPr>
          <w:rFonts w:hAnsi="Times New Roman" w:ascii="Times New Roman"/>
          <w:spacing w:val="31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inozemnom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tržištu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novca,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nemogućnosti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financiranja</w:t>
      </w:r>
      <w:r w:rsidRPr="00BC4718">
        <w:rPr>
          <w:rFonts w:hAnsi="Times New Roman" w:ascii="Times New Roman"/>
          <w:spacing w:val="5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Banke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temelju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referentnih</w:t>
      </w:r>
      <w:r w:rsidRPr="00BC4718">
        <w:rPr>
          <w:rFonts w:hAnsi="Times New Roman" w:ascii="Times New Roman"/>
          <w:spacing w:val="3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kamatnih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stopa</w:t>
      </w:r>
      <w:r w:rsidRPr="00BC4718">
        <w:rPr>
          <w:rFonts w:hAnsi="Times New Roman" w:ascii="Times New Roman"/>
          <w:spacing w:val="3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3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sl.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Banka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je</w:t>
      </w:r>
      <w:r w:rsidRPr="00BC471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ovlaštena</w:t>
      </w:r>
      <w:r w:rsidRPr="00BC4718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bilo</w:t>
      </w:r>
      <w:r w:rsidRPr="00BC4718">
        <w:rPr>
          <w:rFonts w:hAnsi="Times New Roman" w:ascii="Times New Roman"/>
          <w:spacing w:val="3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koje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doba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povećati</w:t>
      </w:r>
      <w:r w:rsidRPr="00BC4718">
        <w:rPr>
          <w:rFonts w:hAnsi="Times New Roman" w:ascii="Times New Roman"/>
          <w:spacing w:val="3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kamatnu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maržu,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te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Banka</w:t>
      </w:r>
      <w:r w:rsidRPr="00BC4718">
        <w:rPr>
          <w:rFonts w:hAnsi="Times New Roman" w:ascii="Times New Roman"/>
          <w:spacing w:val="3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tome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obavijestiti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dužnika,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najkasnije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</w:t>
      </w:r>
      <w:r w:rsidRPr="00BC4718">
        <w:rPr>
          <w:rFonts w:hAnsi="Times New Roman" w:ascii="Times New Roman"/>
          <w:spacing w:val="-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(dva)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radna</w:t>
      </w:r>
      <w:r w:rsidRPr="00BC4718">
        <w:rPr>
          <w:rFonts w:hAnsi="Times New Roman" w:ascii="Times New Roman"/>
          <w:spacing w:val="-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dana</w:t>
      </w:r>
      <w:r w:rsidRPr="00BC4718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prije</w:t>
      </w:r>
      <w:r w:rsidRPr="00BC4718">
        <w:rPr>
          <w:rFonts w:hAnsi="Times New Roman" w:ascii="Times New Roman"/>
          <w:spacing w:val="-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početka</w:t>
      </w:r>
      <w:r w:rsidRPr="00BC4718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primjene.</w:t>
      </w:r>
    </w:p>
    <w:p w:rsidRDefault="00CB6349" w:rsidP="00CB6349" w:rsidR="00CB6349" w:rsidRPr="00BC4718">
      <w:pPr>
        <w:pStyle w:val="Tijeloteksta"/>
        <w:spacing w:lineRule="auto" w:line="287" w:before="117"/>
        <w:ind w:firstLine="14" w:right="191" w:left="112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obvezan 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plaćati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povećanu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kamatnu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maržu,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ako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to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želi</w:t>
      </w:r>
      <w:r w:rsidRPr="00BC4718">
        <w:rPr>
          <w:rFonts w:hAnsi="Times New Roman" w:ascii="Times New Roman"/>
          <w:w w:val="105"/>
          <w:sz w:val="24"/>
          <w:szCs w:val="24"/>
        </w:rPr>
        <w:t>,</w:t>
      </w:r>
      <w:r w:rsidRPr="00BC4718">
        <w:rPr>
          <w:rFonts w:hAnsi="Times New Roman" w:ascii="Times New Roman"/>
          <w:spacing w:val="-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je 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dužan</w:t>
      </w:r>
      <w:r w:rsidRPr="00BC4718">
        <w:rPr>
          <w:rFonts w:hAnsi="Times New Roman" w:ascii="Times New Roman"/>
          <w:spacing w:val="21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najkasnije 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slijedećeg 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radnog 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dana 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pisanim 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putem 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1"/>
          <w:w w:val="105"/>
          <w:sz w:val="24"/>
          <w:szCs w:val="24"/>
        </w:rPr>
        <w:t>obavijestiti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Banku 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da 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ne 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prihvaća</w:t>
      </w:r>
      <w:r w:rsidRPr="00BC4718">
        <w:rPr>
          <w:rFonts w:hAnsi="Times New Roman" w:ascii="Times New Roman"/>
          <w:spacing w:val="23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povećanje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kamatne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marže,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dužan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roku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30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odašiljanja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obavijesti</w:t>
      </w:r>
    </w:p>
    <w:p w:rsidRDefault="00CB6349" w:rsidP="00CB6349" w:rsidR="00CB6349" w:rsidRPr="00BC4718">
      <w:pPr>
        <w:pStyle w:val="Tijeloteksta"/>
        <w:spacing w:lineRule="auto" w:line="289" w:before="73"/>
        <w:ind w:hanging="5" w:right="160" w:left="148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</w:t>
      </w:r>
      <w:r w:rsidRPr="00BC4718">
        <w:rPr>
          <w:rFonts w:hAnsi="Times New Roman" w:ascii="Times New Roman"/>
          <w:spacing w:val="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neprihvaćanju</w:t>
      </w:r>
      <w:r w:rsidRPr="00BC4718">
        <w:rPr>
          <w:rFonts w:hAnsi="Times New Roman" w:ascii="Times New Roman"/>
          <w:spacing w:val="3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promjene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kamatne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marže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platiti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cjelokupno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preostalo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dugovanje,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obveze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plaćanja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naknade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prijevremenu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otplatu.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Obavijest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dužniku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je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neopoziva.</w:t>
      </w:r>
    </w:p>
    <w:p w:rsidRDefault="00CB6349" w:rsidP="00CB6349" w:rsidR="00CB6349" w:rsidRPr="00BC4718">
      <w:pPr>
        <w:pStyle w:val="Tijeloteksta"/>
        <w:spacing w:lineRule="auto" w:line="288" w:before="111"/>
        <w:ind w:firstLine="14" w:right="159" w:left="138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Ukoliko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razdoblju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otplate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dugoročnog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kredita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zadrži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pravo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subvencioniranu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redovnu</w:t>
      </w:r>
      <w:r w:rsidRPr="00BC4718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kamatu</w:t>
      </w:r>
      <w:r w:rsidRPr="00BC4718">
        <w:rPr>
          <w:rFonts w:hAnsi="Times New Roman" w:ascii="Times New Roman"/>
          <w:spacing w:val="5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visini</w:t>
      </w:r>
      <w:r w:rsidRPr="00BC4718">
        <w:rPr>
          <w:rFonts w:hAnsi="Times New Roman" w:ascii="Times New Roman"/>
          <w:spacing w:val="6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</w:t>
      </w:r>
      <w:r w:rsidRPr="00BC4718">
        <w:rPr>
          <w:rFonts w:hAnsi="Times New Roman" w:ascii="Times New Roman"/>
          <w:spacing w:val="5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postotna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poena</w:t>
      </w:r>
      <w:r w:rsidRPr="00BC4718">
        <w:rPr>
          <w:rFonts w:hAnsi="Times New Roman" w:ascii="Times New Roman"/>
          <w:spacing w:val="5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godišnje,</w:t>
      </w:r>
      <w:r w:rsidRPr="00BC4718">
        <w:rPr>
          <w:rFonts w:hAnsi="Times New Roman" w:ascii="Times New Roman"/>
          <w:spacing w:val="5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fiksno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lastRenderedPageBreak/>
        <w:t>Sisačke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-</w:t>
      </w:r>
      <w:r w:rsidRPr="00BC4718">
        <w:rPr>
          <w:rFonts w:hAnsi="Times New Roman" w:ascii="Times New Roman"/>
          <w:spacing w:val="5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moslavačke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županije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(dalje: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Županija)</w:t>
      </w:r>
      <w:r w:rsidRPr="00BC4718">
        <w:rPr>
          <w:rFonts w:hAnsi="Times New Roman" w:ascii="Times New Roman"/>
          <w:spacing w:val="3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te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subvencioniranu</w:t>
      </w:r>
      <w:r w:rsidRPr="00BC4718">
        <w:rPr>
          <w:rFonts w:hAnsi="Times New Roman" w:ascii="Times New Roman"/>
          <w:spacing w:val="5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redovnu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kamatu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visini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2</w:t>
      </w:r>
      <w:r w:rsidRPr="00BC4718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postotna</w:t>
      </w:r>
      <w:r w:rsidRPr="00BC471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poena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godišnje,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fiksno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Grada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Siska</w:t>
      </w:r>
      <w:r w:rsidRPr="00BC4718">
        <w:rPr>
          <w:rFonts w:hAnsi="Times New Roman" w:ascii="Times New Roman"/>
          <w:spacing w:val="2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(dalje: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Grad),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obvezuje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poduzeti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sve</w:t>
      </w:r>
      <w:r w:rsidRPr="00BC4718">
        <w:rPr>
          <w:rFonts w:hAnsi="Times New Roman" w:ascii="Times New Roman"/>
          <w:w w:val="9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radnje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kojima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omogućuje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da Županija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spacing w:val="-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iznose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subvencioniranih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kamata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plaćaju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direktno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Raiffeisenbank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Austria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d.d.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dok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razliku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punog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iznosa</w:t>
      </w:r>
      <w:r w:rsidRPr="00BC4718">
        <w:rPr>
          <w:rFonts w:hAnsi="Times New Roman" w:ascii="Times New Roman"/>
          <w:spacing w:val="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redovne</w:t>
      </w:r>
      <w:r w:rsidRPr="00BC4718">
        <w:rPr>
          <w:rFonts w:hAnsi="Times New Roman" w:ascii="Times New Roman"/>
          <w:spacing w:val="22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</w:t>
      </w:r>
      <w:r w:rsidRPr="00BC4718">
        <w:rPr>
          <w:rFonts w:hAnsi="Times New Roman" w:ascii="Times New Roman"/>
          <w:spacing w:val="-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direktno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naplaćivati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-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dužnika.</w:t>
      </w:r>
    </w:p>
    <w:p w:rsidRDefault="00CB6349" w:rsidP="00CB6349" w:rsidR="00CB6349" w:rsidRPr="00BC4718">
      <w:pPr>
        <w:pStyle w:val="Tijeloteksta"/>
        <w:spacing w:lineRule="auto" w:line="292" w:before="117"/>
        <w:ind w:firstLine="9" w:right="152" w:left="129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Ukoliko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Županija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i/ili</w:t>
      </w:r>
      <w:r w:rsidRPr="00BC4718">
        <w:rPr>
          <w:rFonts w:hAnsi="Times New Roman" w:ascii="Times New Roman"/>
          <w:spacing w:val="-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uskrati/otkaže/ukine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subvenciju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redovne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odnosno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plati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Raiffeisenbank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Austria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d.d.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subvenciju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redovne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kreditu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bilo</w:t>
      </w:r>
      <w:r w:rsidRPr="00BC4718">
        <w:rPr>
          <w:rFonts w:hAnsi="Times New Roman" w:ascii="Times New Roman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kojeg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razloga,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obvezuje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platiti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Raiffeisenbank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Austria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d.d.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prvi</w:t>
      </w:r>
      <w:r w:rsidRPr="00BC4718">
        <w:rPr>
          <w:rFonts w:hAnsi="Times New Roman" w:ascii="Times New Roman"/>
          <w:w w:val="11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poziv,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sve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obračunate,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neplaćene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razlike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iznosa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pune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visine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redovne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koje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Županija</w:t>
      </w:r>
      <w:r w:rsidRPr="00BC4718">
        <w:rPr>
          <w:rFonts w:hAnsi="Times New Roman" w:ascii="Times New Roman"/>
          <w:spacing w:val="-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odnosno</w:t>
      </w:r>
      <w:r w:rsidRPr="00BC4718">
        <w:rPr>
          <w:rFonts w:hAnsi="Times New Roman" w:ascii="Times New Roman"/>
          <w:spacing w:val="-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</w:t>
      </w:r>
      <w:r w:rsidRPr="00BC4718">
        <w:rPr>
          <w:rFonts w:hAnsi="Times New Roman" w:ascii="Times New Roman"/>
          <w:spacing w:val="-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</w:t>
      </w:r>
      <w:r w:rsidRPr="00BC4718">
        <w:rPr>
          <w:rFonts w:hAnsi="Times New Roman" w:ascii="Times New Roman"/>
          <w:spacing w:val="-2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plati.</w:t>
      </w:r>
    </w:p>
    <w:p w:rsidRDefault="00CB6349" w:rsidP="00CB6349" w:rsidR="00CB6349" w:rsidRPr="00BC4718">
      <w:pPr>
        <w:pStyle w:val="Tijeloteksta"/>
        <w:spacing w:lineRule="auto" w:line="291" w:before="118"/>
        <w:ind w:right="156" w:left="12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Vjerovnik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Raiffeisenbank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Austria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d.d. će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subvenciju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 obračunati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samo</w:t>
      </w:r>
      <w:r w:rsidRPr="00BC4718">
        <w:rPr>
          <w:rFonts w:hAnsi="Times New Roman" w:ascii="Times New Roman"/>
          <w:spacing w:val="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 uredno</w:t>
      </w:r>
      <w:r w:rsidRPr="00BC471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plaćenu</w:t>
      </w:r>
      <w:r w:rsidRPr="00BC4718">
        <w:rPr>
          <w:rFonts w:hAnsi="Times New Roman" w:ascii="Times New Roman"/>
          <w:spacing w:val="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ratu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aktivnog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gospodarskog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subjekta,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slučaju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neurednog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vraćanja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w w:val="12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prestanka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vraćanja</w:t>
      </w:r>
      <w:r w:rsidRPr="00BC4718">
        <w:rPr>
          <w:rFonts w:hAnsi="Times New Roman" w:ascii="Times New Roman"/>
          <w:spacing w:val="4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kredita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neće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obračunati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subvencionirani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dio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Županiji</w:t>
      </w:r>
      <w:r w:rsidRPr="00BC4718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13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Gradu</w:t>
      </w:r>
      <w:r w:rsidRPr="00BC4718">
        <w:rPr>
          <w:rFonts w:hAnsi="Times New Roman" w:ascii="Times New Roman"/>
          <w:spacing w:val="5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nego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spacing w:val="4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cjelokupni</w:t>
      </w:r>
      <w:r w:rsidRPr="00BC4718">
        <w:rPr>
          <w:rFonts w:hAnsi="Times New Roman" w:ascii="Times New Roman"/>
          <w:spacing w:val="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iznos</w:t>
      </w:r>
      <w:r w:rsidRPr="00BC4718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</w:t>
      </w:r>
      <w:r w:rsidRPr="00BC4718">
        <w:rPr>
          <w:rFonts w:hAnsi="Times New Roman" w:ascii="Times New Roman"/>
          <w:spacing w:val="5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obračunati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spacing w:val="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naplatiti</w:t>
      </w:r>
      <w:r w:rsidRPr="00BC4718">
        <w:rPr>
          <w:rFonts w:hAnsi="Times New Roman" w:ascii="Times New Roman"/>
          <w:spacing w:val="4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direktno</w:t>
      </w:r>
      <w:r w:rsidRPr="00BC4718">
        <w:rPr>
          <w:rFonts w:hAnsi="Times New Roman" w:ascii="Times New Roman"/>
          <w:spacing w:val="6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dužnika.</w:t>
      </w:r>
    </w:p>
    <w:p w:rsidRDefault="00CB6349" w:rsidP="00CB6349" w:rsidR="00CB6349" w:rsidRPr="00BC4718">
      <w:pPr>
        <w:pStyle w:val="Tijeloteksta"/>
        <w:spacing w:lineRule="auto" w:line="288" w:before="115"/>
        <w:ind w:firstLine="9" w:right="173" w:left="12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Ukoliko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utvrde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nepravilnosti</w:t>
      </w:r>
      <w:r w:rsidRPr="00BC4718">
        <w:rPr>
          <w:rFonts w:hAnsi="Times New Roman" w:ascii="Times New Roman"/>
          <w:spacing w:val="4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korištenja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subvencije</w:t>
      </w:r>
      <w:r w:rsidRPr="00BC4718">
        <w:rPr>
          <w:rFonts w:hAnsi="Times New Roman" w:ascii="Times New Roman"/>
          <w:spacing w:val="4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(potpore)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strane</w:t>
      </w:r>
      <w:r w:rsidRPr="00BC4718">
        <w:rPr>
          <w:rFonts w:hAnsi="Times New Roman" w:ascii="Times New Roman"/>
          <w:spacing w:val="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dužnika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kao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primatelja</w:t>
      </w:r>
      <w:r w:rsidRPr="00BC4718">
        <w:rPr>
          <w:rFonts w:hAnsi="Times New Roman" w:ascii="Times New Roman"/>
          <w:spacing w:val="-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subvencije</w:t>
      </w:r>
      <w:r w:rsidRPr="00BC4718">
        <w:rPr>
          <w:rFonts w:hAnsi="Times New Roman" w:ascii="Times New Roman"/>
          <w:spacing w:val="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(prestanak</w:t>
      </w:r>
      <w:r w:rsidRPr="00BC4718">
        <w:rPr>
          <w:rFonts w:hAnsi="Times New Roman" w:ascii="Times New Roman"/>
          <w:spacing w:val="-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obavljanja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>djelatnosti</w:t>
      </w:r>
      <w:r w:rsidRPr="00BC4718">
        <w:rPr>
          <w:rFonts w:hAnsi="Times New Roman" w:ascii="Times New Roman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spacing w:val="-4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gubitak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neovisnosti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poslovanju,</w:t>
      </w:r>
      <w:r w:rsidRPr="00BC4718">
        <w:rPr>
          <w:rFonts w:hAnsi="Times New Roman" w:ascii="Times New Roman"/>
          <w:spacing w:val="25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stečaj,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kada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nije</w:t>
      </w:r>
      <w:r w:rsidRPr="00BC4718">
        <w:rPr>
          <w:rFonts w:hAnsi="Times New Roman" w:ascii="Times New Roman"/>
          <w:spacing w:val="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započeta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djelatnost,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neuredna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otplata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kredita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21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sl.),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Županija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20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Grad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će</w:t>
      </w:r>
      <w:r w:rsidRPr="00BC4718">
        <w:rPr>
          <w:rFonts w:hAnsi="Times New Roman" w:ascii="Times New Roman"/>
          <w:w w:val="9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ukinuti</w:t>
      </w:r>
      <w:r w:rsidRPr="00BC4718">
        <w:rPr>
          <w:rFonts w:hAnsi="Times New Roman" w:ascii="Times New Roman"/>
          <w:spacing w:val="-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subvenciju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kamate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36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</w:t>
      </w:r>
      <w:r w:rsidRPr="00BC4718">
        <w:rPr>
          <w:rFonts w:hAnsi="Times New Roman" w:ascii="Times New Roman"/>
          <w:spacing w:val="-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tome</w:t>
      </w:r>
      <w:r w:rsidRPr="00BC4718">
        <w:rPr>
          <w:rFonts w:hAnsi="Times New Roman" w:ascii="Times New Roman"/>
          <w:spacing w:val="-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obavijestiti</w:t>
      </w:r>
      <w:r w:rsidRPr="00BC4718">
        <w:rPr>
          <w:rFonts w:hAnsi="Times New Roman" w:ascii="Times New Roman"/>
          <w:spacing w:val="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vjerovnika</w:t>
      </w:r>
      <w:r w:rsidRPr="00BC4718">
        <w:rPr>
          <w:rFonts w:hAnsi="Times New Roman" w:ascii="Times New Roman"/>
          <w:spacing w:val="1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36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dužnika.</w:t>
      </w:r>
    </w:p>
    <w:p w:rsidRDefault="00CB6349" w:rsidP="00CB6349" w:rsidR="00CB6349" w:rsidRPr="00BC4718">
      <w:pPr>
        <w:pStyle w:val="Tijeloteksta"/>
        <w:spacing w:lineRule="auto" w:line="288" w:before="117"/>
        <w:ind w:firstLine="9" w:right="104" w:left="114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Od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dana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sklapanja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predstečajne</w:t>
      </w:r>
      <w:r w:rsidRPr="00BC4718">
        <w:rPr>
          <w:rFonts w:hAnsi="Times New Roman" w:ascii="Times New Roman"/>
          <w:spacing w:val="3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nagodbe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konačnog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podmirenja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cjelokupne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obveze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dužnik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je</w:t>
      </w:r>
      <w:r w:rsidRPr="00BC4718">
        <w:rPr>
          <w:rFonts w:hAnsi="Times New Roman" w:ascii="Times New Roman"/>
          <w:spacing w:val="3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obvezi</w:t>
      </w:r>
      <w:r w:rsidRPr="00BC4718">
        <w:rPr>
          <w:rFonts w:hAnsi="Times New Roman" w:ascii="Times New Roman"/>
          <w:spacing w:val="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4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plaćati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8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redovnu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kamatu</w:t>
      </w:r>
      <w:r w:rsidRPr="00BC4718">
        <w:rPr>
          <w:rFonts w:hAnsi="Times New Roman" w:ascii="Times New Roman"/>
          <w:spacing w:val="2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koja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se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obračunava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spacing w:val="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naplaćuje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tromjesečno</w:t>
      </w:r>
      <w:r w:rsidRPr="00BC4718">
        <w:rPr>
          <w:rFonts w:hAnsi="Times New Roman" w:ascii="Times New Roman"/>
          <w:spacing w:val="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43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to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zadnjeg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dana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svakog</w:t>
      </w:r>
      <w:r w:rsidRPr="00BC4718">
        <w:rPr>
          <w:rFonts w:hAnsi="Times New Roman" w:ascii="Times New Roman"/>
          <w:spacing w:val="-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kalendarskog</w:t>
      </w:r>
      <w:r w:rsidRPr="00BC471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tromjesečja,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odnosno</w:t>
      </w:r>
      <w:r w:rsidRPr="00BC4718">
        <w:rPr>
          <w:rFonts w:hAnsi="Times New Roman" w:ascii="Times New Roman"/>
          <w:spacing w:val="-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svakog</w:t>
      </w:r>
      <w:r w:rsidRPr="00BC4718">
        <w:rPr>
          <w:rFonts w:hAnsi="Times New Roman" w:ascii="Times New Roman"/>
          <w:spacing w:val="-1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31.03.,</w:t>
      </w:r>
      <w:r w:rsidRPr="00BC4718">
        <w:rPr>
          <w:rFonts w:hAnsi="Times New Roman" w:ascii="Times New Roman"/>
          <w:spacing w:val="24"/>
          <w:w w:val="19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30.06.,</w:t>
      </w:r>
      <w:r w:rsidRPr="00BC4718">
        <w:rPr>
          <w:rFonts w:hAnsi="Times New Roman" w:ascii="Times New Roman"/>
          <w:spacing w:val="-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30.09.</w:t>
      </w:r>
      <w:r w:rsidRPr="00BC471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</w:t>
      </w:r>
      <w:r w:rsidRPr="00BC4718">
        <w:rPr>
          <w:rFonts w:hAnsi="Times New Roman" w:ascii="Times New Roman"/>
          <w:spacing w:val="-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"/>
          <w:w w:val="110"/>
          <w:sz w:val="24"/>
          <w:szCs w:val="24"/>
        </w:rPr>
        <w:t>31.1</w:t>
      </w:r>
      <w:r w:rsidRPr="00BC4718">
        <w:rPr>
          <w:rFonts w:hAnsi="Times New Roman" w:ascii="Times New Roman"/>
          <w:spacing w:val="-5"/>
          <w:w w:val="110"/>
          <w:sz w:val="24"/>
          <w:szCs w:val="24"/>
        </w:rPr>
        <w:t>2.</w:t>
      </w:r>
      <w:r w:rsidRPr="00BC4718">
        <w:rPr>
          <w:rFonts w:hAnsi="Times New Roman" w:ascii="Times New Roman"/>
          <w:spacing w:val="-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Posljednje</w:t>
      </w:r>
      <w:r w:rsidRPr="00BC4718">
        <w:rPr>
          <w:rFonts w:hAnsi="Times New Roman" w:ascii="Times New Roman"/>
          <w:spacing w:val="-1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kamatne</w:t>
      </w:r>
      <w:r w:rsidRPr="00BC4718">
        <w:rPr>
          <w:rFonts w:hAnsi="Times New Roman" w:ascii="Times New Roman"/>
          <w:spacing w:val="-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razdoblje</w:t>
      </w:r>
      <w:r w:rsidRPr="00BC4718">
        <w:rPr>
          <w:rFonts w:hAnsi="Times New Roman" w:ascii="Times New Roman"/>
          <w:spacing w:val="-1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završava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</w:t>
      </w:r>
      <w:r w:rsidRPr="00BC4718">
        <w:rPr>
          <w:rFonts w:hAnsi="Times New Roman" w:ascii="Times New Roman"/>
          <w:spacing w:val="-1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dospijeću</w:t>
      </w:r>
      <w:r w:rsidRPr="00BC4718">
        <w:rPr>
          <w:rFonts w:hAnsi="Times New Roman" w:ascii="Times New Roman"/>
          <w:spacing w:val="-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zadnjeg</w:t>
      </w:r>
      <w:r w:rsidRPr="00BC4718">
        <w:rPr>
          <w:rFonts w:hAnsi="Times New Roman" w:ascii="Times New Roman"/>
          <w:spacing w:val="-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obroka</w:t>
      </w:r>
      <w:r w:rsidRPr="00BC4718">
        <w:rPr>
          <w:rFonts w:hAnsi="Times New Roman" w:ascii="Times New Roman"/>
          <w:spacing w:val="21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glavnice</w:t>
      </w:r>
      <w:r w:rsidRPr="00BC4718">
        <w:rPr>
          <w:rFonts w:hAnsi="Times New Roman" w:ascii="Times New Roman"/>
          <w:spacing w:val="-3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kredita.</w:t>
      </w:r>
    </w:p>
    <w:p w:rsidRDefault="00CB6349" w:rsidP="00CB6349" w:rsidR="00CB6349" w:rsidRPr="00BC4718">
      <w:pPr>
        <w:pStyle w:val="Tijeloteksta"/>
        <w:spacing w:before="127"/>
        <w:ind w:left="129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dospjele,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neplaćene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iznose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duguje,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</w:p>
    <w:p w:rsidRDefault="00CB6349" w:rsidP="00CB6349" w:rsidR="00CB6349" w:rsidRPr="00BC4718">
      <w:pPr>
        <w:pStyle w:val="Tijeloteksta"/>
        <w:spacing w:lineRule="auto" w:line="281" w:before="50"/>
        <w:ind w:firstLine="4" w:right="186" w:left="119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d.d.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obračunava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2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naplaćuje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zakonsku</w:t>
      </w:r>
      <w:r w:rsidRPr="00BC4718">
        <w:rPr>
          <w:rFonts w:hAnsi="Times New Roman" w:ascii="Times New Roman"/>
          <w:spacing w:val="3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zateznu</w:t>
      </w:r>
      <w:r w:rsidRPr="00BC4718">
        <w:rPr>
          <w:rFonts w:hAnsi="Times New Roman" w:ascii="Times New Roman"/>
          <w:spacing w:val="4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kamatu,</w:t>
      </w:r>
      <w:r w:rsidRPr="00BC4718">
        <w:rPr>
          <w:rFonts w:hAnsi="Times New Roman" w:ascii="Times New Roman"/>
          <w:spacing w:val="2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promjenjiva,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a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trenutno</w:t>
      </w:r>
      <w:r w:rsidRPr="00BC4718">
        <w:rPr>
          <w:rFonts w:hAnsi="Times New Roman" w:ascii="Times New Roman"/>
          <w:spacing w:val="4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iznosi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8"/>
          <w:w w:val="110"/>
          <w:sz w:val="24"/>
          <w:szCs w:val="24"/>
        </w:rPr>
        <w:t>1</w:t>
      </w:r>
      <w:r w:rsidRPr="00BC4718">
        <w:rPr>
          <w:rFonts w:hAnsi="Times New Roman" w:ascii="Times New Roman"/>
          <w:w w:val="110"/>
          <w:sz w:val="24"/>
          <w:szCs w:val="24"/>
        </w:rPr>
        <w:t>5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>,</w:t>
      </w:r>
      <w:r w:rsidRPr="00BC4718">
        <w:rPr>
          <w:rFonts w:hAnsi="Times New Roman" w:ascii="Times New Roman"/>
          <w:w w:val="110"/>
          <w:sz w:val="24"/>
          <w:szCs w:val="24"/>
        </w:rPr>
        <w:t>00</w:t>
      </w:r>
      <w:r w:rsidRPr="00BC4718">
        <w:rPr>
          <w:rFonts w:hAnsi="Times New Roman" w:ascii="Times New Roman"/>
          <w:spacing w:val="4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%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godišnje,</w:t>
      </w:r>
      <w:r w:rsidRPr="00BC4718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promjenjiva,</w:t>
      </w:r>
      <w:r w:rsidRPr="00BC4718">
        <w:rPr>
          <w:rFonts w:hAnsi="Times New Roman" w:ascii="Times New Roman"/>
          <w:spacing w:val="4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osim</w:t>
      </w:r>
      <w:r w:rsidRPr="00BC4718">
        <w:rPr>
          <w:rFonts w:hAnsi="Times New Roman" w:ascii="Times New Roman"/>
          <w:spacing w:val="6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</w:t>
      </w:r>
      <w:r w:rsidRPr="00BC4718">
        <w:rPr>
          <w:rFonts w:hAnsi="Times New Roman" w:ascii="Times New Roman"/>
          <w:spacing w:val="3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slučajevima kada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je</w:t>
      </w:r>
      <w:r w:rsidRPr="00BC4718">
        <w:rPr>
          <w:rFonts w:hAnsi="Times New Roman" w:ascii="Times New Roman"/>
          <w:spacing w:val="5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to</w:t>
      </w:r>
      <w:r w:rsidRPr="00BC4718">
        <w:rPr>
          <w:rFonts w:hAnsi="Times New Roman" w:ascii="Times New Roman"/>
          <w:spacing w:val="49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zabranjene</w:t>
      </w:r>
      <w:r w:rsidRPr="00BC4718">
        <w:rPr>
          <w:rFonts w:hAnsi="Times New Roman" w:ascii="Times New Roman"/>
          <w:spacing w:val="5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prinudnim </w:t>
      </w:r>
      <w:r w:rsidRPr="00BC4718">
        <w:rPr>
          <w:rFonts w:hAnsi="Times New Roman" w:ascii="Times New Roman"/>
          <w:w w:val="105"/>
          <w:sz w:val="24"/>
          <w:szCs w:val="24"/>
        </w:rPr>
        <w:t>zakonskim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propisima.</w:t>
      </w:r>
    </w:p>
    <w:p w:rsidRDefault="00CB6349" w:rsidP="00CB6349" w:rsidR="00CB6349" w:rsidRPr="00BC4718">
      <w:pPr>
        <w:pStyle w:val="Tijeloteksta"/>
        <w:spacing w:lineRule="auto" w:line="280" w:before="134"/>
        <w:ind w:firstLine="4" w:right="185" w:left="119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10"/>
          <w:sz w:val="24"/>
          <w:szCs w:val="24"/>
        </w:rPr>
        <w:t>Dužnik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zadržava</w:t>
      </w:r>
      <w:r w:rsidRPr="00BC4718">
        <w:rPr>
          <w:rFonts w:hAnsi="Times New Roman" w:ascii="Times New Roman"/>
          <w:spacing w:val="2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pravo</w:t>
      </w:r>
      <w:r w:rsidRPr="00BC4718">
        <w:rPr>
          <w:rFonts w:hAnsi="Times New Roman" w:ascii="Times New Roman"/>
          <w:spacing w:val="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da</w:t>
      </w:r>
      <w:r w:rsidRPr="00BC4718">
        <w:rPr>
          <w:rFonts w:hAnsi="Times New Roman" w:ascii="Times New Roman"/>
          <w:spacing w:val="1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18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prije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rokova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dospijeća</w:t>
      </w:r>
      <w:r w:rsidRPr="00BC4718">
        <w:rPr>
          <w:rFonts w:hAnsi="Times New Roman" w:ascii="Times New Roman"/>
          <w:spacing w:val="1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određenih</w:t>
      </w:r>
      <w:r w:rsidRPr="00BC4718">
        <w:rPr>
          <w:rFonts w:hAnsi="Times New Roman" w:ascii="Times New Roman"/>
          <w:spacing w:val="2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predstečajnom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nagodbom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izvrši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djelomičnu</w:t>
      </w:r>
      <w:r w:rsidRPr="00BC4718">
        <w:rPr>
          <w:rFonts w:hAnsi="Times New Roman" w:ascii="Times New Roman"/>
          <w:spacing w:val="3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ili</w:t>
      </w:r>
      <w:r w:rsidRPr="00BC4718">
        <w:rPr>
          <w:rFonts w:hAnsi="Times New Roman" w:ascii="Times New Roman"/>
          <w:spacing w:val="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cjelokupnu</w:t>
      </w:r>
      <w:r w:rsidRPr="00BC4718">
        <w:rPr>
          <w:rFonts w:hAnsi="Times New Roman" w:ascii="Times New Roman"/>
          <w:spacing w:val="4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prijevremenu</w:t>
      </w:r>
      <w:r w:rsidRPr="00BC4718">
        <w:rPr>
          <w:rFonts w:hAnsi="Times New Roman" w:ascii="Times New Roman"/>
          <w:spacing w:val="28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otplatu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dugovanja</w:t>
      </w:r>
      <w:r w:rsidRPr="00BC4718">
        <w:rPr>
          <w:rFonts w:hAnsi="Times New Roman" w:ascii="Times New Roman"/>
          <w:spacing w:val="42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utvrđenog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predstečajnom</w:t>
      </w:r>
      <w:r w:rsidRPr="00BC4718">
        <w:rPr>
          <w:rFonts w:hAnsi="Times New Roman" w:ascii="Times New Roman"/>
          <w:spacing w:val="33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nagodbom</w:t>
      </w:r>
      <w:r w:rsidRPr="00BC4718">
        <w:rPr>
          <w:rFonts w:hAnsi="Times New Roman" w:ascii="Times New Roman"/>
          <w:spacing w:val="2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bez</w:t>
      </w:r>
      <w:r w:rsidRPr="00BC4718">
        <w:rPr>
          <w:rFonts w:hAnsi="Times New Roman" w:ascii="Times New Roman"/>
          <w:spacing w:val="15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obveze</w:t>
      </w:r>
      <w:r w:rsidRPr="00BC4718">
        <w:rPr>
          <w:rFonts w:hAnsi="Times New Roman" w:ascii="Times New Roman"/>
          <w:spacing w:val="17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plaćanja</w:t>
      </w:r>
      <w:r w:rsidRPr="00BC4718">
        <w:rPr>
          <w:rFonts w:hAnsi="Times New Roman" w:ascii="Times New Roman"/>
          <w:spacing w:val="20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vjerovniku</w:t>
      </w:r>
      <w:r w:rsidRPr="00BC4718">
        <w:rPr>
          <w:rFonts w:hAnsi="Times New Roman" w:ascii="Times New Roman"/>
          <w:spacing w:val="3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naknade</w:t>
      </w:r>
      <w:r w:rsidRPr="00BC4718">
        <w:rPr>
          <w:rFonts w:hAnsi="Times New Roman" w:ascii="Times New Roman"/>
          <w:spacing w:val="4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za</w:t>
      </w:r>
      <w:r w:rsidRPr="00BC4718">
        <w:rPr>
          <w:rFonts w:hAnsi="Times New Roman" w:ascii="Times New Roman"/>
          <w:spacing w:val="11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takvu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prijevremenu</w:t>
      </w:r>
      <w:r w:rsidRPr="00BC4718">
        <w:rPr>
          <w:rFonts w:hAnsi="Times New Roman" w:ascii="Times New Roman"/>
          <w:spacing w:val="26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10"/>
          <w:sz w:val="24"/>
          <w:szCs w:val="24"/>
        </w:rPr>
        <w:t>otplatu.</w:t>
      </w:r>
    </w:p>
    <w:p w:rsidRDefault="00CB6349" w:rsidP="00CB6349" w:rsidR="00CB6349" w:rsidRPr="00AA5690">
      <w:pPr>
        <w:pStyle w:val="Tijeloteksta"/>
        <w:numPr>
          <w:ilvl w:val="2"/>
          <w:numId w:val="16"/>
        </w:numPr>
        <w:tabs>
          <w:tab w:pos="450" w:val="left"/>
          <w:tab w:pos="1769" w:val="left"/>
          <w:tab w:pos="2673" w:val="left"/>
          <w:tab w:pos="3629" w:val="left"/>
          <w:tab w:pos="4065" w:val="left"/>
          <w:tab w:pos="6437" w:val="left"/>
          <w:tab w:pos="7360" w:val="left"/>
        </w:tabs>
        <w:spacing w:lineRule="auto" w:line="279" w:before="11"/>
        <w:ind w:firstLine="0" w:right="104" w:left="114"/>
        <w:jc w:val="left"/>
      </w:pPr>
      <w:r w:rsidRPr="00AA5690">
        <w:rPr>
          <w:rFonts w:hAnsi="Times New Roman" w:ascii="Times New Roman"/>
          <w:w w:val="105"/>
          <w:sz w:val="24"/>
          <w:szCs w:val="24"/>
        </w:rPr>
        <w:t xml:space="preserve">Nakon </w:t>
      </w:r>
      <w:r w:rsidRPr="00AA5690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sklapanja </w:t>
      </w:r>
      <w:r w:rsidRPr="00AA5690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nagodbe </w:t>
      </w:r>
      <w:r w:rsidRPr="00AA5690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dužnik, </w:t>
      </w:r>
      <w:r w:rsidRPr="00AA5690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a </w:t>
      </w:r>
      <w:r w:rsidRPr="00AA5690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35"/>
          <w:sz w:val="24"/>
          <w:szCs w:val="24"/>
        </w:rPr>
        <w:t>i</w:t>
      </w:r>
      <w:r w:rsidRPr="00AA5690">
        <w:rPr>
          <w:rFonts w:hAnsi="Times New Roman" w:ascii="Times New Roman"/>
          <w:spacing w:val="36"/>
          <w:w w:val="13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svi </w:t>
      </w:r>
      <w:r w:rsidRPr="00AA5690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suduž</w:t>
      </w:r>
      <w:r w:rsidRPr="00AA5690">
        <w:rPr>
          <w:rFonts w:hAnsi="Times New Roman" w:ascii="Times New Roman"/>
          <w:spacing w:val="-25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nici, </w:t>
      </w:r>
      <w:r w:rsidRPr="00AA5690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se </w:t>
      </w:r>
      <w:r w:rsidRPr="00AA5690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obvezuju </w:t>
      </w:r>
      <w:r w:rsidRPr="00AA5690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da </w:t>
      </w:r>
      <w:r w:rsidRPr="00AA5690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će </w:t>
      </w:r>
      <w:r w:rsidRPr="00AA5690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u </w:t>
      </w:r>
      <w:r w:rsidRPr="00AA5690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korist</w:t>
      </w:r>
      <w:r w:rsidRPr="00AA5690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sz w:val="24"/>
          <w:szCs w:val="24"/>
        </w:rPr>
        <w:t>Raiffeisenbank</w:t>
      </w:r>
      <w:r w:rsidRPr="00BC4718">
        <w:rPr>
          <w:rFonts w:hAnsi="Times New Roman" w:ascii="Times New Roman"/>
          <w:sz w:val="24"/>
          <w:szCs w:val="24"/>
        </w:rPr>
        <w:tab/>
        <w:t>Austria</w:t>
      </w:r>
      <w:r w:rsidRPr="00BC4718">
        <w:rPr>
          <w:rFonts w:hAnsi="Times New Roman" w:ascii="Times New Roman"/>
          <w:sz w:val="24"/>
          <w:szCs w:val="24"/>
        </w:rPr>
        <w:tab/>
      </w:r>
      <w:r w:rsidRPr="00AA5690">
        <w:rPr>
          <w:rFonts w:hAnsi="Times New Roman" w:ascii="Times New Roman"/>
          <w:w w:val="105"/>
          <w:sz w:val="24"/>
          <w:szCs w:val="24"/>
        </w:rPr>
        <w:t xml:space="preserve">d.d.,  </w:t>
      </w:r>
      <w:r w:rsidRPr="00AA5690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a</w:t>
      </w:r>
      <w:r w:rsidRPr="00AA5690">
        <w:rPr>
          <w:rFonts w:hAnsi="Times New Roman" w:ascii="Times New Roman"/>
          <w:w w:val="105"/>
          <w:sz w:val="24"/>
          <w:szCs w:val="24"/>
        </w:rPr>
        <w:tab/>
      </w:r>
      <w:r w:rsidRPr="00AA5690">
        <w:rPr>
          <w:rFonts w:hAnsi="Times New Roman" w:ascii="Times New Roman"/>
          <w:w w:val="95"/>
          <w:sz w:val="24"/>
          <w:szCs w:val="24"/>
        </w:rPr>
        <w:t>na</w:t>
      </w:r>
      <w:r w:rsidRPr="00AA5690">
        <w:rPr>
          <w:rFonts w:hAnsi="Times New Roman" w:ascii="Times New Roman"/>
          <w:w w:val="95"/>
          <w:sz w:val="24"/>
          <w:szCs w:val="24"/>
        </w:rPr>
        <w:tab/>
      </w:r>
      <w:r w:rsidRPr="00AA5690">
        <w:rPr>
          <w:rFonts w:hAnsi="Times New Roman" w:ascii="Times New Roman"/>
          <w:w w:val="105"/>
          <w:sz w:val="24"/>
          <w:szCs w:val="24"/>
        </w:rPr>
        <w:t xml:space="preserve">poziv </w:t>
      </w:r>
      <w:r w:rsidRPr="00AA5690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Raiffeisenbank</w:t>
      </w:r>
      <w:r w:rsidRPr="00AA5690">
        <w:rPr>
          <w:rFonts w:hAnsi="Times New Roman" w:ascii="Times New Roman"/>
          <w:w w:val="105"/>
          <w:sz w:val="24"/>
          <w:szCs w:val="24"/>
        </w:rPr>
        <w:tab/>
        <w:t>Austria</w:t>
      </w:r>
      <w:r w:rsidRPr="00AA5690">
        <w:rPr>
          <w:rFonts w:hAnsi="Times New Roman" w:ascii="Times New Roman"/>
          <w:w w:val="105"/>
          <w:sz w:val="24"/>
          <w:szCs w:val="24"/>
        </w:rPr>
        <w:tab/>
        <w:t xml:space="preserve">d.d.  </w:t>
      </w:r>
      <w:r w:rsidRPr="00AA5690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izdati  </w:t>
      </w:r>
      <w:r w:rsidRPr="00AA5690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nove</w:t>
      </w:r>
      <w:r w:rsidRPr="00AA5690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instrumente</w:t>
      </w:r>
      <w:r w:rsidRPr="00AA5690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osiguranja </w:t>
      </w:r>
      <w:r w:rsidRPr="00AA5690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35"/>
          <w:sz w:val="24"/>
          <w:szCs w:val="24"/>
        </w:rPr>
        <w:t>i</w:t>
      </w:r>
      <w:r w:rsidRPr="00AA5690">
        <w:rPr>
          <w:rFonts w:hAnsi="Times New Roman" w:ascii="Times New Roman"/>
          <w:spacing w:val="-7"/>
          <w:w w:val="13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to</w:t>
      </w:r>
      <w:r w:rsidRPr="00AA5690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svaki</w:t>
      </w:r>
      <w:r w:rsidRPr="00AA5690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po</w:t>
      </w:r>
      <w:r w:rsidRPr="00AA5690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2</w:t>
      </w:r>
      <w:r w:rsidRPr="00AA5690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bjanko</w:t>
      </w:r>
      <w:r w:rsidRPr="00AA5690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mjenice,</w:t>
      </w:r>
      <w:r w:rsidRPr="00AA5690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uz</w:t>
      </w:r>
      <w:r w:rsidRPr="00AA5690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mjenična</w:t>
      </w:r>
      <w:r w:rsidRPr="00AA5690">
        <w:rPr>
          <w:rFonts w:hAnsi="Times New Roman" w:ascii="Times New Roman"/>
          <w:spacing w:val="6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očitovanja,</w:t>
      </w:r>
      <w:r w:rsidRPr="00AA5690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te</w:t>
      </w:r>
      <w:r w:rsidRPr="00AA5690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po</w:t>
      </w:r>
      <w:r w:rsidRPr="00AA5690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35"/>
          <w:sz w:val="24"/>
          <w:szCs w:val="24"/>
        </w:rPr>
        <w:t>1</w:t>
      </w:r>
      <w:r w:rsidRPr="00AA5690">
        <w:rPr>
          <w:rFonts w:hAnsi="Times New Roman" w:ascii="Times New Roman"/>
          <w:w w:val="162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običnu </w:t>
      </w:r>
      <w:r w:rsidRPr="00AA5690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zadužnicu </w:t>
      </w:r>
      <w:r w:rsidRPr="00AA5690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na </w:t>
      </w:r>
      <w:r w:rsidRPr="00AA5690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iznos</w:t>
      </w:r>
      <w:r w:rsidRPr="00AA5690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glavnice </w:t>
      </w:r>
      <w:r w:rsidRPr="00AA5690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dugoročnog </w:t>
      </w:r>
      <w:r w:rsidRPr="00AA5690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kredita </w:t>
      </w:r>
      <w:r w:rsidRPr="00AA5690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na </w:t>
      </w:r>
      <w:r w:rsidRPr="00AA5690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dan </w:t>
      </w:r>
      <w:r w:rsidRPr="00AA5690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donošenja </w:t>
      </w:r>
      <w:r w:rsidRPr="00AA5690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rješenja </w:t>
      </w:r>
      <w:r w:rsidRPr="00AA5690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o</w:t>
      </w:r>
      <w:r w:rsidRPr="00AA5690">
        <w:rPr>
          <w:rFonts w:hAnsi="Times New Roman" w:ascii="Times New Roman"/>
          <w:w w:val="106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pokretanju </w:t>
      </w:r>
      <w:r w:rsidRPr="00AA5690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predstečajne </w:t>
      </w:r>
      <w:r w:rsidRPr="00AA5690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lastRenderedPageBreak/>
        <w:t xml:space="preserve">nagodbe </w:t>
      </w:r>
      <w:r w:rsidRPr="00AA5690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odnosno, </w:t>
      </w:r>
      <w:r w:rsidRPr="00AA5690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na </w:t>
      </w:r>
      <w:r w:rsidRPr="00AA5690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iznos </w:t>
      </w:r>
      <w:r w:rsidRPr="00AA5690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od </w:t>
      </w:r>
      <w:r w:rsidRPr="00AA5690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spacing w:val="5"/>
          <w:w w:val="105"/>
          <w:sz w:val="24"/>
          <w:szCs w:val="24"/>
        </w:rPr>
        <w:t>EU</w:t>
      </w:r>
      <w:r w:rsidRPr="00AA5690">
        <w:rPr>
          <w:rFonts w:hAnsi="Times New Roman" w:ascii="Times New Roman"/>
          <w:spacing w:val="7"/>
          <w:w w:val="105"/>
          <w:sz w:val="24"/>
          <w:szCs w:val="24"/>
        </w:rPr>
        <w:t>R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697.423,33 </w:t>
      </w:r>
      <w:r w:rsidRPr="00AA5690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u </w:t>
      </w:r>
      <w:r w:rsidRPr="00AA5690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kunskoj</w:t>
      </w:r>
      <w:r w:rsidRPr="00AA5690">
        <w:rPr>
          <w:rFonts w:hAnsi="Times New Roman" w:ascii="Times New Roman"/>
          <w:spacing w:val="27"/>
          <w:w w:val="106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protuvrijednosti  </w:t>
      </w:r>
      <w:r w:rsidRPr="00AA5690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po </w:t>
      </w:r>
      <w:r w:rsidRPr="00AA5690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srednjem </w:t>
      </w:r>
      <w:r w:rsidRPr="00AA5690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tečaju  </w:t>
      </w:r>
      <w:r w:rsidRPr="00AA5690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HNB </w:t>
      </w:r>
      <w:r w:rsidRPr="00AA5690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važećem  </w:t>
      </w:r>
      <w:r w:rsidRPr="00AA5690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na </w:t>
      </w:r>
      <w:r w:rsidRPr="00AA5690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dan </w:t>
      </w:r>
      <w:r w:rsidRPr="00AA5690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dospijeća  </w:t>
      </w:r>
      <w:r w:rsidRPr="00AA5690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 xml:space="preserve">uvećanu </w:t>
      </w:r>
      <w:r w:rsidRPr="00AA5690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za</w:t>
      </w:r>
      <w:r w:rsidRPr="00AA5690">
        <w:rPr>
          <w:rFonts w:hAnsi="Times New Roman" w:ascii="Times New Roman"/>
          <w:w w:val="90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pripadajuće</w:t>
      </w:r>
      <w:r w:rsidRPr="00AA5690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AA5690">
        <w:rPr>
          <w:rFonts w:hAnsi="Times New Roman" w:ascii="Times New Roman"/>
          <w:w w:val="105"/>
          <w:sz w:val="24"/>
          <w:szCs w:val="24"/>
        </w:rPr>
        <w:t>kamate.</w:t>
      </w:r>
    </w:p>
    <w:p w:rsidRDefault="00CB6349" w:rsidP="00CB6349" w:rsidR="00CB6349" w:rsidRPr="00BC4718">
      <w:pPr>
        <w:pStyle w:val="Tijeloteksta"/>
        <w:numPr>
          <w:ilvl w:val="2"/>
          <w:numId w:val="16"/>
        </w:numPr>
        <w:tabs>
          <w:tab w:pos="1713" w:val="left"/>
        </w:tabs>
        <w:spacing w:lineRule="auto" w:line="279"/>
        <w:ind w:firstLine="0" w:right="115" w:left="0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slučaju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potrebe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3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poziv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vjerovnika,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12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sudužnici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obvezuju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korist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izvršiti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ponovni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upis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založnog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prava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jednakog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reda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prvenstva</w:t>
      </w:r>
      <w:r w:rsidRPr="00BC4718">
        <w:rPr>
          <w:rFonts w:hAnsi="Times New Roman" w:ascii="Times New Roman"/>
          <w:spacing w:val="22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postojećim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založnim  pravima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provedenim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svim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pokretninama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10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nekretninama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služe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osiguranje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dugoročnom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kreditu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čemu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naknadno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sklopiti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sva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potrebna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ugovorna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dokumentacija.</w:t>
      </w:r>
    </w:p>
    <w:p w:rsidRDefault="00CB6349" w:rsidP="00CB6349" w:rsidR="00CB6349" w:rsidRPr="00BC4718">
      <w:pPr>
        <w:pStyle w:val="Tijeloteksta"/>
        <w:numPr>
          <w:ilvl w:val="2"/>
          <w:numId w:val="16"/>
        </w:numPr>
        <w:tabs>
          <w:tab w:pos="1727" w:val="left"/>
        </w:tabs>
        <w:spacing w:lineRule="auto" w:line="285" w:before="126"/>
        <w:ind w:firstLine="0" w:right="123" w:left="0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upoznat s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činjenicom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izjava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odricanju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prava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odvojeno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namirenje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obvezuje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samo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dok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uredno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izvršava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obveze</w:t>
      </w:r>
      <w:r w:rsidRPr="00BC4718">
        <w:rPr>
          <w:rFonts w:hAnsi="Times New Roman" w:ascii="Times New Roman"/>
          <w:w w:val="10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preuzete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predstečajnom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nagodbom.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slučaju</w:t>
      </w:r>
      <w:r w:rsidRPr="00BC4718">
        <w:rPr>
          <w:rFonts w:hAnsi="Times New Roman" w:ascii="Times New Roman"/>
          <w:spacing w:val="4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povrijedi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bilo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koju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preuzetih</w:t>
      </w:r>
      <w:r w:rsidRPr="00BC4718">
        <w:rPr>
          <w:rFonts w:hAnsi="Times New Roman" w:ascii="Times New Roman"/>
          <w:w w:val="109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obveza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ili</w:t>
      </w:r>
      <w:r w:rsidRPr="00BC4718">
        <w:rPr>
          <w:rFonts w:hAnsi="Times New Roman" w:ascii="Times New Roman"/>
          <w:spacing w:val="-12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zakasni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ispunjenjem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bilo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naprijed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navedenih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novčanih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i/ili</w:t>
      </w:r>
      <w:r w:rsidRPr="00BC4718">
        <w:rPr>
          <w:rFonts w:hAnsi="Times New Roman" w:ascii="Times New Roman"/>
          <w:spacing w:val="-4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nenovčanih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preuzetih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predstečajnom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nagodbom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više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neće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obvezivati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izjava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odricanju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prava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odvojeno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namirenje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biti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ovlašten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cjelokupnu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tražbinu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učiniti</w:t>
      </w:r>
      <w:r w:rsidRPr="00BC4718">
        <w:rPr>
          <w:rFonts w:hAnsi="Times New Roman" w:ascii="Times New Roman"/>
          <w:w w:val="114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dospjelom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68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bez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ograničenja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pokrenuti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postupak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odvojeno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namirenje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cjelokupne</w:t>
      </w:r>
      <w:r w:rsidRPr="00BC471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tražbine.</w:t>
      </w:r>
    </w:p>
    <w:p w:rsidRDefault="00CB6349" w:rsidP="00CB6349" w:rsidR="00CB6349" w:rsidRPr="00BC4718">
      <w:pPr>
        <w:pStyle w:val="Tijeloteksta"/>
        <w:numPr>
          <w:ilvl w:val="2"/>
          <w:numId w:val="16"/>
        </w:numPr>
        <w:tabs>
          <w:tab w:pos="1775" w:val="left"/>
        </w:tabs>
        <w:spacing w:lineRule="auto" w:line="292" w:before="130"/>
        <w:ind w:firstLine="0" w:right="133" w:left="0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Za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cijelo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vrijeme</w:t>
      </w:r>
      <w:r w:rsidRPr="00BC4718">
        <w:rPr>
          <w:rFonts w:hAnsi="Times New Roman" w:ascii="Times New Roman"/>
          <w:spacing w:val="2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konačnog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podmirenja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cjelokupne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obveze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dužnika</w:t>
      </w:r>
      <w:r w:rsidRPr="00BC4718">
        <w:rPr>
          <w:rFonts w:hAnsi="Times New Roman" w:ascii="Times New Roman"/>
          <w:spacing w:val="3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w w:val="107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ugovorena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sudužništva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sudužnika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HIS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3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Donja Višnjica,</w:t>
      </w:r>
      <w:r w:rsidRPr="00BC4718">
        <w:rPr>
          <w:rFonts w:hAnsi="Times New Roman" w:ascii="Times New Roman"/>
          <w:spacing w:val="3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HIDROPLAN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25"/>
          <w:sz w:val="24"/>
          <w:szCs w:val="24"/>
        </w:rPr>
        <w:t>i</w:t>
      </w:r>
      <w:r w:rsidRPr="00BC4718">
        <w:rPr>
          <w:rFonts w:hAnsi="Times New Roman" w:ascii="Times New Roman"/>
          <w:spacing w:val="-15"/>
          <w:w w:val="12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HIS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d.o.o.,</w:t>
      </w:r>
      <w:r w:rsidRPr="00BC4718">
        <w:rPr>
          <w:rFonts w:hAnsi="Times New Roman" w:ascii="Times New Roman"/>
          <w:spacing w:val="-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Ljubljana,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Slovenija,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Ugovora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kreditu</w:t>
      </w:r>
      <w:r w:rsidRPr="00BC4718">
        <w:rPr>
          <w:rFonts w:hAnsi="Times New Roman" w:ascii="Times New Roman"/>
          <w:spacing w:val="26"/>
          <w:w w:val="11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br.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13</w:t>
      </w:r>
      <w:r w:rsidRPr="00BC4718">
        <w:rPr>
          <w:rFonts w:hAnsi="Times New Roman" w:ascii="Times New Roman"/>
          <w:spacing w:val="-44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8020093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</w:t>
      </w:r>
      <w:r w:rsidRPr="00BC4718">
        <w:rPr>
          <w:rFonts w:hAnsi="Times New Roman" w:ascii="Times New Roman"/>
          <w:spacing w:val="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spacing w:val="-43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1.08.20</w:t>
      </w:r>
      <w:r w:rsidRPr="00BC4718">
        <w:rPr>
          <w:rFonts w:hAnsi="Times New Roman" w:ascii="Times New Roman"/>
          <w:spacing w:val="-19"/>
          <w:w w:val="105"/>
          <w:sz w:val="24"/>
          <w:szCs w:val="24"/>
        </w:rPr>
        <w:t>1</w:t>
      </w:r>
      <w:r w:rsidRPr="00BC4718">
        <w:rPr>
          <w:rFonts w:hAnsi="Times New Roman" w:ascii="Times New Roman"/>
          <w:w w:val="105"/>
          <w:sz w:val="24"/>
          <w:szCs w:val="24"/>
        </w:rPr>
        <w:t>1.g.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ostaju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dalje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snazi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naplate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cjelokupnog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iznosa</w:t>
      </w:r>
      <w:r w:rsidRPr="00BC4718">
        <w:rPr>
          <w:rFonts w:hAnsi="Times New Roman" w:ascii="Times New Roman"/>
          <w:w w:val="102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tražbine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osnove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dugoročnog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kredita.</w:t>
      </w:r>
    </w:p>
    <w:p w:rsidRDefault="00CB6349" w:rsidP="00CB6349" w:rsidR="00CB6349" w:rsidRPr="00BC4718">
      <w:pPr>
        <w:pStyle w:val="Tijeloteksta"/>
        <w:spacing w:lineRule="auto" w:line="289" w:before="118"/>
        <w:ind w:right="141" w:left="0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slučaju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2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razlučni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cijelosti</w:t>
      </w:r>
      <w:r w:rsidRPr="00BC4718">
        <w:rPr>
          <w:rFonts w:hAnsi="Times New Roman" w:ascii="Times New Roman"/>
          <w:spacing w:val="2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zadržiJstatus</w:t>
      </w:r>
      <w:r w:rsidRPr="00BC4718">
        <w:rPr>
          <w:rFonts w:hAnsi="Times New Roman" w:ascii="Times New Roman"/>
          <w:w w:val="10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vjerovnika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razlučnim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pravom,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nastojati</w:t>
      </w:r>
      <w:r w:rsidRPr="00BC4718">
        <w:rPr>
          <w:rFonts w:hAnsi="Times New Roman" w:ascii="Times New Roman"/>
          <w:spacing w:val="1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uspješnom</w:t>
      </w:r>
      <w:r w:rsidRPr="00BC4718">
        <w:rPr>
          <w:rFonts w:hAnsi="Times New Roman" w:ascii="Times New Roman"/>
          <w:spacing w:val="2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okončanju</w:t>
      </w:r>
      <w:r w:rsidRPr="00BC4718">
        <w:rPr>
          <w:rFonts w:hAnsi="Times New Roman" w:ascii="Times New Roman"/>
          <w:spacing w:val="2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procesa</w:t>
      </w:r>
      <w:r w:rsidRPr="00BC4718">
        <w:rPr>
          <w:rFonts w:hAnsi="Times New Roman" w:ascii="Times New Roman"/>
          <w:w w:val="10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 nagodbe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2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pravomoćnosti</w:t>
      </w:r>
      <w:r w:rsidRPr="00BC4718">
        <w:rPr>
          <w:rFonts w:hAnsi="Times New Roman" w:ascii="Times New Roman"/>
          <w:spacing w:val="5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iste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ishođene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kod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nadležnog</w:t>
      </w:r>
      <w:r w:rsidRPr="00BC4718">
        <w:rPr>
          <w:rFonts w:hAnsi="Times New Roman" w:ascii="Times New Roman"/>
          <w:spacing w:val="2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Trgovačkog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suda,</w:t>
      </w:r>
      <w:r w:rsidRPr="00BC4718">
        <w:rPr>
          <w:rFonts w:hAnsi="Times New Roman" w:ascii="Times New Roman"/>
          <w:spacing w:val="3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</w:t>
      </w:r>
      <w:r w:rsidRPr="00BC4718">
        <w:rPr>
          <w:rFonts w:hAnsi="Times New Roman" w:ascii="Times New Roman"/>
          <w:w w:val="8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vjerovnikom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3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</w:t>
      </w:r>
      <w:r w:rsidRPr="00BC4718">
        <w:rPr>
          <w:rFonts w:hAnsi="Times New Roman" w:ascii="Times New Roman"/>
          <w:spacing w:val="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sudužnicima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zasebno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regulirati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otplatu</w:t>
      </w:r>
      <w:r w:rsidRPr="00BC4718">
        <w:rPr>
          <w:rFonts w:hAnsi="Times New Roman" w:ascii="Times New Roman"/>
          <w:w w:val="113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potraživanja</w:t>
      </w:r>
      <w:r w:rsidRPr="00BC4718">
        <w:rPr>
          <w:rFonts w:hAnsi="Times New Roman" w:ascii="Times New Roman"/>
          <w:spacing w:val="4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osiguranog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razlučnim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</w:t>
      </w:r>
      <w:r w:rsidRPr="00BC4718">
        <w:rPr>
          <w:rFonts w:hAnsi="Times New Roman" w:ascii="Times New Roman"/>
          <w:spacing w:val="3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duga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sklapanjem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zasebnog</w:t>
      </w:r>
      <w:r w:rsidRPr="00BC4718">
        <w:rPr>
          <w:rFonts w:hAnsi="Times New Roman" w:ascii="Times New Roman"/>
          <w:spacing w:val="3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sporazuma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w w:val="106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reguliranju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obveza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kojim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će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se</w:t>
      </w:r>
      <w:r w:rsidRPr="00BC4718">
        <w:rPr>
          <w:rFonts w:hAnsi="Times New Roman" w:ascii="Times New Roman"/>
          <w:spacing w:val="5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cjelokupne</w:t>
      </w:r>
      <w:r w:rsidRPr="00BC4718">
        <w:rPr>
          <w:rFonts w:hAnsi="Times New Roman" w:ascii="Times New Roman"/>
          <w:spacing w:val="4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obveze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dužnika</w:t>
      </w:r>
      <w:r w:rsidRPr="00BC4718">
        <w:rPr>
          <w:rFonts w:hAnsi="Times New Roman" w:ascii="Times New Roman"/>
          <w:spacing w:val="2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prema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vjerovniku</w:t>
      </w:r>
      <w:r w:rsidRPr="00BC4718">
        <w:rPr>
          <w:rFonts w:hAnsi="Times New Roman" w:ascii="Times New Roman"/>
          <w:w w:val="110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Raiffeisenbank</w:t>
      </w:r>
      <w:r w:rsidRPr="00BC4718">
        <w:rPr>
          <w:rFonts w:hAnsi="Times New Roman" w:ascii="Times New Roman"/>
          <w:spacing w:val="1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Austria</w:t>
      </w:r>
      <w:r w:rsidRPr="00BC4718">
        <w:rPr>
          <w:rFonts w:hAnsi="Times New Roman" w:ascii="Times New Roman"/>
          <w:spacing w:val="1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d.d.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Zagreb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namirivati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uz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uvjete</w:t>
      </w:r>
      <w:r w:rsidRPr="00BC4718">
        <w:rPr>
          <w:rFonts w:hAnsi="Times New Roman" w:ascii="Times New Roman"/>
          <w:spacing w:val="3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5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bitnim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elementima</w:t>
      </w:r>
      <w:r w:rsidRPr="00BC471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odgovaraju</w:t>
      </w:r>
      <w:r w:rsidRPr="00BC4718">
        <w:rPr>
          <w:rFonts w:hAnsi="Times New Roman" w:ascii="Times New Roman"/>
          <w:spacing w:val="5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uvjetima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prethodno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navedenim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 xml:space="preserve">točkama 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1.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</w:t>
      </w:r>
      <w:r w:rsidRPr="00BC4718">
        <w:rPr>
          <w:rFonts w:hAnsi="Times New Roman" w:ascii="Times New Roman"/>
          <w:spacing w:val="4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7,</w:t>
      </w:r>
      <w:r w:rsidRPr="00BC4718">
        <w:rPr>
          <w:rFonts w:hAnsi="Times New Roman" w:ascii="Times New Roman"/>
          <w:spacing w:val="3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</w:t>
      </w:r>
      <w:r w:rsidRPr="00BC4718">
        <w:rPr>
          <w:rFonts w:hAnsi="Times New Roman" w:ascii="Times New Roman"/>
          <w:spacing w:val="5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</w:t>
      </w:r>
      <w:r w:rsidRPr="00BC4718">
        <w:rPr>
          <w:rFonts w:hAnsi="Times New Roman" w:ascii="Times New Roman"/>
          <w:spacing w:val="3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što</w:t>
      </w:r>
      <w:r w:rsidRPr="00BC4718">
        <w:rPr>
          <w:rFonts w:hAnsi="Times New Roman" w:ascii="Times New Roman"/>
          <w:spacing w:val="4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ostali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vjerovnici</w:t>
      </w:r>
      <w:r>
        <w:rPr>
          <w:rFonts w:hAnsi="Times New Roman" w:ascii="Times New Roman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sklapanjem</w:t>
      </w:r>
      <w:r w:rsidRPr="00BC4718">
        <w:rPr>
          <w:rFonts w:hAnsi="Times New Roman" w:ascii="Times New Roman"/>
          <w:spacing w:val="5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4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3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pristaju.</w:t>
      </w:r>
    </w:p>
    <w:p w:rsidRDefault="00CB6349" w:rsidP="00CB6349" w:rsidR="00CB6349" w:rsidRPr="00BC4718">
      <w:pPr>
        <w:spacing w:lineRule="exact" w:line="170"/>
        <w:ind w:right="704"/>
        <w:jc w:val="right"/>
        <w:rPr>
          <w:rFonts w:eastAsia="Arial"/>
        </w:rPr>
      </w:pPr>
      <w:r w:rsidRPr="00BC4718">
        <w:rPr>
          <w:w w:val="110"/>
        </w:rPr>
        <w:t>·,.</w:t>
      </w:r>
    </w:p>
    <w:p w:rsidRDefault="00CB6349" w:rsidP="00CB6349" w:rsidR="00CB6349" w:rsidRPr="00BC4718">
      <w:pPr>
        <w:pStyle w:val="Tijeloteksta"/>
        <w:spacing w:lineRule="auto" w:line="291"/>
        <w:ind w:right="164" w:left="0"/>
        <w:jc w:val="both"/>
        <w:rPr>
          <w:rFonts w:hAnsi="Times New Roman" w:ascii="Times New Roman"/>
          <w:sz w:val="24"/>
          <w:szCs w:val="24"/>
        </w:rPr>
      </w:pPr>
      <w:r w:rsidRPr="00BC4718">
        <w:rPr>
          <w:rFonts w:hAnsi="Times New Roman" w:ascii="Times New Roman"/>
          <w:w w:val="105"/>
          <w:sz w:val="24"/>
          <w:szCs w:val="24"/>
        </w:rPr>
        <w:t>IV/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Sve</w:t>
      </w:r>
      <w:r w:rsidRPr="00BC4718">
        <w:rPr>
          <w:rFonts w:hAnsi="Times New Roman" w:ascii="Times New Roman"/>
          <w:spacing w:val="1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rate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</w:t>
      </w:r>
      <w:r w:rsidRPr="00BC4718">
        <w:rPr>
          <w:rFonts w:hAnsi="Times New Roman" w:ascii="Times New Roman"/>
          <w:spacing w:val="11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dospijevaju</w:t>
      </w:r>
      <w:r w:rsidRPr="00BC4718">
        <w:rPr>
          <w:rFonts w:hAnsi="Times New Roman" w:ascii="Times New Roman"/>
          <w:spacing w:val="2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posljednjeg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dana</w:t>
      </w:r>
      <w:r w:rsidRPr="00BC4718">
        <w:rPr>
          <w:rFonts w:hAnsi="Times New Roman" w:ascii="Times New Roman"/>
          <w:spacing w:val="1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mjesecu,</w:t>
      </w:r>
      <w:r w:rsidRPr="00BC4718">
        <w:rPr>
          <w:rFonts w:hAnsi="Times New Roman" w:ascii="Times New Roman"/>
          <w:spacing w:val="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 tim</w:t>
      </w:r>
      <w:r w:rsidRPr="00BC4718">
        <w:rPr>
          <w:rFonts w:hAnsi="Times New Roman" w:ascii="Times New Roman"/>
          <w:spacing w:val="1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da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prva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rata</w:t>
      </w:r>
      <w:r w:rsidRPr="00BC4718">
        <w:rPr>
          <w:rFonts w:hAnsi="Times New Roman" w:ascii="Times New Roman"/>
          <w:w w:val="108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dospijeva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mjesecu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koji</w:t>
      </w:r>
      <w:r w:rsidRPr="00BC4718">
        <w:rPr>
          <w:rFonts w:hAnsi="Times New Roman" w:ascii="Times New Roman"/>
          <w:spacing w:val="4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slijedi</w:t>
      </w:r>
      <w:r w:rsidRPr="00BC4718">
        <w:rPr>
          <w:rFonts w:hAnsi="Times New Roman" w:ascii="Times New Roman"/>
          <w:spacing w:val="6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nakon</w:t>
      </w:r>
      <w:r w:rsidRPr="00BC4718">
        <w:rPr>
          <w:rFonts w:hAnsi="Times New Roman" w:ascii="Times New Roman"/>
          <w:spacing w:val="5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mjeseca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u</w:t>
      </w:r>
      <w:r w:rsidRPr="00BC4718">
        <w:rPr>
          <w:rFonts w:hAnsi="Times New Roman" w:ascii="Times New Roman"/>
          <w:spacing w:val="4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kojem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je</w:t>
      </w:r>
      <w:r w:rsidRPr="00BC4718">
        <w:rPr>
          <w:rFonts w:hAnsi="Times New Roman" w:ascii="Times New Roman"/>
          <w:spacing w:val="12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rješenje</w:t>
      </w:r>
      <w:r w:rsidRPr="00BC4718">
        <w:rPr>
          <w:rFonts w:hAnsi="Times New Roman" w:ascii="Times New Roman"/>
          <w:spacing w:val="56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</w:t>
      </w:r>
      <w:r w:rsidRPr="00BC4718">
        <w:rPr>
          <w:rFonts w:hAnsi="Times New Roman" w:ascii="Times New Roman"/>
          <w:spacing w:val="4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odobrenju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predstečajne</w:t>
      </w:r>
      <w:r w:rsidRPr="00BC4718">
        <w:rPr>
          <w:rFonts w:hAnsi="Times New Roman" w:ascii="Times New Roman"/>
          <w:spacing w:val="1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nagodbe</w:t>
      </w:r>
      <w:r w:rsidRPr="00BC4718">
        <w:rPr>
          <w:rFonts w:hAnsi="Times New Roman" w:ascii="Times New Roman"/>
          <w:spacing w:val="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postale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pravomoćno,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osim</w:t>
      </w:r>
      <w:r w:rsidRPr="00BC4718">
        <w:rPr>
          <w:rFonts w:hAnsi="Times New Roman" w:ascii="Times New Roman"/>
          <w:spacing w:val="55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ako</w:t>
      </w:r>
      <w:r w:rsidRPr="00BC4718">
        <w:rPr>
          <w:rFonts w:hAnsi="Times New Roman" w:ascii="Times New Roman"/>
          <w:spacing w:val="7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nagodbom</w:t>
      </w:r>
      <w:r w:rsidRPr="00BC4718">
        <w:rPr>
          <w:rFonts w:hAnsi="Times New Roman" w:ascii="Times New Roman"/>
          <w:spacing w:val="10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nije</w:t>
      </w:r>
      <w:r w:rsidRPr="00BC4718">
        <w:rPr>
          <w:rFonts w:hAnsi="Times New Roman" w:ascii="Times New Roman"/>
          <w:spacing w:val="44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što</w:t>
      </w:r>
      <w:r w:rsidRPr="00BC4718">
        <w:rPr>
          <w:rFonts w:hAnsi="Times New Roman" w:ascii="Times New Roman"/>
          <w:spacing w:val="59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drugo</w:t>
      </w:r>
      <w:r w:rsidRPr="00BC4718">
        <w:rPr>
          <w:rFonts w:hAnsi="Times New Roman" w:ascii="Times New Roman"/>
          <w:spacing w:val="8"/>
          <w:w w:val="105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izričito</w:t>
      </w:r>
      <w:r w:rsidRPr="00BC4718">
        <w:rPr>
          <w:rFonts w:hAnsi="Times New Roman" w:ascii="Times New Roman"/>
          <w:w w:val="111"/>
          <w:sz w:val="24"/>
          <w:szCs w:val="24"/>
        </w:rPr>
        <w:t xml:space="preserve"> </w:t>
      </w:r>
      <w:r w:rsidRPr="00BC4718">
        <w:rPr>
          <w:rFonts w:hAnsi="Times New Roman" w:ascii="Times New Roman"/>
          <w:w w:val="105"/>
          <w:sz w:val="24"/>
          <w:szCs w:val="24"/>
        </w:rPr>
        <w:t>određeno.</w:t>
      </w:r>
    </w:p>
    <w:p w:rsidRDefault="003D48E7" w:rsidP="00925BD3" w:rsidR="003D48E7">
      <w:pPr>
        <w:autoSpaceDE w:val="false"/>
        <w:autoSpaceDN w:val="false"/>
        <w:adjustRightInd w:val="false"/>
        <w:rPr>
          <w:b/>
          <w:sz w:val="22"/>
          <w:szCs w:val="22"/>
        </w:rPr>
      </w:pPr>
    </w:p>
    <w:p w:rsidRDefault="003D48E7" w:rsidP="00925BD3" w:rsidR="003D48E7">
      <w:pPr>
        <w:autoSpaceDE w:val="false"/>
        <w:autoSpaceDN w:val="false"/>
        <w:adjustRightInd w:val="false"/>
        <w:rPr>
          <w:b/>
          <w:sz w:val="22"/>
          <w:szCs w:val="22"/>
        </w:rPr>
      </w:pPr>
    </w:p>
    <w:p w:rsidRDefault="003D48E7" w:rsidP="00925BD3" w:rsidR="003D48E7">
      <w:pPr>
        <w:autoSpaceDE w:val="false"/>
        <w:autoSpaceDN w:val="false"/>
        <w:adjustRightInd w:val="false"/>
        <w:rPr>
          <w:b/>
        </w:rPr>
      </w:pPr>
    </w:p>
    <w:p w:rsidRDefault="00625C18" w:rsidP="00A65082" w:rsidR="00625C18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625C18" w:rsidP="00A65082" w:rsidR="00625C18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A65082" w:rsidP="00A65082" w:rsidR="00A65082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   b   r  </w:t>
      </w:r>
      <w:r w:rsidR="005511C3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 xml:space="preserve"> z   l   o  ž  e   nj  e</w:t>
      </w:r>
    </w:p>
    <w:p w:rsidRDefault="00625C18" w:rsidP="00A65082" w:rsidR="00625C18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članka 66. Stavak 1. Zakona o financijskom poslovanju i predstečajnoj nagodbi (NN 108/12, 144/12, 112/13 u daljnjem tekstu ZFPPN) dužnik je podnio sudu prijedlog za sklapanje predstečajne nagodbe.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dostavljenim ispravama i provjerom podataka na web-stranici Fine utvrđeno je da su ispunjene pretpostavke za određivanje ročišta radi sklapanja predstečajne nagodbe.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Oglas s pozivom na ročište objavljen je sukladno zakonskim odredbama i pravovremeno.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za sklapanje predstečajne nagodbe održanom </w:t>
      </w:r>
      <w:r w:rsidR="003D48E7">
        <w:rPr>
          <w:rFonts w:hAnsi="Times New Roman" w:ascii="Times New Roman"/>
          <w:sz w:val="24"/>
          <w:szCs w:val="24"/>
        </w:rPr>
        <w:t>11</w:t>
      </w:r>
      <w:r>
        <w:rPr>
          <w:rFonts w:hAnsi="Times New Roman" w:ascii="Times New Roman"/>
          <w:sz w:val="24"/>
          <w:szCs w:val="24"/>
        </w:rPr>
        <w:t xml:space="preserve">. </w:t>
      </w:r>
      <w:r w:rsidR="003D48E7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3D48E7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godine za sklapanje su pristanak dali dužnik i dovoljna većina vjerovnika koji su prihvatili plan financijskog restrukturiranja. Pred sudom je nagodba sklopljena sa pristankom  </w:t>
      </w:r>
      <w:r w:rsidR="003D48E7">
        <w:rPr>
          <w:rFonts w:hAnsi="Times New Roman" w:ascii="Times New Roman"/>
          <w:sz w:val="24"/>
          <w:szCs w:val="24"/>
        </w:rPr>
        <w:t>86</w:t>
      </w:r>
      <w:r>
        <w:rPr>
          <w:rFonts w:hAnsi="Times New Roman" w:ascii="Times New Roman"/>
          <w:sz w:val="24"/>
          <w:szCs w:val="24"/>
        </w:rPr>
        <w:t>,</w:t>
      </w:r>
      <w:r w:rsidR="003D48E7">
        <w:rPr>
          <w:rFonts w:hAnsi="Times New Roman" w:ascii="Times New Roman"/>
          <w:sz w:val="24"/>
          <w:szCs w:val="24"/>
        </w:rPr>
        <w:t>67</w:t>
      </w:r>
      <w:r>
        <w:rPr>
          <w:rFonts w:hAnsi="Times New Roman" w:ascii="Times New Roman"/>
          <w:sz w:val="24"/>
          <w:szCs w:val="24"/>
        </w:rPr>
        <w:t xml:space="preserve"> % glasova vjerovnika potrebnih sukladno članku 63. ZFPPN. </w:t>
      </w:r>
      <w:r w:rsidR="003D48E7">
        <w:rPr>
          <w:rFonts w:hAnsi="Times New Roman" w:ascii="Times New Roman"/>
          <w:sz w:val="24"/>
          <w:szCs w:val="24"/>
        </w:rPr>
        <w:t xml:space="preserve">Za nagodbu su glasovali vjerovnici koji imaju 18.366.284,71 kunu utvrđenih tražbina, a ukupan iznos tražbina s pravom glasa je 21.189.349,42 kuna. 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Sud je utvrdio da je </w:t>
      </w:r>
      <w:r>
        <w:rPr>
          <w:rFonts w:hAnsi="Times New Roman" w:ascii="Times New Roman"/>
          <w:sz w:val="24"/>
          <w:szCs w:val="24"/>
        </w:rPr>
        <w:t>sadržaj predložene predstečajne nagodbe u skladu s općim pravilima o sudskoj nagodbi i da je u sadržaju odgovara bitnim dijelovima plana plana  financijskog rest</w:t>
      </w:r>
      <w:r w:rsidR="00B72460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ukturiranja. Vjerovnici s pravom glasa su prihvatili sporazum o nagodbi koji je unijet na zapisnik i svojim potpisom prihvatili dopušteno sklapanje predstečajne nagodbe. Sadržaj nagodbe naveden je u cijelosti u izreci.   Predstečajna </w:t>
      </w:r>
      <w:r w:rsidR="00B72460">
        <w:rPr>
          <w:rFonts w:hAnsi="Times New Roman" w:ascii="Times New Roman"/>
          <w:sz w:val="24"/>
          <w:szCs w:val="24"/>
        </w:rPr>
        <w:t>nagodba može se pobijati tužbom</w:t>
      </w:r>
      <w:r>
        <w:rPr>
          <w:rFonts w:hAnsi="Times New Roman" w:ascii="Times New Roman"/>
          <w:sz w:val="24"/>
          <w:szCs w:val="24"/>
        </w:rPr>
        <w:t>. Temeljem naprijed navedenog , sukladno ZFPPN i odredbama Zakona o parničnom postupku, čl. 321.,322 (NN 53/91, 91/92, 112/99, 88/01, 117/03, 88/05, 2/07, 84/08, 96/08, 123/08, 57/11 i 25/13) riješeno je kao u izreci.</w:t>
      </w:r>
    </w:p>
    <w:p w:rsidRDefault="00A65082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65082" w:rsidP="000B0F85" w:rsidR="00A65082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3D48E7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. </w:t>
      </w:r>
      <w:r w:rsidR="003D48E7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3D48E7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  <w:r w:rsidR="00540AEF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>odine</w:t>
      </w:r>
    </w:p>
    <w:p w:rsidRDefault="00540AEF" w:rsidP="000B0F85" w:rsidR="00540AEF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B0F85" w:rsidP="000B0F85" w:rsidR="00A65082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smartTag w:element="metricconverter" w:uri="urn:schemas-microsoft-com:office:smarttags">
        <w:r>
          <w:rPr>
            <w:rFonts w:hAnsi="Times New Roman" w:ascii="Times New Roman"/>
            <w:sz w:val="24"/>
            <w:szCs w:val="24"/>
          </w:rPr>
          <w:t>Nino Radić</w:t>
        </w:r>
      </w:smartTag>
      <w:r>
        <w:rPr>
          <w:rFonts w:hAnsi="Times New Roman" w:ascii="Times New Roman"/>
          <w:sz w:val="24"/>
          <w:szCs w:val="24"/>
        </w:rPr>
        <w:t xml:space="preserve"> </w:t>
      </w:r>
      <w:r w:rsidR="0025081A">
        <w:rPr>
          <w:rFonts w:hAnsi="Times New Roman" w:ascii="Times New Roman"/>
          <w:sz w:val="24"/>
          <w:szCs w:val="24"/>
        </w:rPr>
        <w:t xml:space="preserve">v.r.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</w:p>
    <w:p w:rsidRDefault="000B0F85" w:rsidP="000B0F85" w:rsidR="000B0F85" w:rsidRPr="0025081A">
      <w:pPr>
        <w:rPr>
          <w:sz w:val="20"/>
          <w:szCs w:val="20"/>
        </w:rPr>
      </w:pPr>
      <w:r w:rsidRPr="0025081A">
        <w:rPr>
          <w:sz w:val="20"/>
          <w:szCs w:val="20"/>
        </w:rPr>
        <w:t xml:space="preserve">POUKA O PRAVNOM LIJEKU: </w:t>
      </w:r>
    </w:p>
    <w:p w:rsidRDefault="000B0F85" w:rsidP="000B0F85" w:rsidR="000B0F85" w:rsidRPr="0025081A">
      <w:pPr>
        <w:jc w:val="both"/>
        <w:rPr>
          <w:sz w:val="20"/>
          <w:szCs w:val="20"/>
        </w:rPr>
      </w:pPr>
      <w:r w:rsidRPr="0025081A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R="00B37E59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 </w:t>
      </w:r>
    </w:p>
    <w:p w:rsidRDefault="00B37E59" w:rsidR="00B37E5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E59" w:rsidP="000B0F85" w:rsidR="00B37E5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25081A" w:rsidP="000B0F85" w:rsidR="00A6508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sectPr w:rsidSect="000B0F85" w:rsidR="00A6508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E91" w:rsidR="00761E91">
      <w:r>
        <w:separator/>
      </w:r>
    </w:p>
  </w:endnote>
  <w:endnote w:id="0" w:type="continuationSeparator">
    <w:p w:rsidRDefault="00761E91" w:rsidR="00761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E91" w:rsidR="00761E91">
      <w:r>
        <w:separator/>
      </w:r>
    </w:p>
  </w:footnote>
  <w:footnote w:id="0" w:type="continuationSeparator">
    <w:p w:rsidRDefault="00761E91" w:rsidR="00761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E1C8C">
      <w:rPr>
        <w:rStyle w:val="Brojstranice"/>
        <w:noProof/>
      </w:rPr>
      <w:t>20</w:t>
    </w:r>
    <w:r>
      <w:rPr>
        <w:rStyle w:val="Brojstranice"/>
      </w:rPr>
      <w:fldChar w:fldCharType="end"/>
    </w:r>
    <w:r w:rsidR="002C729A">
      <w:rPr>
        <w:rStyle w:val="Brojstranice"/>
      </w:rPr>
      <w:t xml:space="preserve"> -</w:t>
    </w:r>
    <w:r w:rsidR="002C729A">
      <w:rPr>
        <w:rStyle w:val="Brojstranice"/>
      </w:rPr>
      <w:tab/>
      <w:t>12 Stpn-74</w:t>
    </w:r>
    <w:r w:rsidR="00121D2C">
      <w:rPr>
        <w:rStyle w:val="Brojstranice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90C1B"/>
    <w:multiLevelType w:val="hybridMultilevel"/>
    <w:tmpl w:val="EF4E45DC"/>
    <w:lvl w:tplc="BC42D2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478D4"/>
    <w:multiLevelType w:val="hybridMultilevel"/>
    <w:tmpl w:val="CC88F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2E1D7A"/>
    <w:multiLevelType w:val="hybridMultilevel"/>
    <w:tmpl w:val="F9DAA484"/>
    <w:lvl w:tplc="DBB4218C" w:ilvl="0">
      <w:start w:val="1"/>
      <w:numFmt w:val="bullet"/>
      <w:lvlText w:val="•"/>
      <w:lvlJc w:val="left"/>
      <w:pPr>
        <w:ind w:hanging="343" w:left="2146"/>
      </w:pPr>
      <w:rPr>
        <w:rFonts w:eastAsia="Arial" w:hAnsi="Arial" w:ascii="Arial" w:hint="default"/>
        <w:w w:val="162"/>
        <w:sz w:val="21"/>
        <w:szCs w:val="21"/>
      </w:rPr>
    </w:lvl>
    <w:lvl w:tplc="750CE2F0" w:ilvl="1">
      <w:start w:val="1"/>
      <w:numFmt w:val="bullet"/>
      <w:lvlText w:val="•"/>
      <w:lvlJc w:val="left"/>
      <w:pPr>
        <w:ind w:hanging="343" w:left="2993"/>
      </w:pPr>
      <w:rPr>
        <w:rFonts w:hint="default"/>
      </w:rPr>
    </w:lvl>
    <w:lvl w:tplc="C49C19C8" w:ilvl="2">
      <w:start w:val="1"/>
      <w:numFmt w:val="bullet"/>
      <w:lvlText w:val="•"/>
      <w:lvlJc w:val="left"/>
      <w:pPr>
        <w:ind w:hanging="343" w:left="3841"/>
      </w:pPr>
      <w:rPr>
        <w:rFonts w:hint="default"/>
      </w:rPr>
    </w:lvl>
    <w:lvl w:tplc="886899C0" w:ilvl="3">
      <w:start w:val="1"/>
      <w:numFmt w:val="bullet"/>
      <w:lvlText w:val="•"/>
      <w:lvlJc w:val="left"/>
      <w:pPr>
        <w:ind w:hanging="343" w:left="4688"/>
      </w:pPr>
      <w:rPr>
        <w:rFonts w:hint="default"/>
      </w:rPr>
    </w:lvl>
    <w:lvl w:tplc="D402C7F8" w:ilvl="4">
      <w:start w:val="1"/>
      <w:numFmt w:val="bullet"/>
      <w:lvlText w:val="•"/>
      <w:lvlJc w:val="left"/>
      <w:pPr>
        <w:ind w:hanging="343" w:left="5535"/>
      </w:pPr>
      <w:rPr>
        <w:rFonts w:hint="default"/>
      </w:rPr>
    </w:lvl>
    <w:lvl w:tplc="00DE8166" w:ilvl="5">
      <w:start w:val="1"/>
      <w:numFmt w:val="bullet"/>
      <w:lvlText w:val="•"/>
      <w:lvlJc w:val="left"/>
      <w:pPr>
        <w:ind w:hanging="343" w:left="6383"/>
      </w:pPr>
      <w:rPr>
        <w:rFonts w:hint="default"/>
      </w:rPr>
    </w:lvl>
    <w:lvl w:tplc="88280070" w:ilvl="6">
      <w:start w:val="1"/>
      <w:numFmt w:val="bullet"/>
      <w:lvlText w:val="•"/>
      <w:lvlJc w:val="left"/>
      <w:pPr>
        <w:ind w:hanging="343" w:left="7230"/>
      </w:pPr>
      <w:rPr>
        <w:rFonts w:hint="default"/>
      </w:rPr>
    </w:lvl>
    <w:lvl w:tplc="36EEC26E" w:ilvl="7">
      <w:start w:val="1"/>
      <w:numFmt w:val="bullet"/>
      <w:lvlText w:val="•"/>
      <w:lvlJc w:val="left"/>
      <w:pPr>
        <w:ind w:hanging="343" w:left="8077"/>
      </w:pPr>
      <w:rPr>
        <w:rFonts w:hint="default"/>
      </w:rPr>
    </w:lvl>
    <w:lvl w:tplc="926017AC" w:ilvl="8">
      <w:start w:val="1"/>
      <w:numFmt w:val="bullet"/>
      <w:lvlText w:val="•"/>
      <w:lvlJc w:val="left"/>
      <w:pPr>
        <w:ind w:hanging="343" w:left="8925"/>
      </w:pPr>
      <w:rPr>
        <w:rFonts w:hint="default"/>
      </w:rPr>
    </w:lvl>
  </w:abstractNum>
  <w:abstractNum w:abstractNumId="3">
    <w:nsid w:val="14EE10BE"/>
    <w:multiLevelType w:val="hybridMultilevel"/>
    <w:tmpl w:val="02524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E90D99"/>
    <w:multiLevelType w:val="hybridMultilevel"/>
    <w:tmpl w:val="56B6F9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8757F0"/>
    <w:multiLevelType w:val="hybridMultilevel"/>
    <w:tmpl w:val="AF6AEA12"/>
    <w:lvl w:tplc="5B9871FE" w:ilvl="0">
      <w:start w:val="1"/>
      <w:numFmt w:val="decimal"/>
      <w:lvlText w:val="%1)"/>
      <w:lvlJc w:val="left"/>
      <w:pPr>
        <w:tabs>
          <w:tab w:pos="1260" w:val="num"/>
        </w:tabs>
        <w:ind w:hanging="360" w:left="1260"/>
      </w:pPr>
      <w:rPr>
        <w:rFonts w:hint="default"/>
        <w:b/>
      </w:rPr>
    </w:lvl>
    <w:lvl w:tplc="716A8EF8" w:ilvl="1">
      <w:start w:val="1"/>
      <w:numFmt w:val="lowerLetter"/>
      <w:lvlText w:val="%2)"/>
      <w:lvlJc w:val="left"/>
      <w:pPr>
        <w:tabs>
          <w:tab w:pos="2280" w:val="num"/>
        </w:tabs>
        <w:ind w:hanging="660" w:left="228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7">
    <w:nsid w:val="32C57BA4"/>
    <w:multiLevelType w:val="hybridMultilevel"/>
    <w:tmpl w:val="6C5679A2"/>
    <w:lvl w:tplc="5D26E3C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6529BD"/>
    <w:multiLevelType w:val="hybridMultilevel"/>
    <w:tmpl w:val="CFFA55B8"/>
    <w:lvl w:tplc="C422F2F0" w:ilvl="0">
      <w:start w:val="2"/>
      <w:numFmt w:val="decimal"/>
      <w:lvlText w:val="%1."/>
      <w:lvlJc w:val="left"/>
      <w:pPr>
        <w:ind w:hanging="369" w:left="1646"/>
        <w:jc w:val="right"/>
      </w:pPr>
      <w:rPr>
        <w:rFonts w:eastAsia="Times New Roman" w:hAnsi="Times New Roman" w:ascii="Times New Roman" w:hint="default"/>
        <w:b/>
        <w:bCs/>
        <w:i/>
        <w:w w:val="113"/>
        <w:sz w:val="22"/>
        <w:szCs w:val="22"/>
      </w:rPr>
    </w:lvl>
    <w:lvl w:tplc="71227ED4" w:ilvl="1">
      <w:start w:val="1"/>
      <w:numFmt w:val="bullet"/>
      <w:lvlText w:val="•"/>
      <w:lvlJc w:val="left"/>
      <w:pPr>
        <w:ind w:hanging="354" w:left="935"/>
      </w:pPr>
      <w:rPr>
        <w:rFonts w:eastAsia="Arial" w:hAnsi="Arial" w:ascii="Arial" w:hint="default"/>
        <w:w w:val="163"/>
        <w:sz w:val="21"/>
        <w:szCs w:val="21"/>
      </w:rPr>
    </w:lvl>
    <w:lvl w:tplc="20B2B516" w:ilvl="2">
      <w:start w:val="1"/>
      <w:numFmt w:val="bullet"/>
      <w:lvlText w:val="•"/>
      <w:lvlJc w:val="left"/>
      <w:pPr>
        <w:ind w:hanging="354" w:left="1874"/>
      </w:pPr>
      <w:rPr>
        <w:rFonts w:hint="default"/>
      </w:rPr>
    </w:lvl>
    <w:lvl w:tplc="7EDC5E14" w:ilvl="3">
      <w:start w:val="1"/>
      <w:numFmt w:val="bullet"/>
      <w:lvlText w:val="•"/>
      <w:lvlJc w:val="left"/>
      <w:pPr>
        <w:ind w:hanging="354" w:left="2813"/>
      </w:pPr>
      <w:rPr>
        <w:rFonts w:hint="default"/>
      </w:rPr>
    </w:lvl>
    <w:lvl w:tplc="BA54B240" w:ilvl="4">
      <w:start w:val="1"/>
      <w:numFmt w:val="bullet"/>
      <w:lvlText w:val="•"/>
      <w:lvlJc w:val="left"/>
      <w:pPr>
        <w:ind w:hanging="354" w:left="3752"/>
      </w:pPr>
      <w:rPr>
        <w:rFonts w:hint="default"/>
      </w:rPr>
    </w:lvl>
    <w:lvl w:tplc="BB1EF532" w:ilvl="5">
      <w:start w:val="1"/>
      <w:numFmt w:val="bullet"/>
      <w:lvlText w:val="•"/>
      <w:lvlJc w:val="left"/>
      <w:pPr>
        <w:ind w:hanging="354" w:left="4691"/>
      </w:pPr>
      <w:rPr>
        <w:rFonts w:hint="default"/>
      </w:rPr>
    </w:lvl>
    <w:lvl w:tplc="45540BDC" w:ilvl="6">
      <w:start w:val="1"/>
      <w:numFmt w:val="bullet"/>
      <w:lvlText w:val="•"/>
      <w:lvlJc w:val="left"/>
      <w:pPr>
        <w:ind w:hanging="354" w:left="5629"/>
      </w:pPr>
      <w:rPr>
        <w:rFonts w:hint="default"/>
      </w:rPr>
    </w:lvl>
    <w:lvl w:tplc="4774A49A" w:ilvl="7">
      <w:start w:val="1"/>
      <w:numFmt w:val="bullet"/>
      <w:lvlText w:val="•"/>
      <w:lvlJc w:val="left"/>
      <w:pPr>
        <w:ind w:hanging="354" w:left="6568"/>
      </w:pPr>
      <w:rPr>
        <w:rFonts w:hint="default"/>
      </w:rPr>
    </w:lvl>
    <w:lvl w:tplc="15B2A512" w:ilvl="8">
      <w:start w:val="1"/>
      <w:numFmt w:val="bullet"/>
      <w:lvlText w:val="•"/>
      <w:lvlJc w:val="left"/>
      <w:pPr>
        <w:ind w:hanging="354" w:left="7507"/>
      </w:pPr>
      <w:rPr>
        <w:rFonts w:hint="default"/>
      </w:rPr>
    </w:lvl>
  </w:abstractNum>
  <w:abstractNum w:abstractNumId="9">
    <w:nsid w:val="3903731F"/>
    <w:multiLevelType w:val="hybridMultilevel"/>
    <w:tmpl w:val="BC86F2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554409"/>
    <w:multiLevelType w:val="hybridMultilevel"/>
    <w:tmpl w:val="7D6C3704"/>
    <w:lvl w:tplc="E59E88EE" w:ilvl="0">
      <w:start w:val="1"/>
      <w:numFmt w:val="lowerLetter"/>
      <w:lvlText w:val=".%1"/>
      <w:lvlJc w:val="left"/>
      <w:pPr>
        <w:ind w:hanging="216" w:left="599"/>
      </w:pPr>
      <w:rPr>
        <w:rFonts w:eastAsia="Arial" w:hAnsi="Arial" w:ascii="Arial" w:hint="default"/>
        <w:i/>
        <w:w w:val="86"/>
        <w:sz w:val="21"/>
        <w:szCs w:val="21"/>
      </w:rPr>
    </w:lvl>
    <w:lvl w:tplc="B3A44930" w:ilvl="1">
      <w:start w:val="1"/>
      <w:numFmt w:val="decimal"/>
      <w:lvlText w:val="%2."/>
      <w:lvlJc w:val="left"/>
      <w:pPr>
        <w:ind w:hanging="350" w:left="1508"/>
      </w:pPr>
      <w:rPr>
        <w:rFonts w:eastAsia="Arial" w:hAnsi="Arial" w:ascii="Arial" w:hint="default"/>
        <w:spacing w:val="-76"/>
        <w:w w:val="171"/>
        <w:sz w:val="21"/>
        <w:szCs w:val="21"/>
      </w:rPr>
    </w:lvl>
    <w:lvl w:tplc="0C02E2D4" w:ilvl="2">
      <w:start w:val="1"/>
      <w:numFmt w:val="bullet"/>
      <w:lvlText w:val="•"/>
      <w:lvlJc w:val="left"/>
      <w:pPr>
        <w:ind w:hanging="345" w:left="1786"/>
      </w:pPr>
      <w:rPr>
        <w:rFonts w:eastAsia="Arial" w:hAnsi="Arial" w:ascii="Arial" w:hint="default"/>
        <w:w w:val="163"/>
        <w:sz w:val="21"/>
        <w:szCs w:val="21"/>
      </w:rPr>
    </w:lvl>
    <w:lvl w:tplc="5F0CB4A6" w:ilvl="3">
      <w:start w:val="1"/>
      <w:numFmt w:val="bullet"/>
      <w:lvlText w:val="•"/>
      <w:lvlJc w:val="left"/>
      <w:pPr>
        <w:ind w:hanging="352" w:left="1770"/>
      </w:pPr>
      <w:rPr>
        <w:rFonts w:eastAsia="Arial" w:hAnsi="Arial" w:ascii="Arial" w:hint="default"/>
        <w:w w:val="162"/>
        <w:sz w:val="21"/>
        <w:szCs w:val="21"/>
      </w:rPr>
    </w:lvl>
    <w:lvl w:tplc="C3E480A8" w:ilvl="4">
      <w:start w:val="1"/>
      <w:numFmt w:val="bullet"/>
      <w:lvlText w:val="•"/>
      <w:lvlJc w:val="left"/>
      <w:pPr>
        <w:ind w:hanging="352" w:left="2263"/>
      </w:pPr>
      <w:rPr>
        <w:rFonts w:hint="default"/>
      </w:rPr>
    </w:lvl>
    <w:lvl w:tplc="2766D354" w:ilvl="5">
      <w:start w:val="1"/>
      <w:numFmt w:val="bullet"/>
      <w:lvlText w:val="•"/>
      <w:lvlJc w:val="left"/>
      <w:pPr>
        <w:ind w:hanging="352" w:left="2310"/>
      </w:pPr>
      <w:rPr>
        <w:rFonts w:hint="default"/>
      </w:rPr>
    </w:lvl>
    <w:lvl w:tplc="D8769E18" w:ilvl="6">
      <w:start w:val="1"/>
      <w:numFmt w:val="bullet"/>
      <w:lvlText w:val="•"/>
      <w:lvlJc w:val="left"/>
      <w:pPr>
        <w:ind w:hanging="352" w:left="2358"/>
      </w:pPr>
      <w:rPr>
        <w:rFonts w:hint="default"/>
      </w:rPr>
    </w:lvl>
    <w:lvl w:tplc="8B2468C2" w:ilvl="7">
      <w:start w:val="1"/>
      <w:numFmt w:val="bullet"/>
      <w:lvlText w:val="•"/>
      <w:lvlJc w:val="left"/>
      <w:pPr>
        <w:ind w:hanging="352" w:left="2405"/>
      </w:pPr>
      <w:rPr>
        <w:rFonts w:hint="default"/>
      </w:rPr>
    </w:lvl>
    <w:lvl w:tplc="62E200B4" w:ilvl="8">
      <w:start w:val="1"/>
      <w:numFmt w:val="bullet"/>
      <w:lvlText w:val="•"/>
      <w:lvlJc w:val="left"/>
      <w:pPr>
        <w:ind w:hanging="352" w:left="2453"/>
      </w:pPr>
      <w:rPr>
        <w:rFonts w:hint="default"/>
      </w:rPr>
    </w:lvl>
  </w:abstractNum>
  <w:abstractNum w:abstractNumId="11">
    <w:nsid w:val="44827057"/>
    <w:multiLevelType w:val="hybridMultilevel"/>
    <w:tmpl w:val="F27054F8"/>
    <w:lvl w:tplc="DD6C371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7B6748"/>
    <w:multiLevelType w:val="multilevel"/>
    <w:tmpl w:val="F49A3C26"/>
    <w:lvl w:ilvl="0">
      <w:start w:val="4"/>
      <w:numFmt w:val="lowerLetter"/>
      <w:lvlText w:val="%1"/>
      <w:lvlJc w:val="left"/>
      <w:pPr>
        <w:ind w:hanging="502" w:left="106"/>
      </w:pPr>
      <w:rPr>
        <w:rFonts w:hint="default"/>
      </w:rPr>
    </w:lvl>
    <w:lvl w:ilvl="1">
      <w:start w:val="4"/>
      <w:numFmt w:val="lowerLetter"/>
      <w:lvlText w:val="%1.%2."/>
      <w:lvlJc w:val="left"/>
      <w:pPr>
        <w:ind w:hanging="502" w:left="106"/>
      </w:pPr>
      <w:rPr>
        <w:rFonts w:eastAsia="Arial" w:hAnsi="Arial" w:ascii="Arial" w:hint="default"/>
        <w:w w:val="109"/>
        <w:sz w:val="21"/>
        <w:szCs w:val="21"/>
      </w:rPr>
    </w:lvl>
    <w:lvl w:ilvl="2">
      <w:start w:val="1"/>
      <w:numFmt w:val="decimal"/>
      <w:lvlText w:val="%3."/>
      <w:lvlJc w:val="left"/>
      <w:pPr>
        <w:ind w:hanging="330" w:left="175"/>
        <w:jc w:val="right"/>
      </w:pPr>
      <w:rPr>
        <w:rFonts w:eastAsia="Arial" w:hAnsi="Arial" w:ascii="Arial" w:hint="default"/>
        <w:w w:val="104"/>
        <w:sz w:val="21"/>
        <w:szCs w:val="21"/>
      </w:rPr>
    </w:lvl>
    <w:lvl w:ilvl="3">
      <w:start w:val="1"/>
      <w:numFmt w:val="bullet"/>
      <w:lvlText w:val="o"/>
      <w:lvlJc w:val="left"/>
      <w:pPr>
        <w:ind w:hanging="363" w:left="871"/>
      </w:pPr>
      <w:rPr>
        <w:rFonts w:eastAsia="Times New Roman" w:hAnsi="Times New Roman" w:ascii="Times New Roman" w:hint="default"/>
        <w:w w:val="115"/>
        <w:sz w:val="18"/>
        <w:szCs w:val="18"/>
      </w:rPr>
    </w:lvl>
    <w:lvl w:ilvl="4">
      <w:start w:val="1"/>
      <w:numFmt w:val="bullet"/>
      <w:lvlText w:val="•"/>
      <w:lvlJc w:val="left"/>
      <w:pPr>
        <w:ind w:hanging="363" w:left="2958"/>
      </w:pPr>
      <w:rPr>
        <w:rFonts w:hint="default"/>
      </w:rPr>
    </w:lvl>
    <w:lvl w:ilvl="5">
      <w:start w:val="1"/>
      <w:numFmt w:val="bullet"/>
      <w:lvlText w:val="•"/>
      <w:lvlJc w:val="left"/>
      <w:pPr>
        <w:ind w:hanging="363" w:left="4002"/>
      </w:pPr>
      <w:rPr>
        <w:rFonts w:hint="default"/>
      </w:rPr>
    </w:lvl>
    <w:lvl w:ilvl="6">
      <w:start w:val="1"/>
      <w:numFmt w:val="bullet"/>
      <w:lvlText w:val="•"/>
      <w:lvlJc w:val="left"/>
      <w:pPr>
        <w:ind w:hanging="363" w:left="5045"/>
      </w:pPr>
      <w:rPr>
        <w:rFonts w:hint="default"/>
      </w:rPr>
    </w:lvl>
    <w:lvl w:ilvl="7">
      <w:start w:val="1"/>
      <w:numFmt w:val="bullet"/>
      <w:lvlText w:val="•"/>
      <w:lvlJc w:val="left"/>
      <w:pPr>
        <w:ind w:hanging="363" w:left="6089"/>
      </w:pPr>
      <w:rPr>
        <w:rFonts w:hint="default"/>
      </w:rPr>
    </w:lvl>
    <w:lvl w:ilvl="8">
      <w:start w:val="1"/>
      <w:numFmt w:val="bullet"/>
      <w:lvlText w:val="•"/>
      <w:lvlJc w:val="left"/>
      <w:pPr>
        <w:ind w:hanging="363" w:left="7132"/>
      </w:pPr>
      <w:rPr>
        <w:rFonts w:hint="default"/>
      </w:rPr>
    </w:lvl>
  </w:abstractNum>
  <w:abstractNum w:abstractNumId="13">
    <w:nsid w:val="52C51E74"/>
    <w:multiLevelType w:val="hybridMultilevel"/>
    <w:tmpl w:val="243A2E7C"/>
    <w:lvl w:tplc="D1E84DB6" w:ilvl="0">
      <w:start w:val="1"/>
      <w:numFmt w:val="bullet"/>
      <w:lvlText w:val="•"/>
      <w:lvlJc w:val="left"/>
      <w:pPr>
        <w:ind w:hanging="349" w:left="2114"/>
      </w:pPr>
      <w:rPr>
        <w:rFonts w:eastAsia="Arial" w:hAnsi="Arial" w:ascii="Arial" w:hint="default"/>
        <w:w w:val="172"/>
        <w:sz w:val="21"/>
        <w:szCs w:val="21"/>
      </w:rPr>
    </w:lvl>
    <w:lvl w:tplc="AAB686EE" w:ilvl="1">
      <w:start w:val="1"/>
      <w:numFmt w:val="bullet"/>
      <w:lvlText w:val="•"/>
      <w:lvlJc w:val="left"/>
      <w:pPr>
        <w:ind w:hanging="349" w:left="2968"/>
      </w:pPr>
      <w:rPr>
        <w:rFonts w:hint="default"/>
      </w:rPr>
    </w:lvl>
    <w:lvl w:tplc="CEC88788" w:ilvl="2">
      <w:start w:val="1"/>
      <w:numFmt w:val="bullet"/>
      <w:lvlText w:val="•"/>
      <w:lvlJc w:val="left"/>
      <w:pPr>
        <w:ind w:hanging="349" w:left="3823"/>
      </w:pPr>
      <w:rPr>
        <w:rFonts w:hint="default"/>
      </w:rPr>
    </w:lvl>
    <w:lvl w:tplc="14C65E2A" w:ilvl="3">
      <w:start w:val="1"/>
      <w:numFmt w:val="bullet"/>
      <w:lvlText w:val="•"/>
      <w:lvlJc w:val="left"/>
      <w:pPr>
        <w:ind w:hanging="349" w:left="4677"/>
      </w:pPr>
      <w:rPr>
        <w:rFonts w:hint="default"/>
      </w:rPr>
    </w:lvl>
    <w:lvl w:tplc="02DAA70E" w:ilvl="4">
      <w:start w:val="1"/>
      <w:numFmt w:val="bullet"/>
      <w:lvlText w:val="•"/>
      <w:lvlJc w:val="left"/>
      <w:pPr>
        <w:ind w:hanging="349" w:left="5532"/>
      </w:pPr>
      <w:rPr>
        <w:rFonts w:hint="default"/>
      </w:rPr>
    </w:lvl>
    <w:lvl w:tplc="57908CDE" w:ilvl="5">
      <w:start w:val="1"/>
      <w:numFmt w:val="bullet"/>
      <w:lvlText w:val="•"/>
      <w:lvlJc w:val="left"/>
      <w:pPr>
        <w:ind w:hanging="349" w:left="6387"/>
      </w:pPr>
      <w:rPr>
        <w:rFonts w:hint="default"/>
      </w:rPr>
    </w:lvl>
    <w:lvl w:tplc="C3FE73FC" w:ilvl="6">
      <w:start w:val="1"/>
      <w:numFmt w:val="bullet"/>
      <w:lvlText w:val="•"/>
      <w:lvlJc w:val="left"/>
      <w:pPr>
        <w:ind w:hanging="349" w:left="7241"/>
      </w:pPr>
      <w:rPr>
        <w:rFonts w:hint="default"/>
      </w:rPr>
    </w:lvl>
    <w:lvl w:tplc="094C0C52" w:ilvl="7">
      <w:start w:val="1"/>
      <w:numFmt w:val="bullet"/>
      <w:lvlText w:val="•"/>
      <w:lvlJc w:val="left"/>
      <w:pPr>
        <w:ind w:hanging="349" w:left="8096"/>
      </w:pPr>
      <w:rPr>
        <w:rFonts w:hint="default"/>
      </w:rPr>
    </w:lvl>
    <w:lvl w:tplc="E9CCEECC" w:ilvl="8">
      <w:start w:val="1"/>
      <w:numFmt w:val="bullet"/>
      <w:lvlText w:val="•"/>
      <w:lvlJc w:val="left"/>
      <w:pPr>
        <w:ind w:hanging="349" w:left="8950"/>
      </w:pPr>
      <w:rPr>
        <w:rFonts w:hint="default"/>
      </w:rPr>
    </w:lvl>
  </w:abstractNum>
  <w:abstractNum w:abstractNumId="1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5">
    <w:nsid w:val="55F73427"/>
    <w:multiLevelType w:val="hybridMultilevel"/>
    <w:tmpl w:val="B1AA650A"/>
    <w:lvl w:tplc="A10A939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A860239"/>
    <w:multiLevelType w:val="hybridMultilevel"/>
    <w:tmpl w:val="E05CC2DC"/>
    <w:lvl w:tplc="01B27204" w:ilvl="0">
      <w:start w:val="1"/>
      <w:numFmt w:val="bullet"/>
      <w:lvlText w:val="•"/>
      <w:lvlJc w:val="left"/>
      <w:pPr>
        <w:ind w:hanging="354" w:left="467"/>
      </w:pPr>
      <w:rPr>
        <w:rFonts w:eastAsia="Arial" w:hAnsi="Arial" w:ascii="Arial" w:hint="default"/>
        <w:w w:val="173"/>
        <w:sz w:val="21"/>
        <w:szCs w:val="21"/>
      </w:rPr>
    </w:lvl>
    <w:lvl w:tplc="73B8BC3E" w:ilvl="1">
      <w:start w:val="1"/>
      <w:numFmt w:val="bullet"/>
      <w:lvlText w:val="•"/>
      <w:lvlJc w:val="left"/>
      <w:pPr>
        <w:ind w:hanging="348" w:left="348"/>
      </w:pPr>
      <w:rPr>
        <w:rFonts w:eastAsia="Arial" w:hAnsi="Arial" w:ascii="Arial" w:hint="default"/>
        <w:w w:val="162"/>
        <w:sz w:val="21"/>
        <w:szCs w:val="21"/>
      </w:rPr>
    </w:lvl>
    <w:lvl w:tplc="495CCA98" w:ilvl="2">
      <w:start w:val="1"/>
      <w:numFmt w:val="bullet"/>
      <w:lvlText w:val="•"/>
      <w:lvlJc w:val="left"/>
      <w:pPr>
        <w:ind w:hanging="348" w:left="2180"/>
      </w:pPr>
      <w:rPr>
        <w:rFonts w:hint="default"/>
      </w:rPr>
    </w:lvl>
    <w:lvl w:tplc="A5ECC3F0" w:ilvl="3">
      <w:start w:val="1"/>
      <w:numFmt w:val="bullet"/>
      <w:lvlText w:val="•"/>
      <w:lvlJc w:val="left"/>
      <w:pPr>
        <w:ind w:hanging="348" w:left="2207"/>
      </w:pPr>
      <w:rPr>
        <w:rFonts w:hint="default"/>
      </w:rPr>
    </w:lvl>
    <w:lvl w:tplc="6414B6EC" w:ilvl="4">
      <w:start w:val="1"/>
      <w:numFmt w:val="bullet"/>
      <w:lvlText w:val="•"/>
      <w:lvlJc w:val="left"/>
      <w:pPr>
        <w:ind w:hanging="348" w:left="3163"/>
      </w:pPr>
      <w:rPr>
        <w:rFonts w:hint="default"/>
      </w:rPr>
    </w:lvl>
    <w:lvl w:tplc="EE027D94" w:ilvl="5">
      <w:start w:val="1"/>
      <w:numFmt w:val="bullet"/>
      <w:lvlText w:val="•"/>
      <w:lvlJc w:val="left"/>
      <w:pPr>
        <w:ind w:hanging="348" w:left="4119"/>
      </w:pPr>
      <w:rPr>
        <w:rFonts w:hint="default"/>
      </w:rPr>
    </w:lvl>
    <w:lvl w:tplc="372AAB1E" w:ilvl="6">
      <w:start w:val="1"/>
      <w:numFmt w:val="bullet"/>
      <w:lvlText w:val="•"/>
      <w:lvlJc w:val="left"/>
      <w:pPr>
        <w:ind w:hanging="348" w:left="5075"/>
      </w:pPr>
      <w:rPr>
        <w:rFonts w:hint="default"/>
      </w:rPr>
    </w:lvl>
    <w:lvl w:tplc="074C7192" w:ilvl="7">
      <w:start w:val="1"/>
      <w:numFmt w:val="bullet"/>
      <w:lvlText w:val="•"/>
      <w:lvlJc w:val="left"/>
      <w:pPr>
        <w:ind w:hanging="348" w:left="6031"/>
      </w:pPr>
      <w:rPr>
        <w:rFonts w:hint="default"/>
      </w:rPr>
    </w:lvl>
    <w:lvl w:tplc="5D90FB4A" w:ilvl="8">
      <w:start w:val="1"/>
      <w:numFmt w:val="bullet"/>
      <w:lvlText w:val="•"/>
      <w:lvlJc w:val="left"/>
      <w:pPr>
        <w:ind w:hanging="348" w:left="6987"/>
      </w:pPr>
      <w:rPr>
        <w:rFonts w:hint="default"/>
      </w:rPr>
    </w:lvl>
  </w:abstractNum>
  <w:abstractNum w:abstractNumId="17">
    <w:nsid w:val="5A8E5130"/>
    <w:multiLevelType w:val="hybridMultilevel"/>
    <w:tmpl w:val="BC62AE30"/>
    <w:lvl w:tplc="40C66602" w:ilvl="0">
      <w:start w:val="4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8">
    <w:nsid w:val="5AEF3D71"/>
    <w:multiLevelType w:val="hybridMultilevel"/>
    <w:tmpl w:val="4E162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ED0458"/>
    <w:multiLevelType w:val="hybridMultilevel"/>
    <w:tmpl w:val="7B82CEF4"/>
    <w:lvl w:tplc="52085314" w:ilvl="0">
      <w:start w:val="1"/>
      <w:numFmt w:val="bullet"/>
      <w:lvlText w:val=""/>
      <w:lvlJc w:val="left"/>
      <w:pPr>
        <w:ind w:hanging="360" w:left="1068"/>
      </w:pPr>
      <w:rPr>
        <w:rFonts w:hAnsi="Symbol" w:ascii="Symbol" w:hint="default"/>
        <w:color w:val="1F497D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43043CE"/>
    <w:multiLevelType w:val="multilevel"/>
    <w:tmpl w:val="07DE3B64"/>
    <w:lvl w:ilvl="0">
      <w:start w:val="3"/>
      <w:numFmt w:val="decimal"/>
      <w:lvlText w:val="%1"/>
      <w:lvlJc w:val="left"/>
      <w:pPr>
        <w:ind w:hanging="443" w:left="1903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443" w:left="1903"/>
        <w:jc w:val="right"/>
      </w:pPr>
      <w:rPr>
        <w:rFonts w:eastAsia="Arial" w:hAnsi="Arial" w:ascii="Arial" w:hint="default"/>
        <w:b/>
        <w:bCs/>
        <w:w w:val="107"/>
        <w:sz w:val="21"/>
        <w:szCs w:val="21"/>
      </w:rPr>
    </w:lvl>
    <w:lvl w:ilvl="2">
      <w:start w:val="1"/>
      <w:numFmt w:val="bullet"/>
      <w:lvlText w:val="•"/>
      <w:lvlJc w:val="left"/>
      <w:pPr>
        <w:ind w:hanging="357" w:left="2179"/>
      </w:pPr>
      <w:rPr>
        <w:rFonts w:eastAsia="Arial" w:hAnsi="Arial" w:ascii="Arial" w:hint="default"/>
        <w:w w:val="172"/>
        <w:sz w:val="21"/>
        <w:szCs w:val="21"/>
      </w:rPr>
    </w:lvl>
    <w:lvl w:ilvl="3">
      <w:start w:val="1"/>
      <w:numFmt w:val="bullet"/>
      <w:lvlText w:val="•"/>
      <w:lvlJc w:val="left"/>
      <w:pPr>
        <w:ind w:hanging="357" w:left="4045"/>
      </w:pPr>
      <w:rPr>
        <w:rFonts w:hint="default"/>
      </w:rPr>
    </w:lvl>
    <w:lvl w:ilvl="4">
      <w:start w:val="1"/>
      <w:numFmt w:val="bullet"/>
      <w:lvlText w:val="•"/>
      <w:lvlJc w:val="left"/>
      <w:pPr>
        <w:ind w:hanging="357" w:left="4979"/>
      </w:pPr>
      <w:rPr>
        <w:rFonts w:hint="default"/>
      </w:rPr>
    </w:lvl>
    <w:lvl w:ilvl="5">
      <w:start w:val="1"/>
      <w:numFmt w:val="bullet"/>
      <w:lvlText w:val="•"/>
      <w:lvlJc w:val="left"/>
      <w:pPr>
        <w:ind w:hanging="357" w:left="5912"/>
      </w:pPr>
      <w:rPr>
        <w:rFonts w:hint="default"/>
      </w:rPr>
    </w:lvl>
    <w:lvl w:ilvl="6">
      <w:start w:val="1"/>
      <w:numFmt w:val="bullet"/>
      <w:lvlText w:val="•"/>
      <w:lvlJc w:val="left"/>
      <w:pPr>
        <w:ind w:hanging="357" w:left="6846"/>
      </w:pPr>
      <w:rPr>
        <w:rFonts w:hint="default"/>
      </w:rPr>
    </w:lvl>
    <w:lvl w:ilvl="7">
      <w:start w:val="1"/>
      <w:numFmt w:val="bullet"/>
      <w:lvlText w:val="•"/>
      <w:lvlJc w:val="left"/>
      <w:pPr>
        <w:ind w:hanging="357" w:left="7779"/>
      </w:pPr>
      <w:rPr>
        <w:rFonts w:hint="default"/>
      </w:rPr>
    </w:lvl>
    <w:lvl w:ilvl="8">
      <w:start w:val="1"/>
      <w:numFmt w:val="bullet"/>
      <w:lvlText w:val="•"/>
      <w:lvlJc w:val="left"/>
      <w:pPr>
        <w:ind w:hanging="357" w:left="8713"/>
      </w:pPr>
      <w:rPr>
        <w:rFonts w:hint="default"/>
      </w:rPr>
    </w:lvl>
  </w:abstractNum>
  <w:abstractNum w:abstractNumId="21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787375A"/>
    <w:multiLevelType w:val="hybridMultilevel"/>
    <w:tmpl w:val="92766316"/>
    <w:lvl w:tplc="CB063586" w:ilvl="0">
      <w:start w:val="1"/>
      <w:numFmt w:val="bullet"/>
      <w:lvlText w:val="•"/>
      <w:lvlJc w:val="left"/>
      <w:pPr>
        <w:ind w:hanging="354" w:left="832"/>
      </w:pPr>
      <w:rPr>
        <w:rFonts w:eastAsia="Arial" w:hAnsi="Arial" w:ascii="Arial" w:hint="default"/>
        <w:w w:val="172"/>
        <w:sz w:val="21"/>
        <w:szCs w:val="21"/>
      </w:rPr>
    </w:lvl>
    <w:lvl w:tplc="DDDA9734" w:ilvl="1">
      <w:start w:val="1"/>
      <w:numFmt w:val="bullet"/>
      <w:lvlText w:val="•"/>
      <w:lvlJc w:val="left"/>
      <w:pPr>
        <w:ind w:hanging="354" w:left="1675"/>
      </w:pPr>
      <w:rPr>
        <w:rFonts w:hint="default"/>
      </w:rPr>
    </w:lvl>
    <w:lvl w:tplc="423079A4" w:ilvl="2">
      <w:start w:val="1"/>
      <w:numFmt w:val="bullet"/>
      <w:lvlText w:val="•"/>
      <w:lvlJc w:val="left"/>
      <w:pPr>
        <w:ind w:hanging="354" w:left="2517"/>
      </w:pPr>
      <w:rPr>
        <w:rFonts w:hint="default"/>
      </w:rPr>
    </w:lvl>
    <w:lvl w:tplc="FE082B10" w:ilvl="3">
      <w:start w:val="1"/>
      <w:numFmt w:val="bullet"/>
      <w:lvlText w:val="•"/>
      <w:lvlJc w:val="left"/>
      <w:pPr>
        <w:ind w:hanging="354" w:left="3360"/>
      </w:pPr>
      <w:rPr>
        <w:rFonts w:hint="default"/>
      </w:rPr>
    </w:lvl>
    <w:lvl w:tplc="85CC50BA" w:ilvl="4">
      <w:start w:val="1"/>
      <w:numFmt w:val="bullet"/>
      <w:lvlText w:val="•"/>
      <w:lvlJc w:val="left"/>
      <w:pPr>
        <w:ind w:hanging="354" w:left="4203"/>
      </w:pPr>
      <w:rPr>
        <w:rFonts w:hint="default"/>
      </w:rPr>
    </w:lvl>
    <w:lvl w:tplc="5B486458" w:ilvl="5">
      <w:start w:val="1"/>
      <w:numFmt w:val="bullet"/>
      <w:lvlText w:val="•"/>
      <w:lvlJc w:val="left"/>
      <w:pPr>
        <w:ind w:hanging="354" w:left="5046"/>
      </w:pPr>
      <w:rPr>
        <w:rFonts w:hint="default"/>
      </w:rPr>
    </w:lvl>
    <w:lvl w:tplc="ED624CD6" w:ilvl="6">
      <w:start w:val="1"/>
      <w:numFmt w:val="bullet"/>
      <w:lvlText w:val="•"/>
      <w:lvlJc w:val="left"/>
      <w:pPr>
        <w:ind w:hanging="354" w:left="5888"/>
      </w:pPr>
      <w:rPr>
        <w:rFonts w:hint="default"/>
      </w:rPr>
    </w:lvl>
    <w:lvl w:tplc="31F0117E" w:ilvl="7">
      <w:start w:val="1"/>
      <w:numFmt w:val="bullet"/>
      <w:lvlText w:val="•"/>
      <w:lvlJc w:val="left"/>
      <w:pPr>
        <w:ind w:hanging="354" w:left="6731"/>
      </w:pPr>
      <w:rPr>
        <w:rFonts w:hint="default"/>
      </w:rPr>
    </w:lvl>
    <w:lvl w:tplc="94C85170" w:ilvl="8">
      <w:start w:val="1"/>
      <w:numFmt w:val="bullet"/>
      <w:lvlText w:val="•"/>
      <w:lvlJc w:val="left"/>
      <w:pPr>
        <w:ind w:hanging="354" w:left="7574"/>
      </w:pPr>
      <w:rPr>
        <w:rFonts w:hint="default"/>
      </w:rPr>
    </w:lvl>
  </w:abstractNum>
  <w:abstractNum w:abstractNumId="23">
    <w:nsid w:val="7F997685"/>
    <w:multiLevelType w:val="multilevel"/>
    <w:tmpl w:val="BEECF154"/>
    <w:lvl w:ilvl="0">
      <w:start w:val="3"/>
      <w:numFmt w:val="decimal"/>
      <w:lvlText w:val="%1"/>
      <w:lvlJc w:val="left"/>
      <w:pPr>
        <w:ind w:hanging="436" w:left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6" w:left="555"/>
        <w:jc w:val="right"/>
      </w:pPr>
      <w:rPr>
        <w:rFonts w:eastAsia="Arial" w:hAnsi="Arial" w:ascii="Arial" w:hint="default"/>
        <w:w w:val="95"/>
        <w:sz w:val="21"/>
        <w:szCs w:val="21"/>
      </w:rPr>
    </w:lvl>
    <w:lvl w:ilvl="2">
      <w:start w:val="1"/>
      <w:numFmt w:val="bullet"/>
      <w:lvlText w:val="•"/>
      <w:lvlJc w:val="left"/>
      <w:pPr>
        <w:ind w:hanging="364" w:left="837"/>
      </w:pPr>
      <w:rPr>
        <w:rFonts w:eastAsia="Arial" w:hAnsi="Arial" w:ascii="Arial" w:hint="default"/>
        <w:w w:val="173"/>
        <w:sz w:val="21"/>
        <w:szCs w:val="21"/>
      </w:rPr>
    </w:lvl>
    <w:lvl w:ilvl="3">
      <w:start w:val="1"/>
      <w:numFmt w:val="bullet"/>
      <w:lvlText w:val="•"/>
      <w:lvlJc w:val="left"/>
      <w:pPr>
        <w:ind w:hanging="350" w:left="2171"/>
      </w:pPr>
      <w:rPr>
        <w:rFonts w:eastAsia="Arial" w:hAnsi="Arial" w:ascii="Arial" w:hint="default"/>
        <w:w w:val="163"/>
        <w:sz w:val="21"/>
        <w:szCs w:val="21"/>
      </w:rPr>
    </w:lvl>
    <w:lvl w:ilvl="4">
      <w:start w:val="1"/>
      <w:numFmt w:val="bullet"/>
      <w:lvlText w:val="•"/>
      <w:lvlJc w:val="left"/>
      <w:pPr>
        <w:ind w:hanging="350" w:left="3190"/>
      </w:pPr>
      <w:rPr>
        <w:rFonts w:hint="default"/>
      </w:rPr>
    </w:lvl>
    <w:lvl w:ilvl="5">
      <w:start w:val="1"/>
      <w:numFmt w:val="bullet"/>
      <w:lvlText w:val="•"/>
      <w:lvlJc w:val="left"/>
      <w:pPr>
        <w:ind w:hanging="350" w:left="4202"/>
      </w:pPr>
      <w:rPr>
        <w:rFonts w:hint="default"/>
      </w:rPr>
    </w:lvl>
    <w:lvl w:ilvl="6">
      <w:start w:val="1"/>
      <w:numFmt w:val="bullet"/>
      <w:lvlText w:val="•"/>
      <w:lvlJc w:val="left"/>
      <w:pPr>
        <w:ind w:hanging="350" w:left="5213"/>
      </w:pPr>
      <w:rPr>
        <w:rFonts w:hint="default"/>
      </w:rPr>
    </w:lvl>
    <w:lvl w:ilvl="7">
      <w:start w:val="1"/>
      <w:numFmt w:val="bullet"/>
      <w:lvlText w:val="•"/>
      <w:lvlJc w:val="left"/>
      <w:pPr>
        <w:ind w:hanging="350" w:left="6225"/>
      </w:pPr>
      <w:rPr>
        <w:rFonts w:hint="default"/>
      </w:rPr>
    </w:lvl>
    <w:lvl w:ilvl="8">
      <w:start w:val="1"/>
      <w:numFmt w:val="bullet"/>
      <w:lvlText w:val="•"/>
      <w:lvlJc w:val="left"/>
      <w:pPr>
        <w:ind w:hanging="350" w:left="7236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6"/>
  </w:num>
  <w:num w:numId="4">
    <w:abstractNumId w:val="4"/>
  </w:num>
  <w:num w:numId="5">
    <w:abstractNumId w:val="18"/>
  </w:num>
  <w:num w:numId="6">
    <w:abstractNumId w:val="1"/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5"/>
  </w:num>
  <w:num w:numId="12">
    <w:abstractNumId w:val="17"/>
  </w:num>
  <w:num w:numId="13">
    <w:abstractNumId w:val="9"/>
  </w:num>
  <w:num w:numId="14">
    <w:abstractNumId w:val="11"/>
  </w:num>
  <w:num w:numId="15">
    <w:abstractNumId w:val="5"/>
  </w:num>
  <w:num w:numId="16">
    <w:abstractNumId w:val="12"/>
  </w:num>
  <w:num w:numId="17">
    <w:abstractNumId w:val="22"/>
  </w:num>
  <w:num w:numId="18">
    <w:abstractNumId w:val="13"/>
  </w:num>
  <w:num w:numId="19">
    <w:abstractNumId w:val="20"/>
  </w:num>
  <w:num w:numId="20">
    <w:abstractNumId w:val="16"/>
  </w:num>
  <w:num w:numId="21">
    <w:abstractNumId w:val="23"/>
  </w:num>
  <w:num w:numId="22">
    <w:abstractNumId w:val="8"/>
  </w:num>
  <w:num w:numId="23">
    <w:abstractNumId w:val="2"/>
  </w:num>
  <w:num w:numId="24">
    <w:abstractNumId w:val="10"/>
  </w:num>
  <w:num w:numId="25">
    <w:abstractNumId w:val="7"/>
  </w:num>
  <w:num w:numId="2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5868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26CF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F85"/>
    <w:rsid w:val="000B26A6"/>
    <w:rsid w:val="000B4A01"/>
    <w:rsid w:val="000B4AEF"/>
    <w:rsid w:val="000B4B9B"/>
    <w:rsid w:val="000B54A7"/>
    <w:rsid w:val="000B648C"/>
    <w:rsid w:val="000B76C5"/>
    <w:rsid w:val="000C2C0D"/>
    <w:rsid w:val="000C3ECF"/>
    <w:rsid w:val="000C47B3"/>
    <w:rsid w:val="000C4996"/>
    <w:rsid w:val="000C508D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D2C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670"/>
    <w:rsid w:val="001452E2"/>
    <w:rsid w:val="00145BA7"/>
    <w:rsid w:val="001473C7"/>
    <w:rsid w:val="001508FC"/>
    <w:rsid w:val="00150C92"/>
    <w:rsid w:val="00152876"/>
    <w:rsid w:val="00153DB6"/>
    <w:rsid w:val="00155C83"/>
    <w:rsid w:val="00157822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AE6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63F1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081A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29A"/>
    <w:rsid w:val="002C7567"/>
    <w:rsid w:val="002D06C2"/>
    <w:rsid w:val="002D0EE1"/>
    <w:rsid w:val="002D13FF"/>
    <w:rsid w:val="002D1449"/>
    <w:rsid w:val="002D14FD"/>
    <w:rsid w:val="002D2C4F"/>
    <w:rsid w:val="002D5930"/>
    <w:rsid w:val="002D5A46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E81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48E7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6D"/>
    <w:rsid w:val="0044267A"/>
    <w:rsid w:val="004427E7"/>
    <w:rsid w:val="00446CC0"/>
    <w:rsid w:val="00447166"/>
    <w:rsid w:val="00447595"/>
    <w:rsid w:val="0045019F"/>
    <w:rsid w:val="00450A26"/>
    <w:rsid w:val="00452071"/>
    <w:rsid w:val="004522B9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10D5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AEF"/>
    <w:rsid w:val="0054132B"/>
    <w:rsid w:val="0054184F"/>
    <w:rsid w:val="00543008"/>
    <w:rsid w:val="00543A8F"/>
    <w:rsid w:val="00547D42"/>
    <w:rsid w:val="00550438"/>
    <w:rsid w:val="005511C3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25C18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6B25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5552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1E9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4FE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4CEB"/>
    <w:rsid w:val="007C77F3"/>
    <w:rsid w:val="007D3594"/>
    <w:rsid w:val="007D3F08"/>
    <w:rsid w:val="007D3F7C"/>
    <w:rsid w:val="007D42C5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1C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9E4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8E9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9B0"/>
    <w:rsid w:val="00921D5C"/>
    <w:rsid w:val="009222FB"/>
    <w:rsid w:val="00922862"/>
    <w:rsid w:val="00924650"/>
    <w:rsid w:val="00924E4A"/>
    <w:rsid w:val="00925BD3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8FE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51C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81F"/>
    <w:rsid w:val="00A64A1E"/>
    <w:rsid w:val="00A65082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4C3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37E59"/>
    <w:rsid w:val="00B40D0F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460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E86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1C8C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56E0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3E1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3A8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349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2396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6DF5"/>
    <w:rsid w:val="00E17DDE"/>
    <w:rsid w:val="00E20338"/>
    <w:rsid w:val="00E207BB"/>
    <w:rsid w:val="00E21850"/>
    <w:rsid w:val="00E23079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0CD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1" w:name="heading 1"/>
    <w:lsdException w:qFormat="true" w:unhideWhenUsed="true" w:semiHidden="true" w:uiPriority="1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1"/>
    <w:qFormat/>
    <w:rsid w:val="00CB6349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  <w:lang w:eastAsia="en-US" w:val="en-GB"/>
    </w:rPr>
  </w:style>
  <w:style w:styleId="Naslov2" w:type="paragraph">
    <w:name w:val="heading 2"/>
    <w:basedOn w:val="Normal"/>
    <w:next w:val="Normal"/>
    <w:link w:val="Naslov2Char"/>
    <w:uiPriority w:val="1"/>
    <w:qFormat/>
    <w:rsid w:val="00CB634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true" w:styleId="Odlomakpopisa1" w:type="paragraph">
    <w:name w:val="Odlomak popisa1"/>
    <w:basedOn w:val="Normal"/>
    <w:qFormat/>
    <w:rsid w:val="00A65082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1"/>
    <w:qFormat/>
    <w:rsid w:val="00C23E18"/>
    <w:pPr>
      <w:ind w:left="708"/>
    </w:pPr>
  </w:style>
  <w:style w:styleId="Zaglavlje" w:type="paragraph">
    <w:name w:val="header"/>
    <w:basedOn w:val="Normal"/>
    <w:link w:val="ZaglavljeChar"/>
    <w:uiPriority w:val="99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uiPriority w:val="99"/>
    <w:rsid w:val="001578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157822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99"/>
    <w:locked/>
    <w:rsid w:val="00925BD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1"/>
    <w:rsid w:val="00CB6349"/>
    <w:rPr>
      <w:rFonts w:cs="Arial" w:hAnsi="Arial" w:ascii="Arial"/>
      <w:b/>
      <w:bCs/>
      <w:kern w:val="32"/>
      <w:sz w:val="32"/>
      <w:szCs w:val="32"/>
      <w:lang w:eastAsia="en-US" w:val="en-GB"/>
    </w:rPr>
  </w:style>
  <w:style w:customStyle="true" w:styleId="Naslov2Char" w:type="character">
    <w:name w:val="Naslov 2 Char"/>
    <w:basedOn w:val="Zadanifontodlomka"/>
    <w:link w:val="Naslov2"/>
    <w:uiPriority w:val="1"/>
    <w:rsid w:val="00CB6349"/>
    <w:rPr>
      <w:rFonts w:cs="Arial" w:hAnsi="Arial" w:ascii="Arial"/>
      <w:b/>
      <w:bCs/>
      <w:i/>
      <w:iCs/>
      <w:sz w:val="28"/>
      <w:szCs w:val="28"/>
    </w:rPr>
  </w:style>
  <w:style w:customStyle="true" w:styleId="ZaglavljeChar" w:type="character">
    <w:name w:val="Zaglavlje Char"/>
    <w:link w:val="Zaglavlje"/>
    <w:uiPriority w:val="99"/>
    <w:rsid w:val="00CB6349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CB6349"/>
    <w:rPr>
      <w:sz w:val="24"/>
      <w:szCs w:val="24"/>
    </w:rPr>
  </w:style>
  <w:style w:customStyle="true" w:styleId="Default" w:type="paragraph">
    <w:name w:val="Default"/>
    <w:rsid w:val="00CB634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doc" w:type="paragraph">
    <w:name w:val="doc"/>
    <w:basedOn w:val="Normal"/>
    <w:rsid w:val="00CB6349"/>
    <w:pPr>
      <w:spacing w:afterAutospacing="true" w:after="100" w:beforeAutospacing="true" w:before="100"/>
    </w:pPr>
  </w:style>
  <w:style w:styleId="Hiperveza" w:type="character">
    <w:name w:val="Hyperlink"/>
    <w:uiPriority w:val="99"/>
    <w:rsid w:val="00CB6349"/>
    <w:rPr>
      <w:color w:val="0000FF"/>
      <w:u w:val="single"/>
    </w:rPr>
  </w:style>
  <w:style w:customStyle="true" w:styleId="TableNormal1" w:type="table">
    <w:name w:val="Table Normal1"/>
    <w:uiPriority w:val="2"/>
    <w:semiHidden/>
    <w:unhideWhenUsed/>
    <w:qFormat/>
    <w:rsid w:val="00CB634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CB6349"/>
    <w:pPr>
      <w:widowControl w:val="false"/>
      <w:ind w:left="467"/>
    </w:pPr>
    <w:rPr>
      <w:rFonts w:eastAsia="Arial" w:hAnsi="Arial" w:ascii="Arial"/>
      <w:sz w:val="21"/>
      <w:szCs w:val="21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CB6349"/>
    <w:rPr>
      <w:rFonts w:eastAsia="Arial" w:hAnsi="Arial" w:ascii="Arial"/>
      <w:sz w:val="21"/>
      <w:szCs w:val="21"/>
      <w:lang w:eastAsia="en-US" w:val="en-US"/>
    </w:rPr>
  </w:style>
  <w:style w:customStyle="true" w:styleId="TableParagraph" w:type="paragraph">
    <w:name w:val="Table Paragraph"/>
    <w:basedOn w:val="Normal"/>
    <w:uiPriority w:val="1"/>
    <w:qFormat/>
    <w:rsid w:val="00CB6349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40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1"/>
    <w:lsdException w:name="heading 2" w:qFormat="1" w:semiHidden="1" w:uiPriority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1"/>
    <w:qFormat/>
    <w:rsid w:val="00CB6349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  <w:lang w:eastAsia="en-US" w:val="en-GB"/>
    </w:rPr>
  </w:style>
  <w:style w:styleId="Naslov2" w:type="paragraph">
    <w:name w:val="heading 2"/>
    <w:basedOn w:val="Normal"/>
    <w:next w:val="Normal"/>
    <w:link w:val="Naslov2Char"/>
    <w:uiPriority w:val="1"/>
    <w:qFormat/>
    <w:rsid w:val="00CB634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1" w:styleId="Odlomakpopisa1" w:type="paragraph">
    <w:name w:val="Odlomak popisa1"/>
    <w:basedOn w:val="Normal"/>
    <w:qFormat/>
    <w:rsid w:val="00A6508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1"/>
    <w:qFormat/>
    <w:rsid w:val="00C23E18"/>
    <w:pPr>
      <w:ind w:left="708"/>
    </w:pPr>
  </w:style>
  <w:style w:styleId="Zaglavlje" w:type="paragraph">
    <w:name w:val="header"/>
    <w:basedOn w:val="Normal"/>
    <w:link w:val="ZaglavljeChar"/>
    <w:uiPriority w:val="99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uiPriority w:val="99"/>
    <w:rsid w:val="001578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157822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99"/>
    <w:locked/>
    <w:rsid w:val="00925BD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1"/>
    <w:rsid w:val="00CB6349"/>
    <w:rPr>
      <w:rFonts w:ascii="Arial" w:cs="Arial" w:hAnsi="Arial"/>
      <w:b/>
      <w:bCs/>
      <w:kern w:val="32"/>
      <w:sz w:val="32"/>
      <w:szCs w:val="32"/>
      <w:lang w:eastAsia="en-US" w:val="en-GB"/>
    </w:rPr>
  </w:style>
  <w:style w:customStyle="1" w:styleId="Naslov2Char" w:type="character">
    <w:name w:val="Naslov 2 Char"/>
    <w:basedOn w:val="Zadanifontodlomka"/>
    <w:link w:val="Naslov2"/>
    <w:uiPriority w:val="1"/>
    <w:rsid w:val="00CB6349"/>
    <w:rPr>
      <w:rFonts w:ascii="Arial" w:cs="Arial" w:hAnsi="Arial"/>
      <w:b/>
      <w:bCs/>
      <w:i/>
      <w:iCs/>
      <w:sz w:val="28"/>
      <w:szCs w:val="28"/>
    </w:rPr>
  </w:style>
  <w:style w:customStyle="1" w:styleId="ZaglavljeChar" w:type="character">
    <w:name w:val="Zaglavlje Char"/>
    <w:link w:val="Zaglavlje"/>
    <w:uiPriority w:val="99"/>
    <w:rsid w:val="00CB6349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CB6349"/>
    <w:rPr>
      <w:sz w:val="24"/>
      <w:szCs w:val="24"/>
    </w:rPr>
  </w:style>
  <w:style w:customStyle="1" w:styleId="Default" w:type="paragraph">
    <w:name w:val="Default"/>
    <w:rsid w:val="00CB634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doc" w:type="paragraph">
    <w:name w:val="doc"/>
    <w:basedOn w:val="Normal"/>
    <w:rsid w:val="00CB6349"/>
    <w:pPr>
      <w:spacing w:after="100" w:afterAutospacing="1" w:before="100" w:beforeAutospacing="1"/>
    </w:pPr>
  </w:style>
  <w:style w:styleId="Hiperveza" w:type="character">
    <w:name w:val="Hyperlink"/>
    <w:uiPriority w:val="99"/>
    <w:rsid w:val="00CB6349"/>
    <w:rPr>
      <w:color w:val="0000FF"/>
      <w:u w:val="single"/>
    </w:rPr>
  </w:style>
  <w:style w:customStyle="1" w:styleId="TableNormal1" w:type="table">
    <w:name w:val="Table Normal1"/>
    <w:uiPriority w:val="2"/>
    <w:semiHidden/>
    <w:unhideWhenUsed/>
    <w:qFormat/>
    <w:rsid w:val="00CB634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CB6349"/>
    <w:pPr>
      <w:widowControl w:val="0"/>
      <w:ind w:left="467"/>
    </w:pPr>
    <w:rPr>
      <w:rFonts w:ascii="Arial" w:eastAsia="Arial" w:hAnsi="Arial"/>
      <w:sz w:val="21"/>
      <w:szCs w:val="21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CB6349"/>
    <w:rPr>
      <w:rFonts w:ascii="Arial" w:eastAsia="Arial" w:hAnsi="Arial"/>
      <w:sz w:val="21"/>
      <w:szCs w:val="21"/>
      <w:lang w:eastAsia="en-US" w:val="en-US"/>
    </w:rPr>
  </w:style>
  <w:style w:customStyle="1" w:styleId="TableParagraph" w:type="paragraph">
    <w:name w:val="Table Paragraph"/>
    <w:basedOn w:val="Normal"/>
    <w:uiPriority w:val="1"/>
    <w:qFormat/>
    <w:rsid w:val="00CB6349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40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9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Stpn-74/2015-25</izvorni_sadrzaj>
    <derivirana_varijabla naziv="DomainObject.Oznaka_1">Stpn-74/2015-25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Stpn-74/2015</izvorni_sadrzaj>
    <derivirana_varijabla naziv="DomainObject.Predmet.OznakaBroj_1">Stpn-74/2015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riječno brodarstvo DUNAVSKI LLOYD-SISAK d.o.o.</izvorni_sadrzaj>
    <derivirana_varijabla naziv="DomainObject.Predmet.ProtustrankaFormated_1">  Hrvatsko riječno brodarstvo DUNAVSKI LLOYD-SISAK d.o.o.</derivirana_varijabla>
  </DomainObject.Predmet.ProtustrankaFormated>
  <DomainObject.Predmet.ProtustrankaFormatedOIB>
    <izvorni_sadrzaj>  Hrvatsko riječno brodarstvo DUNAVSKI LLOYD-SISAK d.o.o., OIB 01792089470</izvorni_sadrzaj>
    <derivirana_varijabla naziv="DomainObject.Predmet.ProtustrankaFormatedOIB_1">  Hrvatsko riječno brodarstvo DUNAVSKI LLOYD-SISAK d.o.o., OIB 01792089470</derivirana_varijabla>
  </DomainObject.Predmet.ProtustrankaFormatedOIB>
  <DomainObject.Predmet.ProtustrankaFormatedWithAdress>
    <izvorni_sadrzaj> Hrvatsko riječno brodarstvo DUNAVSKI LLOYD-SISAK d.o.o., Antuna Cuvaja 16/II, 44000 Sisak</izvorni_sadrzaj>
    <derivirana_varijabla naziv="DomainObject.Predmet.ProtustrankaFormatedWithAdress_1"> Hrvatsko riječno brodarstvo DUNAVSKI LLOYD-SISAK d.o.o., Antuna Cuvaja 16/II, 44000 Sisak</derivirana_varijabla>
  </DomainObject.Predmet.ProtustrankaFormatedWithAdress>
  <DomainObject.Predmet.ProtustrankaFormatedWithAdressOIB>
    <izvorni_sadrzaj> Hrvatsko riječno brodarstvo DUNAVSKI LLOYD-SISAK d.o.o., OIB 01792089470, Antuna Cuvaja 16/II, 44000 Sisak</izvorni_sadrzaj>
    <derivirana_varijabla naziv="DomainObject.Predmet.ProtustrankaFormatedWithAdressOIB_1"> Hrvatsko riječno brodarstvo DUNAVSKI LLOYD-SISAK d.o.o., OIB 01792089470, Antuna Cuvaja 16/II, 44000 Sisak</derivirana_varijabla>
  </DomainObject.Predmet.ProtustrankaFormatedWithAdressOIB>
  <DomainObject.Predmet.ProtustrankaWithAdress>
    <izvorni_sadrzaj>Hrvatsko riječno brodarstvo DUNAVSKI LLOYD-SISAK d.o.o. Antuna Cuvaja 16/II, 44000 Sisak</izvorni_sadrzaj>
    <derivirana_varijabla naziv="DomainObject.Predmet.ProtustrankaWithAdress_1">Hrvatsko riječno brodarstvo DUNAVSKI LLOYD-SISAK d.o.o. Antuna Cuvaja 16/II, 44000 Sisak</derivirana_varijabla>
  </DomainObject.Predmet.ProtustrankaWithAdress>
  <DomainObject.Predmet.ProtustrankaWithAdressOIB>
    <izvorni_sadrzaj>Hrvatsko riječno brodarstvo DUNAVSKI LLOYD-SISAK d.o.o., OIB 01792089470, Antuna Cuvaja 16/II, 44000 Sisak</izvorni_sadrzaj>
    <derivirana_varijabla naziv="DomainObject.Predmet.ProtustrankaWithAdressOIB_1">Hrvatsko riječno brodarstvo DUNAVSKI LLOYD-SISAK d.o.o., OIB 01792089470, Antuna Cuvaja 16/II, 44000 Sisak</derivirana_varijabla>
  </DomainObject.Predmet.ProtustrankaWithAdressOIB>
  <DomainObject.Predmet.ProtustrankaNazivFormated>
    <izvorni_sadrzaj>Hrvatsko riječno brodarstvo DUNAVSKI LLOYD-SISAK d.o.o.</izvorni_sadrzaj>
    <derivirana_varijabla naziv="DomainObject.Predmet.ProtustrankaNazivFormated_1">Hrvatsko riječno brodarstvo DUNAVSKI LLOYD-SISAK d.o.o.</derivirana_varijabla>
  </DomainObject.Predmet.ProtustrankaNazivFormated>
  <DomainObject.Predmet.ProtustrankaNazivFormatedOIB>
    <izvorni_sadrzaj>Hrvatsko riječno brodarstvo DUNAVSKI LLOYD-SISAK d.o.o., OIB 01792089470</izvorni_sadrzaj>
    <derivirana_varijabla naziv="DomainObject.Predmet.ProtustrankaNazivFormatedOIB_1">Hrvatsko riječno brodarstvo DUNAVSKI LLOYD-SISAK d.o.o., OIB 01792089470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riječno brodarstvo DUNAVSKI LLOYD-SISAK d.o.o.</izvorni_sadrzaj>
    <derivirana_varijabla naziv="DomainObject.Predmet.StrankaFormated_1">  Hrvatsko riječno brodarstvo DUNAVSKI LLOYD-SISAK d.o.o.</derivirana_varijabla>
  </DomainObject.Predmet.StrankaFormated>
  <DomainObject.Predmet.StrankaFormatedOIB>
    <izvorni_sadrzaj>  Hrvatsko riječno brodarstvo DUNAVSKI LLOYD-SISAK d.o.o., OIB 01792089470</izvorni_sadrzaj>
    <derivirana_varijabla naziv="DomainObject.Predmet.StrankaFormatedOIB_1">  Hrvatsko riječno brodarstvo DUNAVSKI LLOYD-SISAK d.o.o., OIB 01792089470</derivirana_varijabla>
  </DomainObject.Predmet.StrankaFormatedOIB>
  <DomainObject.Predmet.StrankaFormatedWithAdress>
    <izvorni_sadrzaj> Hrvatsko riječno brodarstvo DUNAVSKI LLOYD-SISAK d.o.o., Antuna Cuvaja 16/II, 44000 Sisak</izvorni_sadrzaj>
    <derivirana_varijabla naziv="DomainObject.Predmet.StrankaFormatedWithAdress_1"> Hrvatsko riječno brodarstvo DUNAVSKI LLOYD-SISAK d.o.o., Antuna Cuvaja 16/II, 44000 Sisak</derivirana_varijabla>
  </DomainObject.Predmet.StrankaFormatedWithAdress>
  <DomainObject.Predmet.StrankaFormatedWithAdressOIB>
    <izvorni_sadrzaj> Hrvatsko riječno brodarstvo DUNAVSKI LLOYD-SISAK d.o.o., OIB 01792089470, Antuna Cuvaja 16/II, 44000 Sisak</izvorni_sadrzaj>
    <derivirana_varijabla naziv="DomainObject.Predmet.StrankaFormatedWithAdressOIB_1"> Hrvatsko riječno brodarstvo DUNAVSKI LLOYD-SISAK d.o.o., OIB 01792089470, Antuna Cuvaja 16/II, 44000 Sisak</derivirana_varijabla>
  </DomainObject.Predmet.StrankaFormatedWithAdressOIB>
  <DomainObject.Predmet.StrankaWithAdress>
    <izvorni_sadrzaj>Hrvatsko riječno brodarstvo DUNAVSKI LLOYD-SISAK d.o.o. Antuna Cuvaja 16/II,44000 Sisak</izvorni_sadrzaj>
    <derivirana_varijabla naziv="DomainObject.Predmet.StrankaWithAdress_1">Hrvatsko riječno brodarstvo DUNAVSKI LLOYD-SISAK d.o.o. Antuna Cuvaja 16/II,44000 Sisak</derivirana_varijabla>
  </DomainObject.Predmet.StrankaWithAdress>
  <DomainObject.Predmet.StrankaWithAdressOIB>
    <izvorni_sadrzaj>Hrvatsko riječno brodarstvo DUNAVSKI LLOYD-SISAK d.o.o., OIB 01792089470, Antuna Cuvaja 16/II,44000 Sisak</izvorni_sadrzaj>
    <derivirana_varijabla naziv="DomainObject.Predmet.StrankaWithAdressOIB_1">Hrvatsko riječno brodarstvo DUNAVSKI LLOYD-SISAK d.o.o., OIB 01792089470, Antuna Cuvaja 16/II,44000 Sisak</derivirana_varijabla>
  </DomainObject.Predmet.StrankaWithAdressOIB>
  <DomainObject.Predmet.StrankaNazivFormated>
    <izvorni_sadrzaj>Hrvatsko riječno brodarstvo DUNAVSKI LLOYD-SISAK d.o.o.</izvorni_sadrzaj>
    <derivirana_varijabla naziv="DomainObject.Predmet.StrankaNazivFormated_1">Hrvatsko riječno brodarstvo DUNAVSKI LLOYD-SISAK d.o.o.</derivirana_varijabla>
  </DomainObject.Predmet.StrankaNazivFormated>
  <DomainObject.Predmet.StrankaNazivFormatedOIB>
    <izvorni_sadrzaj>Hrvatsko riječno brodarstvo DUNAVSKI LLOYD-SISAK d.o.o., OIB 01792089470</izvorni_sadrzaj>
    <derivirana_varijabla naziv="DomainObject.Predmet.StrankaNazivFormatedOIB_1">Hrvatsko riječno brodarstvo DUNAVSKI LLOYD-SISAK d.o.o., OIB 01792089470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Hrvatsko riječno brodarstvo DUNAVSKI LLOYD-SISAK d.o.o.</item>
    </izvorni_sadrzaj>
    <derivirana_varijabla naziv="DomainObject.Predmet.StrankaListFormated_1">
      <item>Hrvatsko riječno brodarstvo DUNAVSKI LLOYD-SISAK d.o.o.</item>
    </derivirana_varijabla>
  </DomainObject.Predmet.StrankaListFormated>
  <DomainObject.Predmet.StrankaListFormatedOIB>
    <izvorni_sadrzaj>
      <item>Hrvatsko riječno brodarstvo DUNAVSKI LLOYD-SISAK d.o.o., OIB 01792089470</item>
    </izvorni_sadrzaj>
    <derivirana_varijabla naziv="DomainObject.Predmet.StrankaListFormatedOIB_1">
      <item>Hrvatsko riječno brodarstvo DUNAVSKI LLOYD-SISAK d.o.o., OIB 01792089470</item>
    </derivirana_varijabla>
  </DomainObject.Predmet.StrankaListFormatedOIB>
  <DomainObject.Predmet.StrankaListFormatedWithAdress>
    <izvorni_sadrzaj>
      <item>Hrvatsko riječno brodarstvo DUNAVSKI LLOYD-SISAK d.o.o., Antuna Cuvaja 16/II, 44000 Sisak</item>
    </izvorni_sadrzaj>
    <derivirana_varijabla naziv="DomainObject.Predmet.StrankaListFormatedWithAdress_1">
      <item>Hrvatsko riječno brodarstvo DUNAVSKI LLOYD-SISAK d.o.o., Antuna Cuvaja 16/II, 44000 Sisak</item>
    </derivirana_varijabla>
  </DomainObject.Predmet.StrankaListFormatedWithAdress>
  <DomainObject.Predmet.StrankaListFormatedWithAdressOIB>
    <izvorni_sadrzaj>
      <item>Hrvatsko riječno brodarstvo DUNAVSKI LLOYD-SISAK d.o.o., OIB 01792089470, Antuna Cuvaja 16/II, 44000 Sisak</item>
    </izvorni_sadrzaj>
    <derivirana_varijabla naziv="DomainObject.Predmet.StrankaListFormatedWithAdressOIB_1">
      <item>Hrvatsko riječno brodarstvo DUNAVSKI LLOYD-SISAK d.o.o., OIB 01792089470, Antuna Cuvaja 16/II, 44000 Sisak</item>
    </derivirana_varijabla>
  </DomainObject.Predmet.StrankaListFormatedWithAdressOIB>
  <DomainObject.Predmet.StrankaListNazivFormated>
    <izvorni_sadrzaj>
      <item>Hrvatsko riječno brodarstvo DUNAVSKI LLOYD-SISAK d.o.o.</item>
    </izvorni_sadrzaj>
    <derivirana_varijabla naziv="DomainObject.Predmet.StrankaListNazivFormated_1">
      <item>Hrvatsko riječno brodarstvo DUNAVSKI LLOYD-SISAK d.o.o.</item>
    </derivirana_varijabla>
  </DomainObject.Predmet.StrankaListNazivFormated>
  <DomainObject.Predmet.StrankaListNazivFormatedOIB>
    <izvorni_sadrzaj>
      <item>Hrvatsko riječno brodarstvo DUNAVSKI LLOYD-SISAK d.o.o., OIB 01792089470</item>
    </izvorni_sadrzaj>
    <derivirana_varijabla naziv="DomainObject.Predmet.StrankaListNazivFormatedOIB_1">
      <item>Hrvatsko riječno brodarstvo DUNAVSKI LLOYD-SISAK d.o.o., OIB 01792089470</item>
    </derivirana_varijabla>
  </DomainObject.Predmet.StrankaListNazivFormatedOIB>
  <DomainObject.Predmet.ProtuStrankaListFormated>
    <izvorni_sadrzaj>
      <item>Hrvatsko riječno brodarstvo DUNAVSKI LLOYD-SISAK d.o.o.</item>
    </izvorni_sadrzaj>
    <derivirana_varijabla naziv="DomainObject.Predmet.ProtuStrankaListFormated_1">
      <item>Hrvatsko riječno brodarstvo DUNAVSKI LLOYD-SISAK d.o.o.</item>
    </derivirana_varijabla>
  </DomainObject.Predmet.ProtuStrankaListFormated>
  <DomainObject.Predmet.ProtuStrankaListFormatedOIB>
    <izvorni_sadrzaj>
      <item>Hrvatsko riječno brodarstvo DUNAVSKI LLOYD-SISAK d.o.o., OIB 01792089470</item>
    </izvorni_sadrzaj>
    <derivirana_varijabla naziv="DomainObject.Predmet.ProtuStrankaListFormatedOIB_1">
      <item>Hrvatsko riječno brodarstvo DUNAVSKI LLOYD-SISAK d.o.o., OIB 01792089470</item>
    </derivirana_varijabla>
  </DomainObject.Predmet.ProtuStrankaListFormatedOIB>
  <DomainObject.Predmet.ProtuStrankaListFormatedWithAdress>
    <izvorni_sadrzaj>
      <item>Hrvatsko riječno brodarstvo DUNAVSKI LLOYD-SISAK d.o.o., Antuna Cuvaja 16/II, 44000 Sisak</item>
    </izvorni_sadrzaj>
    <derivirana_varijabla naziv="DomainObject.Predmet.ProtuStrankaListFormatedWithAdress_1">
      <item>Hrvatsko riječno brodarstvo DUNAVSKI LLOYD-SISAK d.o.o., Antuna Cuvaja 16/II, 44000 Sisak</item>
    </derivirana_varijabla>
  </DomainObject.Predmet.ProtuStrankaListFormatedWithAdress>
  <DomainObject.Predmet.ProtuStrankaListFormatedWithAdressOIB>
    <izvorni_sadrzaj>
      <item>Hrvatsko riječno brodarstvo DUNAVSKI LLOYD-SISAK d.o.o., OIB 01792089470, Antuna Cuvaja 16/II, 44000 Sisak</item>
    </izvorni_sadrzaj>
    <derivirana_varijabla naziv="DomainObject.Predmet.ProtuStrankaListFormatedWithAdressOIB_1">
      <item>Hrvatsko riječno brodarstvo DUNAVSKI LLOYD-SISAK d.o.o., OIB 01792089470, Antuna Cuvaja 16/II, 44000 Sisak</item>
    </derivirana_varijabla>
  </DomainObject.Predmet.ProtuStrankaListFormatedWithAdressOIB>
  <DomainObject.Predmet.ProtuStrankaListNazivFormated>
    <izvorni_sadrzaj>
      <item>Hrvatsko riječno brodarstvo DUNAVSKI LLOYD-SISAK d.o.o.</item>
    </izvorni_sadrzaj>
    <derivirana_varijabla naziv="DomainObject.Predmet.ProtuStrankaListNazivFormated_1">
      <item>Hrvatsko riječno brodarstvo DUNAVSKI LLOYD-SISAK d.o.o.</item>
    </derivirana_varijabla>
  </DomainObject.Predmet.ProtuStrankaListNazivFormated>
  <DomainObject.Predmet.ProtuStrankaListNazivFormatedOIB>
    <izvorni_sadrzaj>
      <item>Hrvatsko riječno brodarstvo DUNAVSKI LLOYD-SISAK d.o.o., OIB 01792089470</item>
    </izvorni_sadrzaj>
    <derivirana_varijabla naziv="DomainObject.Predmet.ProtuStrankaListNazivFormatedOIB_1">
      <item>Hrvatsko riječno brodarstvo DUNAVSKI LLOYD-SISAK d.o.o., OIB 01792089470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Stpn-74/2015-25</izvorni_sadrzaj>
    <derivirana_varijabla naziv="DomainObject.PoslovniBrojDokumenta_1">Stpn-74/2015-25</derivirana_varijabla>
  </DomainObject.PoslovniBrojDokumenta>
  <DomainObject.Predmet.StrankaIDrugi>
    <izvorni_sadrzaj>Hrvatsko riječno brodarstvo DUNAVSKI LLOYD-SISAK d.o.o.</izvorni_sadrzaj>
    <derivirana_varijabla naziv="DomainObject.Predmet.StrankaIDrugi_1">Hrvatsko riječno brodarstvo DUNAVSKI LLOYD-SISAK d.o.o.</derivirana_varijabla>
  </DomainObject.Predmet.StrankaIDrugi>
  <DomainObject.Predmet.ProtustrankaIDrugi>
    <izvorni_sadrzaj>Hrvatsko riječno brodarstvo DUNAVSKI LLOYD-SISAK d.o.o.</izvorni_sadrzaj>
    <derivirana_varijabla naziv="DomainObject.Predmet.ProtustrankaIDrugi_1">Hrvatsko riječno brodarstvo DUNAVSKI LLOYD-SISAK d.o.o.</derivirana_varijabla>
  </DomainObject.Predmet.ProtustrankaIDrugi>
  <DomainObject.Predmet.StrankaIDrugiAdressOIB>
    <izvorni_sadrzaj>Hrvatsko riječno brodarstvo DUNAVSKI LLOYD-SISAK d.o.o., OIB 01792089470, Antuna Cuvaja 16/II, 44000 Sisak</izvorni_sadrzaj>
    <derivirana_varijabla naziv="DomainObject.Predmet.StrankaIDrugiAdressOIB_1">Hrvatsko riječno brodarstvo DUNAVSKI LLOYD-SISAK d.o.o., OIB 01792089470, Antuna Cuvaja 16/II, 44000 Sisak</derivirana_varijabla>
  </DomainObject.Predmet.StrankaIDrugiAdressOIB>
  <DomainObject.Predmet.ProtustrankaIDrugiAdressOIB>
    <izvorni_sadrzaj>Hrvatsko riječno brodarstvo DUNAVSKI LLOYD-SISAK d.o.o., OIB 01792089470, Antuna Cuvaja 16/II, 44000 Sisak</izvorni_sadrzaj>
    <derivirana_varijabla naziv="DomainObject.Predmet.ProtustrankaIDrugiAdressOIB_1">Hrvatsko riječno brodarstvo DUNAVSKI LLOYD-SISAK d.o.o., OIB 01792089470, Antuna Cuvaja 16/II,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riječno brodarstvo DUNAVSKI LLOYD-SISAK d.o.o.</item>
      <item>Hrvatsko riječno brodarstvo DUNAVSKI LLOYD-SISAK d.o.o.</item>
    </izvorni_sadrzaj>
    <derivirana_varijabla naziv="DomainObject.Predmet.SudioniciListNaziv_1">
      <item>Hrvatsko riječno brodarstvo DUNAVSKI LLOYD-SISAK d.o.o.</item>
      <item>Hrvatsko riječno brodarstvo DUNAVSKI LLOYD-SISAK d.o.o.</item>
    </derivirana_varijabla>
  </DomainObject.Predmet.SudioniciListNaziv>
  <DomainObject.Predmet.SudioniciListAdressOIB>
    <izvorni_sadrzaj>
      <item>Hrvatsko riječno brodarstvo DUNAVSKI LLOYD-SISAK d.o.o., OIB 01792089470, Antuna Cuvaja 16/II,44000 Sisak</item>
      <item>Hrvatsko riječno brodarstvo DUNAVSKI LLOYD-SISAK d.o.o., OIB 01792089470, Antuna Cuvaja 16/II,44000 Sisak</item>
    </izvorni_sadrzaj>
    <derivirana_varijabla naziv="DomainObject.Predmet.SudioniciListAdressOIB_1">
      <item>Hrvatsko riječno brodarstvo DUNAVSKI LLOYD-SISAK d.o.o., OIB 01792089470, Antuna Cuvaja 16/II,44000 Sisak</item>
      <item>Hrvatsko riječno brodarstvo DUNAVSKI LLOYD-SISAK d.o.o., OIB 01792089470, Antuna Cuvaja 16/II,44000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01792089470</item>
      <item>, OIB 01792089470</item>
    </izvorni_sadrzaj>
    <derivirana_varijabla naziv="DomainObject.Predmet.SudioniciListNazivOIB_1">
      <item>, OIB 01792089470</item>
      <item>, OIB 01792089470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16A9D-D239-4775-96CB-5A838EA35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20</properties:Pages>
  <properties:Words>7181</properties:Words>
  <properties:Characters>40759</properties:Characters>
  <properties:Lines>794</properties:Lines>
  <properties:Paragraphs>209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48404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2016-07-13T12:25:00Z</dcterms:created>
  <dc:creator>radicn</dc:creator>
  <cp:lastModifiedBy>Tatjana Slaviček</cp:lastModifiedBy>
  <cp:lastPrinted>2016-07-14T05:23:00Z</cp:lastPrinted>
  <dcterms:modified xmlns:xsi="http://www.w3.org/2001/XMLSchema-instance" xsi:type="dcterms:W3CDTF">2016-07-14T08:32:00Z</dcterms:modified>
  <cp:revision>15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Stpn-74/2015-25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