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ef52" w14:paraId="a1bef52"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963A92">
        <w:t>6443</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963A92">
        <w:rPr>
          <w:rFonts w:cs="Times New Roman" w:eastAsia="Times New Roman"/>
          <w:szCs w:val="20"/>
          <w:lang w:eastAsia="hr-HR"/>
        </w:rPr>
        <w:t>MH PROIN d.o.o., (OIB: 27241262628</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963A92">
        <w:rPr>
          <w:rFonts w:cs="Times New Roman" w:eastAsia="Times New Roman"/>
          <w:szCs w:val="20"/>
          <w:lang w:eastAsia="hr-HR"/>
        </w:rPr>
        <w:t>3.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963A92">
        <w:rPr>
          <w:rFonts w:cs="Times New Roman" w:eastAsia="Times New Roman"/>
          <w:szCs w:val="24"/>
          <w:lang w:eastAsia="hr-HR"/>
        </w:rPr>
        <w:t>3.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19E" w:rsidP="00612636"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963A92">
      <w:t>6443</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66C76"/>
    <w:rsid w:val="000C58B3"/>
    <w:rsid w:val="000D6E37"/>
    <w:rsid w:val="001032F4"/>
    <w:rsid w:val="00131E95"/>
    <w:rsid w:val="0019711A"/>
    <w:rsid w:val="001A1D04"/>
    <w:rsid w:val="002134FC"/>
    <w:rsid w:val="00457EF8"/>
    <w:rsid w:val="0051019E"/>
    <w:rsid w:val="00612636"/>
    <w:rsid w:val="006E6A88"/>
    <w:rsid w:val="00721C2C"/>
    <w:rsid w:val="00773500"/>
    <w:rsid w:val="007867D2"/>
    <w:rsid w:val="007A1913"/>
    <w:rsid w:val="007C124B"/>
    <w:rsid w:val="007E4EB5"/>
    <w:rsid w:val="00950F54"/>
    <w:rsid w:val="00963A92"/>
    <w:rsid w:val="009B76B8"/>
    <w:rsid w:val="00A47FBB"/>
    <w:rsid w:val="00A53DC3"/>
    <w:rsid w:val="00A6039E"/>
    <w:rsid w:val="00B25F68"/>
    <w:rsid w:val="00B4105F"/>
    <w:rsid w:val="00BF02FF"/>
    <w:rsid w:val="00C5122F"/>
    <w:rsid w:val="00CA63C1"/>
    <w:rsid w:val="00D05353"/>
    <w:rsid w:val="00D33F38"/>
    <w:rsid w:val="00D90085"/>
    <w:rsid w:val="00EB2D95"/>
    <w:rsid w:val="00ED29BC"/>
    <w:rsid w:val="00F40CA7"/>
    <w:rsid w:val="00F74D29"/>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51019E"/>
    <w:rPr>
      <w:color w:val="808080"/>
      <w:bdr w:space="0" w:sz="0" w:color="auto" w:val="none"/>
      <w:shd w:fill="auto" w:color="auto" w:val="clear"/>
    </w:rPr>
  </w:style>
  <w:style w:customStyle="true" w:styleId="eSPISCCParagraphDefaultFont" w:type="character">
    <w:name w:val="eSPIS_CC_Paragraph Default Font"/>
    <w:basedOn w:val="Zadanifontodlomka"/>
    <w:rsid w:val="005101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19E"/>
    <w:rPr>
      <w:bdr w:space="0" w:sz="0" w:color="auto" w:val="none"/>
      <w:shd w:fill="FFFFCC" w:color="auto" w:val="clear"/>
      <w:lang w:val="hr-HR"/>
    </w:rPr>
  </w:style>
  <w:style w:customStyle="true" w:styleId="PozadinaSvijetloCrvena" w:type="character">
    <w:name w:val="Pozadina_SvijetloCrvena"/>
    <w:basedOn w:val="eSPISCCParagraphDefaultFont"/>
    <w:rsid w:val="005101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1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51019E"/>
    <w:rPr>
      <w:color w:val="808080"/>
      <w:bdr w:color="auto" w:space="0" w:sz="0" w:val="none"/>
      <w:shd w:color="auto" w:fill="auto" w:val="clear"/>
    </w:rPr>
  </w:style>
  <w:style w:customStyle="1" w:styleId="eSPISCCParagraphDefaultFont" w:type="character">
    <w:name w:val="eSPIS_CC_Paragraph Default Font"/>
    <w:basedOn w:val="Zadanifontodlomka"/>
    <w:rsid w:val="005101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19E"/>
    <w:rPr>
      <w:bdr w:color="auto" w:space="0" w:sz="0" w:val="none"/>
      <w:shd w:color="auto" w:fill="FFFFCC" w:val="clear"/>
      <w:lang w:val="hr-HR"/>
    </w:rPr>
  </w:style>
  <w:style w:customStyle="1" w:styleId="PozadinaSvijetloCrvena" w:type="character">
    <w:name w:val="Pozadina_SvijetloCrvena"/>
    <w:basedOn w:val="eSPISCCParagraphDefaultFont"/>
    <w:rsid w:val="005101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1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082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6443</izvorni_sadrzaj>
    <derivirana_varijabla naziv="DomainObject.Predmet.Broj_1">6443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St-6443/2015</izvorni_sadrzaj>
    <derivirana_varijabla naziv="DomainObject.Predmet.OznakaBroj_1">St-6443/2015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MH PROIN d.o.o. zastupanog po punomoćniku DAMIR KOVAČIĆ; Đurđa Vlašec</izvorni_sadrzaj>
    <derivirana_varijabla naziv="DomainObject.Predmet.ProtustrankaFormated_1">  MH PROIN d.o.o. zastupanog po punomoćniku DAMIR KOVAČIĆ; Đurđa Vlašec</derivirana_varijabla>
  </DomainObject.Predmet.ProtustrankaFormated>
  <DomainObject.Predmet.ProtustrankaFormatedOIB>
    <izvorni_sadrzaj>  MH PROIN d.o.o., OIB 27241262628 zastupanog po punomoćniku DAMIR KOVAČIĆ; Đurđa Vlašec</izvorni_sadrzaj>
    <derivirana_varijabla naziv="DomainObject.Predmet.ProtustrankaFormatedOIB_1">  MH PROIN d.o.o., OIB 27241262628 zastupanog po punomoćniku DAMIR KOVAČIĆ; Đurđa Vlašec</derivirana_varijabla>
  </DomainObject.Predmet.ProtustrankaFormatedOIB>
  <DomainObject.Predmet.ProtustrankaFormatedWithAdress>
    <izvorni_sadrzaj> MH PROIN d.o.o., Zadvorci 17, 10020 Odranski Obrež zastupanog po punomoćniku DAMIR KOVAČIĆ; Đurđa Vlašec</izvorni_sadrzaj>
    <derivirana_varijabla naziv="DomainObject.Predmet.ProtustrankaFormatedWithAdress_1"> MH PROIN d.o.o., Zadvorci 17, 10020 Odranski Obrež zastupanog po punomoćniku DAMIR KOVAČIĆ; Đurđa Vlašec</derivirana_varijabla>
  </DomainObject.Predmet.ProtustrankaFormatedWithAdress>
  <DomainObject.Predmet.ProtustrankaFormatedWithAdressOIB>
    <izvorni_sadrzaj> MH PROIN d.o.o., OIB 27241262628, Zadvorci 17, 10020 Odranski Obrež zastupanog po punomoćniku DAMIR KOVAČIĆ; Đurđa Vlašec</izvorni_sadrzaj>
    <derivirana_varijabla naziv="DomainObject.Predmet.ProtustrankaFormatedWithAdressOIB_1"> MH PROIN d.o.o., OIB 27241262628, Zadvorci 17, 10020 Odranski Obrež zastupanog po punomoćniku DAMIR KOVAČIĆ; Đurđa Vlašec</derivirana_varijabla>
  </DomainObject.Predmet.ProtustrankaFormatedWithAdressOIB>
  <DomainObject.Predmet.ProtustrankaWithAdress>
    <izvorni_sadrzaj>MH PROIN d.o.o. Zadvorci 17, 10020 Odranski Obrež</izvorni_sadrzaj>
    <derivirana_varijabla naziv="DomainObject.Predmet.ProtustrankaWithAdress_1">MH PROIN d.o.o. Zadvorci 17, 10020 Odranski Obrež</derivirana_varijabla>
  </DomainObject.Predmet.ProtustrankaWithAdress>
  <DomainObject.Predmet.ProtustrankaWithAdressOIB>
    <izvorni_sadrzaj>MH PROIN d.o.o., OIB 27241262628, Zadvorci 17, 10020 Odranski Obrež</izvorni_sadrzaj>
    <derivirana_varijabla naziv="DomainObject.Predmet.ProtustrankaWithAdressOIB_1">MH PROIN d.o.o., OIB 27241262628, Zadvorci 17, 10020 Odranski Obrež</derivirana_varijabla>
  </DomainObject.Predmet.ProtustrankaWithAdressOIB>
  <DomainObject.Predmet.ProtustrankaNazivFormated>
    <izvorni_sadrzaj>MH PROIN d.o.o.</izvorni_sadrzaj>
    <derivirana_varijabla naziv="DomainObject.Predmet.ProtustrankaNazivFormated_1">MH PROIN d.o.o.</derivirana_varijabla>
  </DomainObject.Predmet.ProtustrankaNazivFormated>
  <DomainObject.Predmet.ProtustrankaNazivFormatedOIB>
    <izvorni_sadrzaj>MH PROIN d.o.o., OIB 27241262628</izvorni_sadrzaj>
    <derivirana_varijabla naziv="DomainObject.Predmet.ProtustrankaNazivFormatedOIB_1">MH PROIN d.o.o., OIB 27241262628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MH PROIN d.o.o. zastupanog po punomoćniku DAMIR KOVAČIĆ; Đurđa Vlašec</item>
    </izvorni_sadrzaj>
    <derivirana_varijabla naziv="DomainObject.Predmet.ProtuStrankaListFormated_1">
      <item>MH PROIN d.o.o. zastupanog po punomoćniku DAMIR KOVAČIĆ; Đurđa Vlašec</item>
    </derivirana_varijabla>
  </DomainObject.Predmet.ProtuStrankaListFormated>
  <DomainObject.Predmet.ProtuStrankaListFormatedOIB>
    <izvorni_sadrzaj>
      <item>MH PROIN d.o.o., OIB 27241262628 zastupanog po punomoćniku DAMIR KOVAČIĆ; Đurđa Vlašec</item>
    </izvorni_sadrzaj>
    <derivirana_varijabla naziv="DomainObject.Predmet.ProtuStrankaListFormatedOIB_1">
      <item>MH PROIN d.o.o., OIB 27241262628 zastupanog po punomoćniku DAMIR KOVAČIĆ; Đurđa Vlašec</item>
    </derivirana_varijabla>
  </DomainObject.Predmet.ProtuStrankaListFormatedOIB>
  <DomainObject.Predmet.ProtuStrankaListFormatedWithAdress>
    <izvorni_sadrzaj>
      <item>MH PROIN d.o.o., Zadvorci 17, 10020 Odranski Obrež zastupanog po punomoćniku DAMIR KOVAČIĆ; Đurđa Vlašec</item>
    </izvorni_sadrzaj>
    <derivirana_varijabla naziv="DomainObject.Predmet.ProtuStrankaListFormatedWithAdress_1">
      <item>MH PROIN d.o.o., Zadvorci 17, 10020 Odranski Obrež zastupanog po punomoćniku DAMIR KOVAČIĆ; Đurđa Vlašec</item>
    </derivirana_varijabla>
  </DomainObject.Predmet.ProtuStrankaListFormatedWithAdress>
  <DomainObject.Predmet.ProtuStrankaListFormatedWithAdressOIB>
    <izvorni_sadrzaj>
      <item>MH PROIN d.o.o., OIB 27241262628, Zadvorci 17, 10020 Odranski Obrež zastupanog po punomoćniku DAMIR KOVAČIĆ; Đurđa Vlašec</item>
    </izvorni_sadrzaj>
    <derivirana_varijabla naziv="DomainObject.Predmet.ProtuStrankaListFormatedWithAdressOIB_1">
      <item>MH PROIN d.o.o., OIB 27241262628, Zadvorci 17, 10020 Odranski Obrež zastupanog po punomoćniku DAMIR KOVAČIĆ; Đurđa Vlašec</item>
    </derivirana_varijabla>
  </DomainObject.Predmet.ProtuStrankaListFormatedWithAdressOIB>
  <DomainObject.Predmet.ProtuStrankaListNazivFormated>
    <izvorni_sadrzaj>
      <item>MH PROIN d.o.o.</item>
    </izvorni_sadrzaj>
    <derivirana_varijabla naziv="DomainObject.Predmet.ProtuStrankaListNazivFormated_1">
      <item>MH PROIN d.o.o.</item>
    </derivirana_varijabla>
  </DomainObject.Predmet.ProtuStrankaListNazivFormated>
  <DomainObject.Predmet.ProtuStrankaListNazivFormatedOIB>
    <izvorni_sadrzaj>
      <item>MH PROIN d.o.o., OIB 27241262628</item>
    </izvorni_sadrzaj>
    <derivirana_varijabla naziv="DomainObject.Predmet.ProtuStrankaListNazivFormatedOIB_1">
      <item>MH PROIN d.o.o., OIB 27241262628</item>
    </derivirana_varijabla>
  </DomainObject.Predmet.ProtuStrankaListNazivFormatedOIB>
  <DomainObject.Predmet.OstaliListFormated>
    <izvorni_sadrzaj>
      <item>Đurđa Vlašec punomoćnik sudionika u postupku MH PROIN d.o.o.</item>
      <item>DAMIR KOVAČIĆ punomoćnik sudionika u postupku MH PROIN d.o.o.</item>
    </izvorni_sadrzaj>
    <derivirana_varijabla naziv="DomainObject.Predmet.OstaliListFormated_1">
      <item>Đurđa Vlašec punomoćnik sudionika u postupku MH PROIN d.o.o.</item>
      <item>DAMIR KOVAČIĆ punomoćnik sudionika u postupku MH PROIN d.o.o.</item>
    </derivirana_varijabla>
  </DomainObject.Predmet.OstaliListFormated>
  <DomainObject.Predmet.OstaliListFormatedOIB>
    <izvorni_sadrzaj>
      <item>Đurđa Vlašec, OIB 73429926137 punomoćnik sudionika u postupku MH PROIN d.o.o.</item>
      <item>DAMIR KOVAČIĆ, OIB 62313698506 punomoćnik sudionika u postupku MH PROIN d.o.o.</item>
    </izvorni_sadrzaj>
    <derivirana_varijabla naziv="DomainObject.Predmet.OstaliListFormatedOIB_1">
      <item>Đurđa Vlašec, OIB 73429926137 punomoćnik sudionika u postupku MH PROIN d.o.o.</item>
      <item>DAMIR KOVAČIĆ, OIB 62313698506 punomoćnik sudionika u postupku MH PROIN d.o.o.</item>
    </derivirana_varijabla>
  </DomainObject.Predmet.OstaliListFormatedOIB>
  <DomainObject.Predmet.OstaliListFormatedWithAdress>
    <izvorni_sadrzaj>
      <item>Đurđa Vlašec, Zadvorci 17, 10020 Odranski Obrež punomoćnik sudionika u postupku MH PROIN d.o.o.</item>
      <item>DAMIR KOVAČIĆ, Podlubnik 272, Skofja Loka punomoćnik sudionika u postupku MH PROIN d.o.o.</item>
    </izvorni_sadrzaj>
    <derivirana_varijabla naziv="DomainObject.Predmet.OstaliListFormatedWithAdress_1">
      <item>Đurđa Vlašec, Zadvorci 17, 10020 Odranski Obrež punomoćnik sudionika u postupku MH PROIN d.o.o.</item>
      <item>DAMIR KOVAČIĆ, Podlubnik 272, Skofja Loka punomoćnik sudionika u postupku MH PROIN d.o.o.</item>
    </derivirana_varijabla>
  </DomainObject.Predmet.OstaliListFormatedWithAdress>
  <DomainObject.Predmet.OstaliListFormatedWithAdressOIB>
    <izvorni_sadrzaj>
      <item>Đurđa Vlašec, OIB 73429926137, Zadvorci 17, 10020 Odranski Obrež punomoćnik sudionika u postupku MH PROIN d.o.o.</item>
      <item>DAMIR KOVAČIĆ, OIB 62313698506, Podlubnik 272, Skofja Loka punomoćnik sudionika u postupku MH PROIN d.o.o.</item>
    </izvorni_sadrzaj>
    <derivirana_varijabla naziv="DomainObject.Predmet.OstaliListFormatedWithAdressOIB_1">
      <item>Đurđa Vlašec, OIB 73429926137, Zadvorci 17, 10020 Odranski Obrež punomoćnik sudionika u postupku MH PROIN d.o.o.</item>
      <item>DAMIR KOVAČIĆ, OIB 62313698506, Podlubnik 272, Skofja Loka punomoćnik sudionika u postupku MH PROIN d.o.o.</item>
    </derivirana_varijabla>
  </DomainObject.Predmet.OstaliListFormatedWithAdressOIB>
  <DomainObject.Predmet.OstaliListNazivFormated>
    <izvorni_sadrzaj>
      <item>Đurđa Vlašec</item>
      <item>DAMIR KOVAČIĆ</item>
    </izvorni_sadrzaj>
    <derivirana_varijabla naziv="DomainObject.Predmet.OstaliListNazivFormated_1">
      <item>Đurđa Vlašec</item>
      <item>DAMIR KOVAČIĆ</item>
    </derivirana_varijabla>
  </DomainObject.Predmet.OstaliListNazivFormated>
  <DomainObject.Predmet.OstaliListNazivFormatedOIB>
    <izvorni_sadrzaj>
      <item>Đurđa Vlašec, OIB 73429926137</item>
      <item>DAMIR KOVAČIĆ, OIB 62313698506</item>
    </izvorni_sadrzaj>
    <derivirana_varijabla naziv="DomainObject.Predmet.OstaliListNazivFormatedOIB_1">
      <item>Đurđa Vlašec, OIB 73429926137</item>
      <item>DAMIR KOVAČIĆ, OIB 62313698506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MH PROIN d.o.o.</izvorni_sadrzaj>
    <derivirana_varijabla naziv="DomainObject.Predmet.ProtustrankaIDrugi_1">MH PROIN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MH PROIN d.o.o., OIB 27241262628, Zadvorci 17, 10020 Odranski Obrež</izvorni_sadrzaj>
    <derivirana_varijabla naziv="DomainObject.Predmet.ProtustrankaIDrugiAdressOIB_1">MH PROIN d.o.o., OIB 27241262628, Zadvorci 17,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MH PROIN d.o.o.</item>
      <item>Đurđa Vlašec</item>
      <item>DAMIR KOVAČIĆ</item>
    </izvorni_sadrzaj>
    <derivirana_varijabla naziv="DomainObject.Predmet.SudioniciListNaziv_1">
      <item>FINA Regionalni centar Zagreb</item>
      <item>MH PROIN d.o.o.</item>
      <item>Đurđa Vlašec</item>
      <item>DAMIR KOVAČIĆ</item>
    </derivirana_varijabla>
  </DomainObject.Predmet.SudioniciListNaziv>
  <DomainObject.Predmet.SudioniciListAdressOIB>
    <izvorni_sadrzaj>
      <item>FINA Regionalni centar Zagreb, OIB 85821130368, Trg svibanjskih žrtava 1995. 1,10000 Zagreb</item>
      <item>MH PROIN d.o.o., OIB 27241262628, Zadvorci 17,10020 Odranski Obrež</item>
      <item>Đurđa Vlašec, OIB 73429926137, Zadvorci 17,10020 Odranski Obrež</item>
      <item>DAMIR KOVAČIĆ, OIB 62313698506, Podlubnik 272,Skofja Loka</item>
    </izvorni_sadrzaj>
    <derivirana_varijabla naziv="DomainObject.Predmet.SudioniciListAdressOIB_1">
      <item>FINA Regionalni centar Zagreb, OIB 85821130368, Trg svibanjskih žrtava 1995. 1,10000 Zagreb</item>
      <item>MH PROIN d.o.o., OIB 27241262628, Zadvorci 17,10020 Odranski Obrež</item>
      <item>Đurđa Vlašec, OIB 73429926137, Zadvorci 17,10020 Odranski Obrež</item>
      <item>DAMIR KOVAČIĆ, OIB 62313698506, Podlubnik 272,Skofja Loka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27241262628</item>
      <item>, OIB 73429926137</item>
      <item>, OIB 62313698506</item>
    </izvorni_sadrzaj>
    <derivirana_varijabla naziv="DomainObject.Predmet.SudioniciListNazivOIB_1">
      <item>, OIB 85821130368</item>
      <item>, OIB 27241262628</item>
      <item>, OIB 73429926137</item>
      <item>, OIB 62313698506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1931</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2016-01-29T13:45:00Z</dcterms:created>
  <dc:creator>Ivana Manestar</dc:creator>
  <cp:lastModifiedBy>Ksenija Nol</cp:lastModifiedBy>
  <cp:lastPrinted>2016-02-04T07:35:00Z</cp:lastPrinted>
  <dcterms:modified xmlns:xsi="http://www.w3.org/2001/XMLSchema-instance" xsi:type="dcterms:W3CDTF">2016-02-04T07:35:00Z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