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a4e56" w14:paraId="55a4e56" w:rsidRDefault="00140E3E" w:rsidP="00607973" w:rsidR="00140E3E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660A80">
        <w:t>5410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B3C30">
        <w:t>1</w:t>
      </w:r>
      <w:r w:rsidR="000B3BDD">
        <w:t>1</w:t>
      </w:r>
      <w:r w:rsidR="0080271E">
        <w:t>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1F3C60" w:rsidR="001F3C60">
      <w:pPr>
        <w:jc w:val="both"/>
      </w:pPr>
      <w:r>
        <w:t xml:space="preserve">   </w:t>
      </w:r>
      <w:r w:rsidR="00C537B2">
        <w:t xml:space="preserve">I     </w:t>
      </w:r>
      <w:r>
        <w:t xml:space="preserve">Za dužnika </w:t>
      </w:r>
      <w:r w:rsidR="001F3C60">
        <w:t>S-M PLAST d.o.o. Zagreb, Breza 36a, OIB: 04332248879.</w:t>
      </w:r>
    </w:p>
    <w:p w:rsidRDefault="005E40C7" w:rsidP="005E40C7" w:rsidR="005E40C7">
      <w:pPr>
        <w:jc w:val="both"/>
      </w:pPr>
    </w:p>
    <w:p w:rsidRDefault="00485B22" w:rsidP="00485B22" w:rsidR="00485B22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660A80">
        <w:t>44.224,10</w:t>
      </w:r>
      <w:r w:rsidR="003A6C0F">
        <w:t xml:space="preserve"> </w:t>
      </w:r>
      <w:r w:rsidR="00E97637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5B3C30">
        <w:t>1</w:t>
      </w:r>
      <w:r w:rsidR="000B3BDD">
        <w:t>1</w:t>
      </w:r>
      <w:r w:rsidR="0080271E">
        <w:t>. veljače</w:t>
      </w:r>
      <w:r w:rsidR="00361F1A">
        <w:t xml:space="preserve"> 2016.</w:t>
      </w:r>
    </w:p>
    <w:p w:rsidRDefault="000C0C22" w:rsidP="00CF23FE" w:rsidR="00C65C3E" w:rsidRPr="003D78D9">
      <w:pPr>
        <w:jc w:val="center"/>
      </w:pPr>
      <w:r>
        <w:t xml:space="preserve">                                                                                        </w:t>
      </w:r>
      <w:r w:rsidR="007C06E5">
        <w:t xml:space="preserve">                                                                                        </w:t>
      </w:r>
      <w:r w:rsidR="004914D6">
        <w:t xml:space="preserve">                                                                                        </w:t>
      </w:r>
      <w:r w:rsidR="00D47D42">
        <w:t xml:space="preserve">                                                                                        </w:t>
      </w:r>
      <w:r w:rsidR="00196692">
        <w:t xml:space="preserve">                                                                                        </w:t>
      </w:r>
      <w:r w:rsidR="0065757B">
        <w:t xml:space="preserve">                                                                                        </w:t>
      </w:r>
      <w:r w:rsidR="000B3BDD">
        <w:t xml:space="preserve">                                                                                        </w:t>
      </w:r>
      <w:r w:rsidR="00C65C3E">
        <w:t xml:space="preserve">                                                                                        </w:t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65C3E" w:rsidRPr="003D78D9">
        <w:t xml:space="preserve">SUDAC: </w:t>
      </w:r>
    </w:p>
    <w:p w:rsidRDefault="00C65C3E" w:rsidP="00CF23FE" w:rsidR="00C65C3E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C65C3E" w:rsidP="00CF23FE" w:rsidR="00C65C3E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C65C3E" w:rsidP="00CF23FE" w:rsidR="00C65C3E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C65C3E" w:rsidP="00B95577" w:rsidR="00C65C3E" w:rsidRPr="003D78D9"/>
    <w:p w:rsidRDefault="000B3BDD" w:rsidP="00C65C3E" w:rsidR="000B3BDD">
      <w:pPr>
        <w:ind w:left="4956"/>
        <w:jc w:val="center"/>
      </w:pPr>
    </w:p>
    <w:p w:rsidRDefault="001F3C60" w:rsidP="001F3C60" w:rsidR="001F3C60" w:rsidRPr="003D78D9">
      <w:pPr>
        <w:jc w:val="both"/>
      </w:pPr>
    </w:p>
    <w:p w:rsidRDefault="0065757B" w:rsidP="000B3BDD" w:rsidR="0065757B">
      <w:pPr>
        <w:ind w:left="4248"/>
        <w:jc w:val="center"/>
      </w:pPr>
    </w:p>
    <w:p w:rsidRDefault="0065757B" w:rsidP="00B95577" w:rsidR="0065757B" w:rsidRPr="003D78D9"/>
    <w:p w:rsidRDefault="00146C78" w:rsidP="00CF23FE" w:rsidR="00146C78">
      <w:pPr>
        <w:jc w:val="both"/>
      </w:pPr>
    </w:p>
    <w:p w:rsidRDefault="00146C78" w:rsidP="00146C78" w:rsidR="00146C78" w:rsidRPr="003D78D9">
      <w:pPr>
        <w:jc w:val="both"/>
      </w:pPr>
    </w:p>
    <w:p w:rsidRDefault="00196692" w:rsidP="00B95577" w:rsidR="00196692" w:rsidRPr="003D78D9"/>
    <w:p w:rsidRDefault="00D47D42" w:rsidP="00196692" w:rsidR="00D47D42">
      <w:pPr>
        <w:ind w:left="4248"/>
        <w:jc w:val="center"/>
      </w:pPr>
    </w:p>
    <w:p w:rsidRDefault="004914D6" w:rsidP="00D47D42" w:rsidR="004914D6">
      <w:pPr>
        <w:ind w:left="4248"/>
        <w:jc w:val="center"/>
      </w:pPr>
    </w:p>
    <w:p w:rsidRDefault="007C06E5" w:rsidP="00B95577" w:rsidR="007C06E5" w:rsidRPr="003D78D9"/>
    <w:p w:rsidRDefault="000C0C22" w:rsidP="007C06E5" w:rsidR="000C0C22">
      <w:pPr>
        <w:jc w:val="center"/>
      </w:pPr>
    </w:p>
    <w:p w:rsidRDefault="00BF600B" w:rsidP="00BF600B" w:rsidR="00BF600B" w:rsidRPr="003D78D9">
      <w:pPr>
        <w:jc w:val="both"/>
      </w:pPr>
    </w:p>
    <w:p w:rsidRDefault="000C0C22" w:rsidP="00B95577" w:rsidR="000C0C22" w:rsidRPr="003D78D9"/>
    <w:p w:rsidRDefault="002377DE" w:rsidP="00525CCB" w:rsidR="002377DE">
      <w:pPr>
        <w:jc w:val="center"/>
      </w:pPr>
    </w:p>
    <w:p w:rsidRDefault="00C93975" w:rsidP="002377DE" w:rsidR="002377DE" w:rsidRPr="003D78D9">
      <w:pPr>
        <w:jc w:val="center"/>
      </w:pPr>
      <w:r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D82813">
        <w:t xml:space="preserve">                                                                                        </w:t>
      </w:r>
      <w:r w:rsidR="003A6C0F">
        <w:t xml:space="preserve">                                                                                        </w:t>
      </w:r>
      <w:r w:rsidR="00E27196">
        <w:t xml:space="preserve">                                                                                        </w:t>
      </w:r>
      <w:r w:rsidR="00B70FFC">
        <w:t xml:space="preserve">                                                                                        </w:t>
      </w:r>
      <w:r w:rsidR="00485B22">
        <w:t xml:space="preserve">                                                                                        </w:t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A75D1C">
        <w:t xml:space="preserve">                                                                                        </w:t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2377DE">
        <w:t xml:space="preserve">                                                                                        </w:t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</w:p>
    <w:p w:rsidRDefault="002377DE" w:rsidP="00B95577" w:rsidR="002377DE" w:rsidRPr="003D78D9"/>
    <w:p w:rsidRDefault="00A75D1C" w:rsidP="002377DE" w:rsidR="00A75D1C">
      <w:pPr>
        <w:jc w:val="center"/>
      </w:pPr>
    </w:p>
    <w:p w:rsidRDefault="005903DA" w:rsidP="00CF23FE" w:rsidR="005903DA">
      <w:pPr>
        <w:jc w:val="both"/>
      </w:pPr>
    </w:p>
    <w:p w:rsidRDefault="005903DA" w:rsidP="005903DA" w:rsidR="005903DA" w:rsidRPr="003D78D9">
      <w:pPr>
        <w:jc w:val="both"/>
      </w:pPr>
    </w:p>
    <w:p w:rsidRDefault="00A75D1C" w:rsidP="00B95577" w:rsidR="00A75D1C" w:rsidRPr="003D78D9"/>
    <w:p w:rsidRDefault="00485B22" w:rsidP="00A75D1C" w:rsidR="00485B22">
      <w:pPr>
        <w:jc w:val="center"/>
      </w:pPr>
    </w:p>
    <w:p w:rsidRDefault="001A3013" w:rsidP="001A3013" w:rsidR="001A3013">
      <w:pPr>
        <w:pStyle w:val="Odlomakpopisa"/>
        <w:jc w:val="both"/>
      </w:pPr>
    </w:p>
    <w:p w:rsidRDefault="001A3013" w:rsidP="00CF23FE" w:rsidR="001A3013">
      <w:pPr>
        <w:jc w:val="both"/>
      </w:pPr>
    </w:p>
    <w:p w:rsidRDefault="001A3013" w:rsidP="001A3013" w:rsidR="001A3013" w:rsidRPr="003D78D9">
      <w:pPr>
        <w:jc w:val="both"/>
      </w:pPr>
    </w:p>
    <w:p w:rsidRDefault="00485B22" w:rsidP="00B95577" w:rsidR="00485B22" w:rsidRPr="003D78D9"/>
    <w:p w:rsidRDefault="00006EC3" w:rsidP="00006EC3" w:rsidR="00006EC3">
      <w:pPr>
        <w:pStyle w:val="Odlomakpopisa"/>
        <w:jc w:val="both"/>
      </w:pPr>
    </w:p>
    <w:p w:rsidRDefault="00006EC3" w:rsidP="00006EC3" w:rsidR="00006EC3" w:rsidRPr="003D78D9">
      <w:pPr>
        <w:jc w:val="both"/>
      </w:pPr>
    </w:p>
    <w:p w:rsidRDefault="00E27196" w:rsidP="00B70FFC" w:rsidR="00E27196">
      <w:pPr>
        <w:ind w:left="4248"/>
        <w:jc w:val="center"/>
      </w:pPr>
    </w:p>
    <w:p w:rsidRDefault="00067660" w:rsidP="00067660" w:rsidR="00067660" w:rsidRPr="003D78D9">
      <w:pPr>
        <w:jc w:val="both"/>
      </w:pPr>
    </w:p>
    <w:p w:rsidRDefault="00E27196" w:rsidP="00B95577" w:rsidR="00E27196" w:rsidRPr="003D78D9"/>
    <w:p w:rsidRDefault="003A6C0F" w:rsidP="00E27196" w:rsidR="003A6C0F">
      <w:pPr>
        <w:ind w:left="4956"/>
        <w:jc w:val="center"/>
      </w:pPr>
    </w:p>
    <w:p w:rsidRDefault="00F43770" w:rsidP="00CF23FE" w:rsidR="00F43770">
      <w:pPr>
        <w:jc w:val="both"/>
      </w:pPr>
    </w:p>
    <w:p w:rsidRDefault="00F43770" w:rsidP="00F43770" w:rsidR="00F43770" w:rsidRPr="003D78D9">
      <w:pPr>
        <w:jc w:val="both"/>
      </w:pPr>
    </w:p>
    <w:p w:rsidRDefault="003A6C0F" w:rsidP="00B95577" w:rsidR="003A6C0F" w:rsidRPr="003D78D9"/>
    <w:p w:rsidRDefault="00D82813" w:rsidP="003A6C0F" w:rsidR="00D82813">
      <w:pPr>
        <w:ind w:left="4248"/>
        <w:jc w:val="center"/>
      </w:pPr>
    </w:p>
    <w:p w:rsidRDefault="007F11AB" w:rsidP="007F11AB" w:rsidR="007F11AB">
      <w:pPr>
        <w:jc w:val="both"/>
      </w:pPr>
    </w:p>
    <w:p w:rsidRDefault="007F11AB" w:rsidP="007F11AB" w:rsidR="007F11AB" w:rsidRPr="003D78D9">
      <w:pPr>
        <w:jc w:val="both"/>
      </w:pPr>
    </w:p>
    <w:p w:rsidRDefault="00D82813" w:rsidP="00B95577" w:rsidR="00D82813" w:rsidRPr="003D78D9"/>
    <w:p w:rsidRDefault="006D2A38" w:rsidP="00D82813" w:rsidR="006D2A38">
      <w:pPr>
        <w:ind w:left="4956"/>
        <w:jc w:val="center"/>
      </w:pPr>
    </w:p>
    <w:p w:rsidRDefault="001B16A3" w:rsidP="00CF23FE" w:rsidR="001B16A3">
      <w:pPr>
        <w:jc w:val="both"/>
      </w:pPr>
    </w:p>
    <w:p w:rsidRDefault="001B16A3" w:rsidP="001B16A3" w:rsidR="001B16A3" w:rsidRPr="003D78D9">
      <w:pPr>
        <w:jc w:val="both"/>
      </w:pP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6EC3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660"/>
    <w:rsid w:val="00075271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B3BDD"/>
    <w:rsid w:val="000C0C2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78"/>
    <w:rsid w:val="00146CD6"/>
    <w:rsid w:val="0014722F"/>
    <w:rsid w:val="001577E4"/>
    <w:rsid w:val="00161A9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96692"/>
    <w:rsid w:val="001A2D24"/>
    <w:rsid w:val="001A3013"/>
    <w:rsid w:val="001A5D1F"/>
    <w:rsid w:val="001A616B"/>
    <w:rsid w:val="001A7795"/>
    <w:rsid w:val="001B16A3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3C60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377DE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B3E4D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BAC"/>
    <w:rsid w:val="00300E91"/>
    <w:rsid w:val="00300E97"/>
    <w:rsid w:val="00300EBC"/>
    <w:rsid w:val="0030121C"/>
    <w:rsid w:val="003022D4"/>
    <w:rsid w:val="00305E07"/>
    <w:rsid w:val="00310645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8352B"/>
    <w:rsid w:val="003901AA"/>
    <w:rsid w:val="00391575"/>
    <w:rsid w:val="00393AE4"/>
    <w:rsid w:val="00395506"/>
    <w:rsid w:val="003968F8"/>
    <w:rsid w:val="003A0FF4"/>
    <w:rsid w:val="003A31C8"/>
    <w:rsid w:val="003A3304"/>
    <w:rsid w:val="003A4A42"/>
    <w:rsid w:val="003A4FBF"/>
    <w:rsid w:val="003A5729"/>
    <w:rsid w:val="003A5AE9"/>
    <w:rsid w:val="003A6C0F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85B22"/>
    <w:rsid w:val="004914D6"/>
    <w:rsid w:val="00491AB1"/>
    <w:rsid w:val="004954F2"/>
    <w:rsid w:val="004A0F64"/>
    <w:rsid w:val="004A146A"/>
    <w:rsid w:val="004A2A9A"/>
    <w:rsid w:val="004B33CC"/>
    <w:rsid w:val="004B406D"/>
    <w:rsid w:val="004B5E7D"/>
    <w:rsid w:val="004C2F1D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5CC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03DA"/>
    <w:rsid w:val="0059603F"/>
    <w:rsid w:val="00596B42"/>
    <w:rsid w:val="005A2044"/>
    <w:rsid w:val="005B014F"/>
    <w:rsid w:val="005B3C30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40C7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160A7"/>
    <w:rsid w:val="006225EC"/>
    <w:rsid w:val="006303C2"/>
    <w:rsid w:val="00635913"/>
    <w:rsid w:val="006367EE"/>
    <w:rsid w:val="006472B7"/>
    <w:rsid w:val="00650977"/>
    <w:rsid w:val="0065757B"/>
    <w:rsid w:val="00660A80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A5DAB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06E5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11AB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6583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0975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58FD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96056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75D1C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0FFC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D6319"/>
    <w:rsid w:val="00BF1811"/>
    <w:rsid w:val="00BF600B"/>
    <w:rsid w:val="00BF6343"/>
    <w:rsid w:val="00BF7ABA"/>
    <w:rsid w:val="00C058C9"/>
    <w:rsid w:val="00C05A72"/>
    <w:rsid w:val="00C06CBF"/>
    <w:rsid w:val="00C104AD"/>
    <w:rsid w:val="00C10821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37B2"/>
    <w:rsid w:val="00C57F52"/>
    <w:rsid w:val="00C639F9"/>
    <w:rsid w:val="00C64C0F"/>
    <w:rsid w:val="00C65016"/>
    <w:rsid w:val="00C65C3E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47D42"/>
    <w:rsid w:val="00D54350"/>
    <w:rsid w:val="00D55987"/>
    <w:rsid w:val="00D57AC9"/>
    <w:rsid w:val="00D8098B"/>
    <w:rsid w:val="00D81D5C"/>
    <w:rsid w:val="00D82813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558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27196"/>
    <w:rsid w:val="00E314B3"/>
    <w:rsid w:val="00E32F8B"/>
    <w:rsid w:val="00E36663"/>
    <w:rsid w:val="00E44BAB"/>
    <w:rsid w:val="00E509DC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EF5953"/>
    <w:rsid w:val="00F015F5"/>
    <w:rsid w:val="00F0424A"/>
    <w:rsid w:val="00F052A8"/>
    <w:rsid w:val="00F06098"/>
    <w:rsid w:val="00F075FA"/>
    <w:rsid w:val="00F07B89"/>
    <w:rsid w:val="00F07FC9"/>
    <w:rsid w:val="00F10C44"/>
    <w:rsid w:val="00F12B23"/>
    <w:rsid w:val="00F252AB"/>
    <w:rsid w:val="00F311D0"/>
    <w:rsid w:val="00F33540"/>
    <w:rsid w:val="00F340FF"/>
    <w:rsid w:val="00F35EB7"/>
    <w:rsid w:val="00F36893"/>
    <w:rsid w:val="00F37875"/>
    <w:rsid w:val="00F37B78"/>
    <w:rsid w:val="00F4085D"/>
    <w:rsid w:val="00F41DA4"/>
    <w:rsid w:val="00F43770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451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6160A7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6160A7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6160A7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6160A7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66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1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5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39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560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441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77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646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12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197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41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7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63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021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922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765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9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990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770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87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6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17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06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59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958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5410</izvorni_sadrzaj>
    <derivirana_varijabla naziv="DomainObject.Predmet.Broj_1">5410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St-5410/2015</izvorni_sadrzaj>
    <derivirana_varijabla naziv="DomainObject.Predmet.OznakaBroj_1">St-5410/2015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S-M PLAST d.o.o.</izvorni_sadrzaj>
    <derivirana_varijabla naziv="DomainObject.Predmet.ProtustrankaFormated_1">  S-M PLAST d.o.o.</derivirana_varijabla>
  </DomainObject.Predmet.ProtustrankaFormated>
  <DomainObject.Predmet.ProtustrankaFormatedOIB>
    <izvorni_sadrzaj>  S-M PLAST d.o.o., OIB 04332248879</izvorni_sadrzaj>
    <derivirana_varijabla naziv="DomainObject.Predmet.ProtustrankaFormatedOIB_1">  S-M PLAST d.o.o., OIB 04332248879</derivirana_varijabla>
  </DomainObject.Predmet.ProtustrankaFormatedOIB>
  <DomainObject.Predmet.ProtustrankaFormatedWithAdress>
    <izvorni_sadrzaj> S-M PLAST d.o.o., Breza 36 a, 10000 Zagreb</izvorni_sadrzaj>
    <derivirana_varijabla naziv="DomainObject.Predmet.ProtustrankaFormatedWithAdress_1"> S-M PLAST d.o.o., Breza 36 a, 10000 Zagreb</derivirana_varijabla>
  </DomainObject.Predmet.ProtustrankaFormatedWithAdress>
  <DomainObject.Predmet.ProtustrankaFormatedWithAdressOIB>
    <izvorni_sadrzaj> S-M PLAST d.o.o., OIB 04332248879, Breza 36 a, 10000 Zagreb</izvorni_sadrzaj>
    <derivirana_varijabla naziv="DomainObject.Predmet.ProtustrankaFormatedWithAdressOIB_1"> S-M PLAST d.o.o., OIB 04332248879, Breza 36 a, 10000 Zagreb</derivirana_varijabla>
  </DomainObject.Predmet.ProtustrankaFormatedWithAdressOIB>
  <DomainObject.Predmet.ProtustrankaWithAdress>
    <izvorni_sadrzaj>S-M PLAST d.o.o. Breza 36 a, 10000 Zagreb</izvorni_sadrzaj>
    <derivirana_varijabla naziv="DomainObject.Predmet.ProtustrankaWithAdress_1">S-M PLAST d.o.o. Breza 36 a, 10000 Zagreb</derivirana_varijabla>
  </DomainObject.Predmet.ProtustrankaWithAdress>
  <DomainObject.Predmet.ProtustrankaWithAdressOIB>
    <izvorni_sadrzaj>S-M PLAST d.o.o., OIB 04332248879, Breza 36 a, 10000 Zagreb</izvorni_sadrzaj>
    <derivirana_varijabla naziv="DomainObject.Predmet.ProtustrankaWithAdressOIB_1">S-M PLAST d.o.o., OIB 04332248879, Breza 36 a, 10000 Zagreb</derivirana_varijabla>
  </DomainObject.Predmet.ProtustrankaWithAdressOIB>
  <DomainObject.Predmet.ProtustrankaNazivFormated>
    <izvorni_sadrzaj>S-M PLAST d.o.o.</izvorni_sadrzaj>
    <derivirana_varijabla naziv="DomainObject.Predmet.ProtustrankaNazivFormated_1">S-M PLAST d.o.o.</derivirana_varijabla>
  </DomainObject.Predmet.ProtustrankaNazivFormated>
  <DomainObject.Predmet.ProtustrankaNazivFormatedOIB>
    <izvorni_sadrzaj>S-M PLAST d.o.o., OIB 04332248879</izvorni_sadrzaj>
    <derivirana_varijabla naziv="DomainObject.Predmet.ProtustrankaNazivFormatedOIB_1">S-M PLAST d.o.o., OIB 04332248879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S-M PLAST d.o.o.</item>
    </izvorni_sadrzaj>
    <derivirana_varijabla naziv="DomainObject.Predmet.ProtuStrankaListFormated_1">
      <item>S-M PLAST d.o.o.</item>
    </derivirana_varijabla>
  </DomainObject.Predmet.ProtuStrankaListFormated>
  <DomainObject.Predmet.ProtuStrankaListFormatedOIB>
    <izvorni_sadrzaj>
      <item>S-M PLAST d.o.o., OIB 04332248879</item>
    </izvorni_sadrzaj>
    <derivirana_varijabla naziv="DomainObject.Predmet.ProtuStrankaListFormatedOIB_1">
      <item>S-M PLAST d.o.o., OIB 04332248879</item>
    </derivirana_varijabla>
  </DomainObject.Predmet.ProtuStrankaListFormatedOIB>
  <DomainObject.Predmet.ProtuStrankaListFormatedWithAdress>
    <izvorni_sadrzaj>
      <item>S-M PLAST d.o.o., Breza 36 a, 10000 Zagreb</item>
    </izvorni_sadrzaj>
    <derivirana_varijabla naziv="DomainObject.Predmet.ProtuStrankaListFormatedWithAdress_1">
      <item>S-M PLAST d.o.o., Breza 36 a, 10000 Zagreb</item>
    </derivirana_varijabla>
  </DomainObject.Predmet.ProtuStrankaListFormatedWithAdress>
  <DomainObject.Predmet.ProtuStrankaListFormatedWithAdressOIB>
    <izvorni_sadrzaj>
      <item>S-M PLAST d.o.o., OIB 04332248879, Breza 36 a, 10000 Zagreb</item>
    </izvorni_sadrzaj>
    <derivirana_varijabla naziv="DomainObject.Predmet.ProtuStrankaListFormatedWithAdressOIB_1">
      <item>S-M PLAST d.o.o., OIB 04332248879, Breza 36 a, 10000 Zagreb</item>
    </derivirana_varijabla>
  </DomainObject.Predmet.ProtuStrankaListFormatedWithAdressOIB>
  <DomainObject.Predmet.ProtuStrankaListNazivFormated>
    <izvorni_sadrzaj>
      <item>S-M PLAST d.o.o.</item>
    </izvorni_sadrzaj>
    <derivirana_varijabla naziv="DomainObject.Predmet.ProtuStrankaListNazivFormated_1">
      <item>S-M PLAST d.o.o.</item>
    </derivirana_varijabla>
  </DomainObject.Predmet.ProtuStrankaListNazivFormated>
  <DomainObject.Predmet.ProtuStrankaListNazivFormatedOIB>
    <izvorni_sadrzaj>
      <item>S-M PLAST d.o.o., OIB 04332248879</item>
    </izvorni_sadrzaj>
    <derivirana_varijabla naziv="DomainObject.Predmet.ProtuStrankaListNazivFormatedOIB_1">
      <item>S-M PLAST d.o.o., OIB 04332248879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S-M PLAST d.o.o.</izvorni_sadrzaj>
    <derivirana_varijabla naziv="DomainObject.Predmet.ProtustrankaIDrugi_1">S-M PLAST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S-M PLAST d.o.o., OIB 04332248879, Breza 36 a, 10000 Zagreb</izvorni_sadrzaj>
    <derivirana_varijabla naziv="DomainObject.Predmet.ProtustrankaIDrugiAdressOIB_1">S-M PLAST d.o.o., OIB 04332248879, Breza 36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S-M PLAST d.o.o.</item>
      <item>FINA Regionalni centar Zagreb</item>
    </izvorni_sadrzaj>
    <derivirana_varijabla naziv="DomainObject.Predmet.SudioniciListNaziv_1">
      <item>S-M PLAST d.o.o.</item>
      <item>FINA Regionalni centar Zagreb</item>
    </derivirana_varijabla>
  </DomainObject.Predmet.SudioniciListNaziv>
  <DomainObject.Predmet.SudioniciListAdressOIB>
    <izvorni_sadrzaj>
      <item>S-M PLAST d.o.o., OIB 04332248879, Breza 36 a,10000 Zagreb</item>
      <item>FINA Regionalni centar Zagreb, OIB 85821130368, Trg svibanjskih žrtava 1995. 1,10000 Zagreb</item>
    </izvorni_sadrzaj>
    <derivirana_varijabla naziv="DomainObject.Predmet.SudioniciListAdressOIB_1">
      <item>S-M PLAST d.o.o., OIB 04332248879, Breza 36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04332248879</item>
      <item>, OIB 85821130368</item>
    </izvorni_sadrzaj>
    <derivirana_varijabla naziv="DomainObject.Predmet.SudioniciListNazivOIB_1">
      <item>, OIB 04332248879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36BFE7-DC77-46F3-8FB5-5830C3C695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239</properties:Words>
  <properties:Characters>1307</properties:Characters>
  <properties:Lines>187</properties:Lines>
  <properties:Paragraphs>18</properties:Paragraphs>
  <properties:TotalTime>523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2016-02-11T08:03:00Z</cp:lastPrinted>
  <dcterms:modified xmlns:xsi="http://www.w3.org/2001/XMLSchema-instance" xsi:type="dcterms:W3CDTF">2016-02-11T08:18:00Z</dcterms:modified>
  <cp:revision>199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