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8f46" w14:paraId="5408f46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9E3C97">
        <w:t>1181</w:t>
      </w:r>
      <w:r w:rsidR="00A632A3">
        <w:t>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9E3C97">
        <w:t xml:space="preserve"> O &amp; B PARTNERI d.o.o., OIB: 95598437624, Čakovec, Kralja Tomislava 20</w:t>
      </w:r>
      <w:r w:rsidR="00665A9B">
        <w:t xml:space="preserve">, </w:t>
      </w:r>
      <w:r w:rsidR="00637444">
        <w:t xml:space="preserve">dana </w:t>
      </w:r>
      <w:r w:rsidR="00BC2E00">
        <w:t>15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9E3C97">
        <w:t xml:space="preserve"> O &amp; B PARTNERI d.o.o., OIB: 95598437624, Čakovec, Kralja Tomislava 20</w:t>
      </w:r>
      <w:r w:rsidR="00740000">
        <w:t xml:space="preserve">, </w:t>
      </w:r>
      <w:r w:rsidR="00CB6C18">
        <w:t xml:space="preserve">iznosi </w:t>
      </w:r>
      <w:r w:rsidR="009E3C97">
        <w:t>172.792,53</w:t>
      </w:r>
      <w:r w:rsidR="00F8229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402957">
        <w:t>direktor dužnika</w:t>
      </w:r>
      <w:r w:rsidR="009E3C97">
        <w:t xml:space="preserve"> Juraj Odić, Čakovec, Vladimira Nazora 24/A, OIB: 82149188240</w:t>
      </w:r>
      <w:r w:rsidR="00F8229D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C2E00">
        <w:t>15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355" w:rsidR="00727355">
      <w:r>
        <w:separator/>
      </w:r>
    </w:p>
  </w:endnote>
  <w:endnote w:id="0" w:type="continuationSeparator">
    <w:p w:rsidRDefault="00727355" w:rsidR="00727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355" w:rsidR="00727355">
      <w:r>
        <w:separator/>
      </w:r>
    </w:p>
  </w:footnote>
  <w:footnote w:id="0" w:type="continuationSeparator">
    <w:p w:rsidRDefault="00727355" w:rsidR="007273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B8A"/>
    <w:rsid w:val="00581316"/>
    <w:rsid w:val="00594278"/>
    <w:rsid w:val="005A77D6"/>
    <w:rsid w:val="005D0289"/>
    <w:rsid w:val="005D48EE"/>
    <w:rsid w:val="005E111A"/>
    <w:rsid w:val="005E39EB"/>
    <w:rsid w:val="00602682"/>
    <w:rsid w:val="006036AB"/>
    <w:rsid w:val="006129FF"/>
    <w:rsid w:val="006141B6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F25A8"/>
    <w:rsid w:val="007177D2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35902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1627"/>
    <w:rsid w:val="00943931"/>
    <w:rsid w:val="009463BE"/>
    <w:rsid w:val="00982CC9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0C9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0C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0C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0C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0C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60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C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0C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0C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0C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St-1181/2015</izvorni_sadrzaj>
    <derivirana_varijabla naziv="DomainObject.Predmet.OznakaBroj_1">St-1181/2015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 &amp; B PARTNERI društvo s ograničenom odgovornošću za usluge i trgovinu</izvorni_sadrzaj>
    <derivirana_varijabla naziv="DomainObject.Predmet.ProtustrankaFormated_1">  O &amp; B PARTNERI društvo s ograničenom odgovornošću za usluge i trgovinu</derivirana_varijabla>
  </DomainObject.Predmet.ProtustrankaFormated>
  <DomainObject.Predmet.ProtustrankaFormatedOIB>
    <izvorni_sadrzaj>  O &amp; B PARTNERI društvo s ograničenom odgovornošću za usluge i trgovinu, OIB 95598437624</izvorni_sadrzaj>
    <derivirana_varijabla naziv="DomainObject.Predmet.ProtustrankaFormatedOIB_1">  O &amp; B PARTNERI društvo s ograničenom odgovornošću za usluge i trgovinu, OIB 95598437624</derivirana_varijabla>
  </DomainObject.Predmet.ProtustrankaFormatedOIB>
  <DomainObject.Predmet.ProtustrankaFormatedWithAdress>
    <izvorni_sadrzaj> O &amp; B PARTNERI društvo s ograničenom odgovornošću za usluge i trgovinu, Kralja Tomislava 20, 40000 Čakovec</izvorni_sadrzaj>
    <derivirana_varijabla naziv="DomainObject.Predmet.ProtustrankaFormatedWithAdress_1"> O &amp; B PARTNERI društvo s ograničenom odgovornošću za usluge i trgovinu, Kralja Tomislava 20, 40000 Čakovec</derivirana_varijabla>
  </DomainObject.Predmet.ProtustrankaFormatedWithAdress>
  <DomainObject.Predmet.ProtustrankaFormatedWithAdressOIB>
    <izvorni_sadrzaj> O &amp; B PARTNERI društvo s ograničenom odgovornošću za usluge i trgovinu, OIB 95598437624, Kralja Tomislava 20, 40000 Čakovec</izvorni_sadrzaj>
    <derivirana_varijabla naziv="DomainObject.Predmet.ProtustrankaFormatedWithAdressOIB_1"> O &amp; B PARTNERI društvo s ograničenom odgovornošću za usluge i trgovinu, OIB 95598437624, Kralja Tomislava 20, 40000 Čakovec</derivirana_varijabla>
  </DomainObject.Predmet.ProtustrankaFormatedWithAdressOIB>
  <DomainObject.Predmet.ProtustrankaWithAdress>
    <izvorni_sadrzaj>O &amp; B PARTNERI društvo s ograničenom odgovornošću za usluge i trgovinu Kralja Tomislava 20, 40000 Čakovec</izvorni_sadrzaj>
    <derivirana_varijabla naziv="DomainObject.Predmet.ProtustrankaWithAdress_1">O &amp; B PARTNERI društvo s ograničenom odgovornošću za usluge i trgovinu Kralja Tomislava 20, 40000 Čakovec</derivirana_varijabla>
  </DomainObject.Predmet.ProtustrankaWithAdress>
  <DomainObject.Predmet.ProtustrankaWithAdressOIB>
    <izvorni_sadrzaj>O &amp; B PARTNERI društvo s ograničenom odgovornošću za usluge i trgovinu, OIB 95598437624, Kralja Tomislava 20, 40000 Čakovec</izvorni_sadrzaj>
    <derivirana_varijabla naziv="DomainObject.Predmet.ProtustrankaWithAdressOIB_1">O &amp; B PARTNERI društvo s ograničenom odgovornošću za usluge i trgovinu, OIB 95598437624, Kralja Tomislava 20, 40000 Čakovec</derivirana_varijabla>
  </DomainObject.Predmet.ProtustrankaWithAdressOIB>
  <DomainObject.Predmet.ProtustrankaNazivFormated>
    <izvorni_sadrzaj>O &amp; B PARTNERI društvo s ograničenom odgovornošću za usluge i trgovinu</izvorni_sadrzaj>
    <derivirana_varijabla naziv="DomainObject.Predmet.ProtustrankaNazivFormated_1">O &amp; B PARTNERI društvo s ograničenom odgovornošću za usluge i trgovinu</derivirana_varijabla>
  </DomainObject.Predmet.ProtustrankaNazivFormated>
  <DomainObject.Predmet.ProtustrankaNazivFormatedOIB>
    <izvorni_sadrzaj>O &amp; B PARTNERI društvo s ograničenom odgovornošću za usluge i trgovinu, OIB 95598437624</izvorni_sadrzaj>
    <derivirana_varijabla naziv="DomainObject.Predmet.ProtustrankaNazivFormatedOIB_1">O &amp; B PARTNERI društvo s ograničenom odgovornošću za usluge i trgovinu, OIB 95598437624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172792.53</izvorni_sadrzaj>
    <derivirana_varijabla naziv="DomainObject.Predmet.TrenutnaVrijednost_1">172792.53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 &amp; B PARTNERI društvo s ograničenom odgovornošću za usluge i trgovinu</item>
    </izvorni_sadrzaj>
    <derivirana_varijabla naziv="DomainObject.Predmet.ProtuStrankaListFormated_1">
      <item>O &amp; B PARTNERI društvo s ograničenom odgovornošću za usluge i trgovinu</item>
    </derivirana_varijabla>
  </DomainObject.Predmet.ProtuStrankaListFormated>
  <DomainObject.Predmet.ProtuStrankaListFormatedOIB>
    <izvorni_sadrzaj>
      <item>O &amp; B PARTNERI društvo s ograničenom odgovornošću za usluge i trgovinu, OIB 95598437624</item>
    </izvorni_sadrzaj>
    <derivirana_varijabla naziv="DomainObject.Predmet.ProtuStrankaListFormatedOIB_1">
      <item>O &amp; B PARTNERI društvo s ograničenom odgovornošću za usluge i trgovinu, OIB 95598437624</item>
    </derivirana_varijabla>
  </DomainObject.Predmet.ProtuStrankaListFormatedOIB>
  <DomainObject.Predmet.ProtuStrankaListFormatedWithAdress>
    <izvorni_sadrzaj>
      <item>O &amp; B PARTNERI društvo s ograničenom odgovornošću za usluge i trgovinu, Kralja Tomislava 20, 40000 Čakovec</item>
    </izvorni_sadrzaj>
    <derivirana_varijabla naziv="DomainObject.Predmet.ProtuStrankaListFormatedWithAdress_1">
      <item>O &amp; B PARTNERI društvo s ograničenom odgovornošću za usluge i trgovinu, Kralja Tomislava 20, 40000 Čakovec</item>
    </derivirana_varijabla>
  </DomainObject.Predmet.ProtuStrankaListFormatedWithAdress>
  <DomainObject.Predmet.ProtuStrankaListFormatedWithAdressOIB>
    <izvorni_sadrzaj>
      <item>O &amp; B PARTNERI društvo s ograničenom odgovornošću za usluge i trgovinu, OIB 95598437624, Kralja Tomislava 20, 40000 Čakovec</item>
    </izvorni_sadrzaj>
    <derivirana_varijabla naziv="DomainObject.Predmet.ProtuStrankaListFormatedWithAdressOIB_1">
      <item>O &amp; B PARTNERI društvo s ograničenom odgovornošću za usluge i trgovinu, OIB 95598437624, Kralja Tomislava 20, 40000 Čakovec</item>
    </derivirana_varijabla>
  </DomainObject.Predmet.ProtuStrankaListFormatedWithAdressOIB>
  <DomainObject.Predmet.ProtuStrankaListNazivFormated>
    <izvorni_sadrzaj>
      <item>O &amp; B PARTNERI društvo s ograničenom odgovornošću za usluge i trgovinu</item>
    </izvorni_sadrzaj>
    <derivirana_varijabla naziv="DomainObject.Predmet.ProtuStrankaListNazivFormated_1">
      <item>O &amp; B PARTNERI društvo s ograničenom odgovornošću za usluge i trgovinu</item>
    </derivirana_varijabla>
  </DomainObject.Predmet.ProtuStrankaListNazivFormated>
  <DomainObject.Predmet.ProtuStrankaListNazivFormatedOIB>
    <izvorni_sadrzaj>
      <item>O &amp; B PARTNERI društvo s ograničenom odgovornošću za usluge i trgovinu, OIB 95598437624</item>
    </izvorni_sadrzaj>
    <derivirana_varijabla naziv="DomainObject.Predmet.ProtuStrankaListNazivFormatedOIB_1">
      <item>O &amp; B PARTNERI društvo s ograničenom odgovornošću za usluge i trgovinu, OIB 95598437624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 &amp; B PARTNERI društvo s ograničenom odgovornošću za usluge i trgovinu</izvorni_sadrzaj>
    <derivirana_varijabla naziv="DomainObject.Predmet.ProtustrankaIDrugi_1">O &amp; B PARTNERI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O &amp; B PARTNERI društvo s ograničenom odgovornošću za usluge i trgovinu, OIB 95598437624, Kralja Tomislava 20, 40000 Čakovec</izvorni_sadrzaj>
    <derivirana_varijabla naziv="DomainObject.Predmet.ProtustrankaIDrugiAdressOIB_1">O &amp; B PARTNERI društvo s ograničenom odgovornošću za usluge i trgovinu, OIB 95598437624, Kralja Tomislava 20,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 &amp; B PARTNERI društvo s ograničenom odgovornošću za usluge i trgovinu</item>
      <item>E-oglasna ploča</item>
      <item>Sudski registar</item>
    </izvorni_sadrzaj>
    <derivirana_varijabla naziv="DomainObject.Predmet.SudioniciListNaziv_1">
      <item>Financijska agencija</item>
      <item>O &amp; B PARTNERI društvo s ograničenom odgovornošću za usluge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O &amp; B PARTNERI društvo s ograničenom odgovornošću za usluge i trgovinu, OIB 95598437624, Kralja Tomislava 20,40000 Čakovec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O &amp; B PARTNERI društvo s ograničenom odgovornošću za usluge i trgovinu, OIB 95598437624, Kralja Tomislava 20,40000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95598437624</item>
      <item>, OIB null</item>
      <item>, OIB null</item>
    </izvorni_sadrzaj>
    <derivirana_varijabla naziv="DomainObject.Predmet.SudioniciListNazivOIB_1">
      <item>, OIB 85821130368</item>
      <item>, OIB 95598437624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15B33-6A1A-4D9D-839B-F0C63BFF4F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1871</properties:Characters>
  <properties:Lines>46</properties:Lines>
  <properties:Paragraphs>14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2016-01-15T11:06:00Z</cp:lastPrinted>
  <dcterms:modified xmlns:xsi="http://www.w3.org/2001/XMLSchema-instance" xsi:type="dcterms:W3CDTF">2016-01-15T11:06:00Z</dcterms:modified>
  <cp:revision>93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