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2593" w14:paraId="8a72593" w:rsidRDefault="00AE649C" w:rsidP="00FA5B5E" w:rsidR="00AE649C" w:rsidRPr="00B76F3C">
      <w:pPr>
        <w:pStyle w:val="Naslov3"/>
        <w15:collapsed w:val="false"/>
      </w:pPr>
    </w:p>
    <w:p w:rsidRDefault="00ED2DBC" w:rsidP="00ED2DBC" w:rsidR="00ED2DBC" w:rsidRPr="00ED2DB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t xml:space="preserve">                  5. St-99/2016-3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t xml:space="preserve">U  I M E  R E P U B L I K E  H R V A T S K E 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t>TRGOVAČKI SUD U BJELOVARU, po stečajnom sucu Mariji Petrina Kubica,</w:t>
      </w:r>
      <w:r w:rsidRPr="00ED2DBC">
        <w:rPr>
          <w:rFonts w:cs="Times New Roman" w:eastAsia="Times New Roman"/>
          <w:szCs w:val="20"/>
          <w:lang w:eastAsia="hr-HR"/>
        </w:rPr>
        <w:t xml:space="preserve"> povodom prijedloga Financijske agencije, OIB: 85821130368, RC Zagreb, Podružnica Bjelovar, Bjelovar, F. Supila 4, za otvaranje stečajnog postupka</w:t>
      </w:r>
      <w:r w:rsidRPr="00ED2DBC">
        <w:rPr>
          <w:rFonts w:cs="Times New Roman" w:eastAsia="Times New Roman"/>
          <w:noProof/>
          <w:szCs w:val="20"/>
          <w:lang w:eastAsia="hr-HR"/>
        </w:rPr>
        <w:t xml:space="preserve"> nad dužnikom </w:t>
      </w:r>
      <w:r w:rsidRPr="00ED2DBC">
        <w:rPr>
          <w:rFonts w:cs="Times New Roman" w:eastAsia="Times New Roman"/>
          <w:lang w:eastAsia="hr-HR"/>
        </w:rPr>
        <w:t xml:space="preserve">KIM jednostavno društvo s ograničenom odgovornošću za trgovinu i usluge, Veliko </w:t>
      </w:r>
      <w:proofErr w:type="spellStart"/>
      <w:r w:rsidRPr="00ED2DBC">
        <w:rPr>
          <w:rFonts w:cs="Times New Roman" w:eastAsia="Times New Roman"/>
          <w:lang w:eastAsia="hr-HR"/>
        </w:rPr>
        <w:t>Korenovo</w:t>
      </w:r>
      <w:proofErr w:type="spellEnd"/>
      <w:r w:rsidRPr="00ED2DBC">
        <w:rPr>
          <w:rFonts w:cs="Times New Roman" w:eastAsia="Times New Roman"/>
          <w:lang w:eastAsia="hr-HR"/>
        </w:rPr>
        <w:t xml:space="preserve"> 24, OIB: 48599958036, MBS: 010089749</w:t>
      </w:r>
      <w:r w:rsidRPr="00ED2DBC">
        <w:rPr>
          <w:rFonts w:cs="Times New Roman" w:eastAsia="Times New Roman"/>
          <w:noProof/>
          <w:szCs w:val="20"/>
          <w:lang w:eastAsia="hr-HR"/>
        </w:rPr>
        <w:t xml:space="preserve">, 27. rujna 2016. 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ED2DBC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2DBC">
        <w:rPr>
          <w:rFonts w:cs="Times New Roman" w:eastAsia="Times New Roman"/>
          <w:noProof/>
          <w:szCs w:val="20"/>
          <w:lang w:eastAsia="hr-HR" w:val="en-GB"/>
        </w:rPr>
        <w:t>Odbacuje se prijedlog za otvaranje stečajnog postupka nad dužnikom K</w:t>
      </w:r>
      <w:r w:rsidRPr="00ED2DBC">
        <w:rPr>
          <w:rFonts w:cs="Times New Roman" w:eastAsia="Times New Roman"/>
          <w:lang w:eastAsia="hr-HR"/>
        </w:rPr>
        <w:t xml:space="preserve">IM jednostavno društvo s ograničenom odgovornošću za trgovinu i usluge, Veliko </w:t>
      </w:r>
      <w:proofErr w:type="spellStart"/>
      <w:r w:rsidRPr="00ED2DBC">
        <w:rPr>
          <w:rFonts w:cs="Times New Roman" w:eastAsia="Times New Roman"/>
          <w:lang w:eastAsia="hr-HR"/>
        </w:rPr>
        <w:t>Korenovo</w:t>
      </w:r>
      <w:proofErr w:type="spellEnd"/>
      <w:r w:rsidRPr="00ED2DBC">
        <w:rPr>
          <w:rFonts w:cs="Times New Roman" w:eastAsia="Times New Roman"/>
          <w:lang w:eastAsia="hr-HR"/>
        </w:rPr>
        <w:t xml:space="preserve"> 24, OIB: 48599958036, MBS: 010089749.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ED2DBC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2DBC">
        <w:rPr>
          <w:rFonts w:cs="Times New Roman" w:eastAsia="Times New Roman"/>
          <w:noProof/>
          <w:szCs w:val="20"/>
          <w:lang w:eastAsia="hr-HR" w:val="en-GB"/>
        </w:rPr>
        <w:t xml:space="preserve">Financijska agencija, Regionalni centar Zagreb, Podružnica Bjelovar, je na temelju članka 110. stavka 1. Stečajnog zakona ("Narodne novine" broj 71/15.) podnijela ovom sudu prijedlog za otvaranje stečajnog postupka na dužnikom KIM j.d.o.o. Veliko Korenovo.     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2DBC">
        <w:rPr>
          <w:rFonts w:cs="Times New Roman" w:eastAsia="Times New Roman"/>
          <w:noProof/>
          <w:szCs w:val="20"/>
          <w:lang w:eastAsia="hr-HR" w:val="en-GB"/>
        </w:rPr>
        <w:t xml:space="preserve">Uvidom u registar ovog suda utvrđeno je da je dužnik KIM j.d.o.o. Veliko Korenovo brisan iz sudskog registra 21. rujna 2016. rješenjem broj Tt-16/2378-1. 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2DBC">
        <w:rPr>
          <w:rFonts w:cs="Times New Roman" w:eastAsia="Times New Roman"/>
          <w:noProof/>
          <w:szCs w:val="20"/>
          <w:lang w:eastAsia="hr-HR" w:val="en-GB"/>
        </w:rPr>
        <w:t>Kako je dužnik prestao postojati, sud je prijedlog za otvaranje stečajnog postupka odbacio.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ED2DBC">
        <w:rPr>
          <w:rFonts w:cs="Times New Roman" w:eastAsia="Times New Roman"/>
          <w:noProof/>
          <w:szCs w:val="20"/>
          <w:lang w:eastAsia="hr-HR" w:val="en-GB"/>
        </w:rPr>
        <w:t>U Bjelovaru, 27. rujna 2016.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2DBC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2DBC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autoSpaceDN w:val="false"/>
        <w:spacing w:after="0"/>
        <w:jc w:val="both"/>
        <w:rPr>
          <w:rFonts w:cs="Times New Roman" w:eastAsia="Times New Roman"/>
        </w:rPr>
      </w:pPr>
      <w:r w:rsidRPr="00ED2DBC">
        <w:rPr>
          <w:rFonts w:cs="Times New Roman" w:eastAsia="Times New Roman"/>
        </w:rPr>
        <w:t xml:space="preserve"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 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lastRenderedPageBreak/>
        <w:t>Rj.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t>1. DNA:FINI putem e-oglasne ploče i sudskog dostavljača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t xml:space="preserve">              e-oglasna ploča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D2DBC">
        <w:rPr>
          <w:rFonts w:cs="Times New Roman" w:eastAsia="Times New Roman"/>
          <w:noProof/>
          <w:szCs w:val="20"/>
          <w:lang w:eastAsia="hr-HR"/>
        </w:rPr>
        <w:t>Bj.27.9.2016.</w:t>
      </w: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2DBC" w:rsidP="00ED2DBC" w:rsidR="00ED2DBC" w:rsidRPr="00ED2D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DBC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St-99/2016-3</izvorni_sadrzaj>
    <derivirana_varijabla naziv="DomainObject.Oznaka_1">St-99/2016-3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jednostavno društvo s ograničenom odgovornošću za trgovinu i usluge, Veliko Korenovo</izvorni_sadrzaj>
    <derivirana_varijabla naziv="DomainObject.Predmet.ProtustrankaFormated_1">  KIM jednostavno društvo s ograničenom odgovornošću za trgovinu i usluge, Veliko Korenovo</derivirana_varijabla>
  </DomainObject.Predmet.ProtustrankaFormated>
  <DomainObject.Predmet.ProtustrankaFormatedOIB>
    <izvorni_sadrzaj>  KIM jednostavno društvo s ograničenom odgovornošću za trgovinu i usluge, Veliko Korenovo, OIB 48599958036</izvorni_sadrzaj>
    <derivirana_varijabla naziv="DomainObject.Predmet.ProtustrankaFormatedOIB_1">  KIM jednostavno društvo s ograničenom odgovornošću za trgovinu i usluge, Veliko Korenovo, OIB 48599958036</derivirana_varijabla>
  </DomainObject.Predmet.ProtustrankaFormatedOIB>
  <DomainObject.Predmet.ProtustrankaFormatedWithAdress>
    <izvorni_sadrzaj> KIM jednostavno društvo s ograničenom odgovornošću za trgovinu i usluge, Veliko Korenovo, Veliko Korenovo 24, 43000 Veliko Korenovo</izvorni_sadrzaj>
    <derivirana_varijabla naziv="DomainObject.Predmet.ProtustrankaFormatedWithAdress_1"> KIM jednostavno društvo s ograničenom odgovornošću za trgovinu i usluge, Veliko Korenovo, Veliko Korenovo 24, 43000 Veliko Korenovo</derivirana_varijabla>
  </DomainObject.Predmet.ProtustrankaFormatedWithAdress>
  <DomainObject.Predmet.ProtustrankaFormatedWithAdressOIB>
    <izvorni_sadrzaj> KIM jednostavno društvo s ograničenom odgovornošću za trgovinu i usluge, Veliko Korenovo, OIB 48599958036, Veliko Korenovo 24, 43000 Veliko Korenovo</izvorni_sadrzaj>
    <derivirana_varijabla naziv="DomainObject.Predmet.ProtustrankaFormatedWithAdressOIB_1"> KIM jednostavno društvo s ograničenom odgovornošću za trgovinu i usluge, Veliko Korenovo, OIB 48599958036, Veliko Korenovo 24, 43000 Veliko Korenovo</derivirana_varijabla>
  </DomainObject.Predmet.ProtustrankaFormatedWithAdressOIB>
  <DomainObject.Predmet.ProtustrankaWithAdress>
    <izvorni_sadrzaj>KIM jednostavno društvo s ograničenom odgovornošću za trgovinu i usluge, Veliko Korenovo Veliko Korenovo 24, 43000 Veliko Korenovo</izvorni_sadrzaj>
    <derivirana_varijabla naziv="DomainObject.Predmet.ProtustrankaWithAdress_1">KIM jednostavno društvo s ograničenom odgovornošću za trgovinu i usluge, Veliko Korenovo Veliko Korenovo 24, 43000 Veliko Korenovo</derivirana_varijabla>
  </DomainObject.Predmet.ProtustrankaWithAdress>
  <DomainObject.Predmet.ProtustrankaWithAdressOIB>
    <izvorni_sadrzaj>KIM jednostavno društvo s ograničenom odgovornošću za trgovinu i usluge, Veliko Korenovo, OIB 48599958036, Veliko Korenovo 24, 43000 Veliko Korenovo</izvorni_sadrzaj>
    <derivirana_varijabla naziv="DomainObject.Predmet.ProtustrankaWithAdressOIB_1">KIM jednostavno društvo s ograničenom odgovornošću za trgovinu i usluge, Veliko Korenovo, OIB 48599958036, Veliko Korenovo 24, 43000 Veliko Korenovo</derivirana_varijabla>
  </DomainObject.Predmet.ProtustrankaWithAdressOIB>
  <DomainObject.Predmet.ProtustrankaNazivFormated>
    <izvorni_sadrzaj>KIM jednostavno društvo s ograničenom odgovornošću za trgovinu i usluge, Veliko Korenovo</izvorni_sadrzaj>
    <derivirana_varijabla naziv="DomainObject.Predmet.ProtustrankaNazivFormated_1">KIM jednostavno društvo s ograničenom odgovornošću za trgovinu i usluge, Veliko Korenovo</derivirana_varijabla>
  </DomainObject.Predmet.ProtustrankaNazivFormated>
  <DomainObject.Predmet.ProtustrankaNazivFormatedOIB>
    <izvorni_sadrzaj>KIM jednostavno društvo s ograničenom odgovornošću za trgovinu i usluge, Veliko Korenovo, OIB 48599958036</izvorni_sadrzaj>
    <derivirana_varijabla naziv="DomainObject.Predmet.ProtustrankaNazivFormatedOIB_1">KIM jednostavno društvo s ograničenom odgovornošću za trgovinu i usluge, Veliko Korenovo, OIB 48599958036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KIM jednostavno društvo s ograničenom odgovornošću za trgovinu i usluge, Veliko Korenovo</item>
    </izvorni_sadrzaj>
    <derivirana_varijabla naziv="DomainObject.Predmet.ProtuStrankaListFormated_1">
      <item>KIM jednostavno društvo s ograničenom odgovornošću za trgovinu i usluge, Veliko Korenovo</item>
    </derivirana_varijabla>
  </DomainObject.Predmet.ProtuStrankaListFormated>
  <DomainObject.Predmet.ProtuStrankaListFormatedOIB>
    <izvorni_sadrzaj>
      <item>KIM jednostavno društvo s ograničenom odgovornošću za trgovinu i usluge, Veliko Korenovo, OIB 48599958036</item>
    </izvorni_sadrzaj>
    <derivirana_varijabla naziv="DomainObject.Predmet.ProtuStrankaListFormatedOIB_1">
      <item>KIM jednostavno društvo s ograničenom odgovornošću za trgovinu i usluge, Veliko Korenovo, OIB 48599958036</item>
    </derivirana_varijabla>
  </DomainObject.Predmet.ProtuStrankaListFormatedOIB>
  <DomainObject.Predmet.ProtuStrankaListFormatedWithAdress>
    <izvorni_sadrzaj>
      <item>KIM jednostavno društvo s ograničenom odgovornošću za trgovinu i usluge, Veliko Korenovo, Veliko Korenovo 24, 43000 Veliko Korenovo</item>
    </izvorni_sadrzaj>
    <derivirana_varijabla naziv="DomainObject.Predmet.ProtuStrankaListFormatedWithAdress_1">
      <item>KIM jednostavno društvo s ograničenom odgovornošću za trgovinu i usluge, Veliko Korenovo, Veliko Korenovo 24, 43000 Veliko Korenovo</item>
    </derivirana_varijabla>
  </DomainObject.Predmet.ProtuStrankaListFormatedWithAdress>
  <DomainObject.Predmet.ProtuStrankaListFormatedWithAdressOIB>
    <izvorni_sadrzaj>
      <item>KIM jednostavno društvo s ograničenom odgovornošću za trgovinu i usluge, Veliko Korenovo, OIB 48599958036, Veliko Korenovo 24, 43000 Veliko Korenovo</item>
    </izvorni_sadrzaj>
    <derivirana_varijabla naziv="DomainObject.Predmet.ProtuStrankaListFormatedWithAdressOIB_1">
      <item>KIM jednostavno društvo s ograničenom odgovornošću za trgovinu i usluge, Veliko Korenovo, OIB 48599958036, Veliko Korenovo 24, 43000 Veliko Korenovo</item>
    </derivirana_varijabla>
  </DomainObject.Predmet.ProtuStrankaListFormatedWithAdressOIB>
  <DomainObject.Predmet.ProtuStrankaListNazivFormated>
    <izvorni_sadrzaj>
      <item>KIM jednostavno društvo s ograničenom odgovornošću za trgovinu i usluge, Veliko Korenovo</item>
    </izvorni_sadrzaj>
    <derivirana_varijabla naziv="DomainObject.Predmet.ProtuStrankaListNazivFormated_1">
      <item>KIM jednostavno društvo s ograničenom odgovornošću za trgovinu i usluge, Veliko Korenovo</item>
    </derivirana_varijabla>
  </DomainObject.Predmet.ProtuStrankaListNazivFormated>
  <DomainObject.Predmet.ProtuStrankaListNazivFormatedOIB>
    <izvorni_sadrzaj>
      <item>KIM jednostavno društvo s ograničenom odgovornošću za trgovinu i usluge, Veliko Korenovo, OIB 48599958036</item>
    </izvorni_sadrzaj>
    <derivirana_varijabla naziv="DomainObject.Predmet.ProtuStrankaListNazivFormatedOIB_1">
      <item>KIM jednostavno društvo s ograničenom odgovornošću za trgovinu i usluge, Veliko Korenovo, OIB 48599958036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St-99/2016-3</izvorni_sadrzaj>
    <derivirana_varijabla naziv="DomainObject.PoslovniBrojDokumenta_1">St-99/2016-3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KIM jednostavno društvo s ograničenom odgovornošću za trgovinu i usluge, Veliko Korenovo</izvorni_sadrzaj>
    <derivirana_varijabla naziv="DomainObject.Predmet.ProtustrankaIDrugi_1">KIM jednostavno društvo s ograničenom odgovornošću za trgovinu i usluge, Veliko Korenovo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KIM jednostavno društvo s ograničenom odgovornošću za trgovinu i usluge, Veliko Korenovo, OIB 48599958036, Veliko Korenovo 24, 43000 Veliko Korenovo</izvorni_sadrzaj>
    <derivirana_varijabla naziv="DomainObject.Predmet.ProtustrankaIDrugiAdressOIB_1">KIM jednostavno društvo s ograničenom odgovornošću za trgovinu i usluge, Veliko Korenovo, OIB 48599958036, Veliko Korenovo 24, 43000 Veliko Korenovo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KIM jednostavno društvo s ograničenom odgovornošću za trgovinu i usluge, Veliko Korenovo</item>
    </izvorni_sadrzaj>
    <derivirana_varijabla naziv="DomainObject.Predmet.SudioniciListNaziv_1">
      <item>FINA, RC ZAGREB, Podružnica Bjelovar</item>
      <item>KIM jednostavno društvo s ograničenom odgovornošću za trgovinu i usluge, Veliko Korenovo</item>
    </derivirana_varijabla>
  </DomainObject.Predmet.SudioniciListNaziv>
  <DomainObject.Predmet.SudioniciListAdressOIB>
    <izvorni_sadrzaj>
      <item>FINA, RC ZAGREB, Podružnica Bjelovar, OIB 85821130368, F. Supila 4,43000 Bjelovar</item>
      <item>KIM jednostavno društvo s ograničenom odgovornošću za trgovinu i usluge, Veliko Korenovo, OIB 48599958036, Veliko Korenovo 24,43000 Veliko Korenovo</item>
    </izvorni_sadrzaj>
    <derivirana_varijabla naziv="DomainObject.Predmet.SudioniciListAdressOIB_1">
      <item>FINA, RC ZAGREB, Podružnica Bjelovar, OIB 85821130368, F. Supila 4,43000 Bjelovar</item>
      <item>KIM jednostavno društvo s ograničenom odgovornošću za trgovinu i usluge, Veliko Korenovo, OIB 48599958036, Veliko Korenovo 24,43000 Veliko Korenovo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0C755-02D4-48C1-80C4-D4FAD5804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1443</properties:Characters>
  <properties:Lines>77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2016-09-27T11:04:00Z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St-99/2016-3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