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8D61D7" w:rsidR="006A1BF5" w:rsidRPr="006A1BF5">
        <w:tc>
          <w:tcPr>
            <w:tcW w:type="dxa" w:w="2829"/>
            <w:shd w:fill="auto" w:color="auto" w:val="clear"/>
          </w:tcPr>
          <w:p w:rsidRDefault="00C1341F" w:rsidP="006E21E5" w:rsidR="006A1BF5" w:rsidRPr="006A1BF5">
            <w:pPr>
              <w:jc w:val="center"/>
              <w:rPr>
                <w:szCs w:val="24"/>
              </w:rPr>
            </w:pPr>
            <w:bookmarkStart w:name="_GoBack" w:id="0"/>
            <w:bookmarkEnd w:id="0"/>
            <w:r>
              <w:rPr>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6A1BF5" w:rsidP="00B27134" w:rsidR="006A1BF5" w:rsidRPr="006A1BF5">
            <w:pPr>
              <w:spacing w:before="120"/>
              <w:jc w:val="center"/>
              <w:rPr>
                <w:szCs w:val="24"/>
              </w:rPr>
            </w:pPr>
            <w:r w:rsidRPr="006A1BF5">
              <w:rPr>
                <w:szCs w:val="24"/>
              </w:rPr>
              <w:t>Republika Hrvatska</w:t>
            </w:r>
          </w:p>
          <w:p w:rsidRDefault="00C1341F" w:rsidP="006E21E5" w:rsidR="006A1BF5" w:rsidRPr="006A1BF5">
            <w:pPr>
              <w:jc w:val="center"/>
              <w:rPr>
                <w:szCs w:val="24"/>
              </w:rPr>
            </w:pPr>
            <w:r>
              <w:rPr>
                <w:szCs w:val="24"/>
              </w:rPr>
              <w:t>Općinski</w:t>
            </w:r>
            <w:r w:rsidR="008D61D7">
              <w:rPr>
                <w:szCs w:val="24"/>
              </w:rPr>
              <w:t xml:space="preserve"> sud u Varaždinu</w:t>
            </w:r>
          </w:p>
          <w:p w:rsidRDefault="00B27134" w:rsidP="006E21E5" w:rsidR="006A1BF5" w:rsidRPr="006A1BF5">
            <w:pPr>
              <w:jc w:val="center"/>
              <w:rPr>
                <w:szCs w:val="24"/>
              </w:rPr>
            </w:pPr>
            <w:r>
              <w:rPr>
                <w:szCs w:val="24"/>
              </w:rPr>
              <w:t>Varaždin, Braće Radić 2</w:t>
            </w:r>
          </w:p>
        </w:tc>
      </w:tr>
    </w:tbl>
    <w:p w14:textId="33fc773" w14:paraId="33fc773" w:rsidRDefault="00F75680" w:rsidP="00F75680" w:rsidR="00F75680" w:rsidRPr="00F75680">
      <w:pPr>
        <w:jc w:val="left"/>
        <w15:collapsed w:val="false"/>
        <w:rPr>
          <w:rFonts w:eastAsiaTheme="minorHAnsi"/>
          <w:szCs w:val="24"/>
        </w:rPr>
      </w:pPr>
    </w:p>
    <w:p w:rsidRDefault="00F75680" w:rsidP="00F75680" w:rsidR="00F75680">
      <w:pPr>
        <w:jc w:val="left"/>
        <w:rPr>
          <w:rFonts w:eastAsiaTheme="minorHAnsi"/>
          <w:szCs w:val="24"/>
        </w:rPr>
      </w:pPr>
      <w:r w:rsidRPr="00F75680">
        <w:rPr>
          <w:rFonts w:eastAsiaTheme="minorHAnsi"/>
          <w:szCs w:val="24"/>
        </w:rPr>
        <w:t xml:space="preserve">            </w:t>
      </w:r>
      <w:r w:rsidRPr="00F75680">
        <w:rPr>
          <w:rFonts w:cstheme="minorBidi" w:eastAsiaTheme="minorHAnsi" w:hAnsiTheme="minorHAnsi" w:asciiTheme="minorHAnsi"/>
          <w:sz w:val="22"/>
        </w:rPr>
        <w:t xml:space="preserve">                                               </w:t>
      </w:r>
      <w:r w:rsidRPr="00F75680">
        <w:rPr>
          <w:rFonts w:cstheme="minorBidi" w:eastAsiaTheme="minorHAnsi" w:hAnsiTheme="minorHAnsi" w:asciiTheme="minorHAnsi"/>
          <w:sz w:val="22"/>
        </w:rPr>
        <w:tab/>
      </w:r>
      <w:r w:rsidRPr="00F75680">
        <w:rPr>
          <w:rFonts w:cstheme="minorBidi" w:eastAsiaTheme="minorHAnsi" w:hAnsiTheme="minorHAnsi" w:asciiTheme="minorHAnsi"/>
          <w:sz w:val="22"/>
        </w:rPr>
        <w:tab/>
        <w:t xml:space="preserve">          </w:t>
      </w:r>
      <w:r w:rsidR="004A1668">
        <w:rPr>
          <w:rFonts w:cstheme="minorBidi" w:eastAsiaTheme="minorHAnsi" w:hAnsiTheme="minorHAnsi" w:asciiTheme="minorHAnsi"/>
          <w:sz w:val="22"/>
        </w:rPr>
        <w:t xml:space="preserve">                      </w:t>
      </w:r>
      <w:r w:rsidR="004A1668">
        <w:rPr>
          <w:rFonts w:eastAsiaTheme="minorHAnsi"/>
          <w:szCs w:val="24"/>
        </w:rPr>
        <w:t>Poslovni b</w:t>
      </w:r>
      <w:r w:rsidRPr="00F75680">
        <w:rPr>
          <w:rFonts w:eastAsiaTheme="minorHAnsi"/>
          <w:szCs w:val="24"/>
        </w:rPr>
        <w:t>roj: 7 Sp-16/16-39</w:t>
      </w:r>
    </w:p>
    <w:p w:rsidRDefault="004A1668" w:rsidP="00F75680" w:rsidR="004A1668">
      <w:pPr>
        <w:jc w:val="left"/>
        <w:rPr>
          <w:rFonts w:eastAsiaTheme="minorHAnsi"/>
          <w:szCs w:val="24"/>
        </w:rPr>
      </w:pPr>
    </w:p>
    <w:p w:rsidRDefault="004A1668" w:rsidP="00F75680" w:rsidR="004A1668">
      <w:pPr>
        <w:jc w:val="left"/>
        <w:rPr>
          <w:rFonts w:eastAsiaTheme="minorHAnsi"/>
          <w:szCs w:val="24"/>
        </w:rPr>
      </w:pPr>
    </w:p>
    <w:p w:rsidRDefault="004A1668" w:rsidP="004A1668" w:rsidR="00F75680">
      <w:pPr>
        <w:jc w:val="center"/>
        <w:rPr>
          <w:rFonts w:eastAsiaTheme="minorHAnsi"/>
          <w:szCs w:val="24"/>
        </w:rPr>
      </w:pPr>
      <w:r>
        <w:rPr>
          <w:rFonts w:eastAsiaTheme="minorHAnsi"/>
          <w:szCs w:val="24"/>
        </w:rPr>
        <w:t>R E P U BL I K A    H R V A T S K A</w:t>
      </w:r>
    </w:p>
    <w:p w:rsidRDefault="004A1668" w:rsidP="004A1668" w:rsidR="004A1668" w:rsidRPr="00F75680">
      <w:pPr>
        <w:jc w:val="center"/>
        <w:rPr>
          <w:rFonts w:eastAsiaTheme="minorHAnsi"/>
          <w:szCs w:val="24"/>
        </w:rPr>
      </w:pPr>
    </w:p>
    <w:p w:rsidRDefault="00F75680" w:rsidP="004A1668" w:rsidR="004A1668" w:rsidRPr="00F75680">
      <w:pPr>
        <w:spacing w:lineRule="auto" w:line="276" w:after="200"/>
        <w:jc w:val="center"/>
        <w:rPr>
          <w:rFonts w:eastAsiaTheme="minorHAnsi"/>
          <w:szCs w:val="24"/>
        </w:rPr>
      </w:pPr>
      <w:r w:rsidRPr="00F75680">
        <w:rPr>
          <w:rFonts w:eastAsiaTheme="minorHAnsi"/>
          <w:szCs w:val="24"/>
        </w:rPr>
        <w:t>R J E Š E N J E</w:t>
      </w:r>
    </w:p>
    <w:p w:rsidRDefault="004A1668" w:rsidP="004A1668" w:rsidR="004A1668">
      <w:pPr>
        <w:spacing w:lineRule="auto" w:line="276" w:after="200"/>
        <w:ind w:firstLine="708"/>
        <w:rPr>
          <w:rFonts w:eastAsiaTheme="minorHAnsi"/>
          <w:szCs w:val="24"/>
        </w:rPr>
      </w:pPr>
    </w:p>
    <w:p w:rsidRDefault="00F75680" w:rsidP="004A1668" w:rsidR="00F75680" w:rsidRPr="00F75680">
      <w:pPr>
        <w:spacing w:lineRule="auto" w:line="276" w:after="200"/>
        <w:ind w:firstLine="708"/>
        <w:rPr>
          <w:rFonts w:eastAsiaTheme="minorHAnsi"/>
          <w:szCs w:val="24"/>
        </w:rPr>
      </w:pPr>
      <w:r w:rsidRPr="00F75680">
        <w:rPr>
          <w:rFonts w:eastAsiaTheme="minorHAnsi"/>
          <w:szCs w:val="24"/>
        </w:rPr>
        <w:t>Općinski</w:t>
      </w:r>
      <w:r w:rsidR="004A1668">
        <w:rPr>
          <w:rFonts w:eastAsiaTheme="minorHAnsi"/>
          <w:szCs w:val="24"/>
        </w:rPr>
        <w:t xml:space="preserve"> sud u Varaždinu po sutkinji tog</w:t>
      </w:r>
      <w:r w:rsidRPr="00F75680">
        <w:rPr>
          <w:rFonts w:eastAsiaTheme="minorHAnsi"/>
          <w:szCs w:val="24"/>
        </w:rPr>
        <w:t xml:space="preserve">a suda Ana-Mariji Murić u stečajnom postupku povodom prijedloga potrošača MARIJANA FRNTIĆA iz Poljane Biškupečke, Varaždinska 37, OIB: 86118476441, za otvaranje stečajnog postupka, </w:t>
      </w:r>
      <w:r w:rsidR="004A1668">
        <w:rPr>
          <w:rFonts w:eastAsiaTheme="minorHAnsi"/>
          <w:szCs w:val="24"/>
        </w:rPr>
        <w:t>12. srpnja</w:t>
      </w:r>
      <w:r w:rsidRPr="00F75680">
        <w:rPr>
          <w:rFonts w:eastAsiaTheme="minorHAnsi"/>
          <w:szCs w:val="24"/>
        </w:rPr>
        <w:t xml:space="preserve"> 2019.</w:t>
      </w:r>
      <w:r w:rsidR="004A1668">
        <w:rPr>
          <w:rFonts w:eastAsiaTheme="minorHAnsi"/>
          <w:szCs w:val="24"/>
        </w:rPr>
        <w:t>,</w:t>
      </w:r>
    </w:p>
    <w:p w:rsidRDefault="004A1668" w:rsidP="00F75680" w:rsidR="004A1668">
      <w:pPr>
        <w:spacing w:lineRule="auto" w:line="276" w:after="200"/>
        <w:jc w:val="center"/>
        <w:rPr>
          <w:rFonts w:eastAsiaTheme="minorHAnsi"/>
          <w:szCs w:val="24"/>
        </w:rPr>
      </w:pPr>
    </w:p>
    <w:p w:rsidRDefault="00F75680" w:rsidP="00F75680" w:rsidR="00F75680" w:rsidRPr="00F75680">
      <w:pPr>
        <w:spacing w:lineRule="auto" w:line="276" w:after="200"/>
        <w:jc w:val="center"/>
        <w:rPr>
          <w:rFonts w:eastAsiaTheme="minorHAnsi"/>
          <w:szCs w:val="24"/>
        </w:rPr>
      </w:pPr>
      <w:r w:rsidRPr="00F75680">
        <w:rPr>
          <w:rFonts w:eastAsiaTheme="minorHAnsi"/>
          <w:szCs w:val="24"/>
        </w:rPr>
        <w:t xml:space="preserve">r i j e š i o   </w:t>
      </w:r>
      <w:r w:rsidR="004A1668">
        <w:rPr>
          <w:rFonts w:eastAsiaTheme="minorHAnsi"/>
          <w:szCs w:val="24"/>
        </w:rPr>
        <w:t xml:space="preserve"> </w:t>
      </w:r>
      <w:r w:rsidRPr="00F75680">
        <w:rPr>
          <w:rFonts w:eastAsiaTheme="minorHAnsi"/>
          <w:szCs w:val="24"/>
        </w:rPr>
        <w:t>j e</w:t>
      </w:r>
    </w:p>
    <w:p w:rsidRDefault="004A1668" w:rsidP="00F75680" w:rsidR="004A1668">
      <w:pPr>
        <w:spacing w:lineRule="auto" w:line="276" w:after="200"/>
        <w:ind w:firstLine="708"/>
        <w:rPr>
          <w:rFonts w:eastAsiaTheme="minorHAnsi"/>
          <w:szCs w:val="24"/>
        </w:rPr>
      </w:pPr>
    </w:p>
    <w:p w:rsidRDefault="00F75680" w:rsidP="00F75680" w:rsidR="00F75680" w:rsidRPr="00F75680">
      <w:pPr>
        <w:spacing w:lineRule="auto" w:line="276" w:after="200"/>
        <w:ind w:firstLine="708"/>
        <w:rPr>
          <w:rFonts w:eastAsiaTheme="minorHAnsi"/>
          <w:szCs w:val="24"/>
        </w:rPr>
      </w:pPr>
      <w:r w:rsidRPr="00F75680">
        <w:rPr>
          <w:rFonts w:eastAsiaTheme="minorHAnsi"/>
          <w:szCs w:val="24"/>
        </w:rPr>
        <w:t>I/ Stečajnom povjereniku Stjepanu Rakarcu, OIB: 64132194100, Velika Gorica, Črnkovec 16, odmjerava se na ime nagrade za razdoblje provjere ponašanja od 11. 7. 2017. do 11. 8. 2018. iznos od 2.000,00 kn (dvijetisuće kuna) bruto.</w:t>
      </w:r>
    </w:p>
    <w:p w:rsidRDefault="00F75680" w:rsidP="00F75680" w:rsidR="00F75680" w:rsidRPr="00F75680">
      <w:pPr>
        <w:spacing w:lineRule="auto" w:line="276" w:after="200"/>
        <w:ind w:firstLine="708"/>
        <w:rPr>
          <w:rFonts w:eastAsiaTheme="minorHAnsi"/>
          <w:szCs w:val="24"/>
        </w:rPr>
      </w:pPr>
      <w:r w:rsidRPr="00F75680">
        <w:rPr>
          <w:rFonts w:eastAsiaTheme="minorHAnsi"/>
          <w:szCs w:val="24"/>
        </w:rPr>
        <w:t>II/ Navedeni iznos iz točke I/ izreke ovog rješenja isplatiti će se na transakcijski račun stečajnog povjerenika Stjepana Rakarca br. HR7624840083111805735 iz sredstava državnog proračuna, nakon pravomoćnosti odluke o odmjeravanju troškova.</w:t>
      </w:r>
    </w:p>
    <w:p w:rsidRDefault="00F75680" w:rsidP="00F75680" w:rsidR="00F75680" w:rsidRPr="00F75680">
      <w:pPr>
        <w:spacing w:lineRule="auto" w:line="276" w:after="200"/>
        <w:ind w:firstLine="708"/>
        <w:rPr>
          <w:rFonts w:eastAsiaTheme="minorHAnsi"/>
          <w:szCs w:val="24"/>
        </w:rPr>
      </w:pPr>
      <w:r w:rsidRPr="00F75680">
        <w:rPr>
          <w:rFonts w:eastAsiaTheme="minorHAnsi"/>
          <w:szCs w:val="24"/>
        </w:rPr>
        <w:t>III/ Odbija se stečajni povjerenik Stjepan Rakarec, OIB: 64132194100, Velika Gorica, Črnkovec 16, sa zahtjevom za odmjeravanje nagrade za iznos od 2.000,00 kn bruto.</w:t>
      </w:r>
    </w:p>
    <w:p w:rsidRDefault="004A1668" w:rsidP="00F75680" w:rsidR="004A1668">
      <w:pPr>
        <w:spacing w:lineRule="auto" w:line="276" w:after="200"/>
        <w:jc w:val="center"/>
        <w:rPr>
          <w:rFonts w:eastAsiaTheme="minorHAnsi"/>
          <w:szCs w:val="24"/>
        </w:rPr>
      </w:pPr>
    </w:p>
    <w:p w:rsidRDefault="00F75680" w:rsidP="00F75680" w:rsidR="00F75680" w:rsidRPr="00F75680">
      <w:pPr>
        <w:spacing w:lineRule="auto" w:line="276" w:after="200"/>
        <w:jc w:val="center"/>
        <w:rPr>
          <w:rFonts w:eastAsiaTheme="minorHAnsi"/>
          <w:szCs w:val="24"/>
        </w:rPr>
      </w:pPr>
      <w:r w:rsidRPr="00F75680">
        <w:rPr>
          <w:rFonts w:eastAsiaTheme="minorHAnsi"/>
          <w:szCs w:val="24"/>
        </w:rPr>
        <w:t>Obrazloženje</w:t>
      </w:r>
    </w:p>
    <w:p w:rsidRDefault="004A1668" w:rsidP="00F75680" w:rsidR="004A1668">
      <w:pPr>
        <w:spacing w:lineRule="auto" w:line="276" w:after="200"/>
        <w:ind w:firstLine="708"/>
        <w:rPr>
          <w:rFonts w:eastAsiaTheme="minorHAnsi"/>
          <w:szCs w:val="24"/>
        </w:rPr>
      </w:pPr>
    </w:p>
    <w:p w:rsidRDefault="00F75680" w:rsidP="00F75680" w:rsidR="00F75680" w:rsidRPr="00F75680">
      <w:pPr>
        <w:spacing w:lineRule="auto" w:line="276" w:after="200"/>
        <w:ind w:firstLine="708"/>
        <w:rPr>
          <w:rFonts w:eastAsiaTheme="minorHAnsi"/>
          <w:szCs w:val="24"/>
        </w:rPr>
      </w:pPr>
      <w:r w:rsidRPr="00F75680">
        <w:rPr>
          <w:rFonts w:eastAsiaTheme="minorHAnsi"/>
          <w:szCs w:val="24"/>
        </w:rPr>
        <w:t xml:space="preserve">Rješenjem ovog suda broj Sp – 16/16 – 18 od 17. svibnja 2017. otvoren je i zaključen postupak stečaja potrošača nad potrošačem Marijanom Frntićem te je povjerenikom imenovan Stjepan Rakarec. </w:t>
      </w:r>
    </w:p>
    <w:p w:rsidRDefault="00F75680" w:rsidP="00F75680" w:rsidR="00F75680" w:rsidRPr="00F75680">
      <w:pPr>
        <w:spacing w:lineRule="auto" w:line="276" w:after="200"/>
        <w:ind w:firstLine="708"/>
        <w:rPr>
          <w:rFonts w:eastAsiaTheme="minorHAnsi"/>
          <w:szCs w:val="24"/>
        </w:rPr>
      </w:pPr>
      <w:r w:rsidRPr="00F75680">
        <w:rPr>
          <w:rFonts w:eastAsiaTheme="minorHAnsi"/>
          <w:szCs w:val="24"/>
        </w:rPr>
        <w:t xml:space="preserve"> Povjerenik je podneskom od 11. svibnja 2019. podnio zahtjev za nagradu tijekom razdoblja provjere ponašanja i to od 11. srpnja 2017. do 11. kolovoza 2018. u bruto iznosu od </w:t>
      </w:r>
      <w:r w:rsidRPr="00F75680">
        <w:rPr>
          <w:rFonts w:eastAsiaTheme="minorHAnsi"/>
          <w:szCs w:val="24"/>
        </w:rPr>
        <w:lastRenderedPageBreak/>
        <w:t>4.000,00 kn u kojem navodi kako potrošač nema unovčive imovine niti ostvaruje prihode te na računu povjerenika za stečajnu masu nema sredstava, zbog čega se nagrada isplaćuje na teret državnog proračuna. Ističe kako je u proteklom periodu kontaktirao potrošača, slao dopise potrošaču, informirao potrošača o njegovim obvezama, provjeravao imovinski status potrošača, otvorio račun za potrošača, koristio vlastita materijalno tehnička sredstva, trošio svoje vrijeme te koristio stečeno stručno i iskustveno znanje.</w:t>
      </w:r>
    </w:p>
    <w:p w:rsidRDefault="00F75680" w:rsidP="00F75680" w:rsidR="00F75680" w:rsidRPr="00F75680">
      <w:pPr>
        <w:spacing w:lineRule="auto" w:line="276" w:after="200"/>
        <w:ind w:firstLine="708"/>
        <w:rPr>
          <w:rFonts w:eastAsiaTheme="minorHAnsi"/>
          <w:szCs w:val="24"/>
        </w:rPr>
      </w:pPr>
      <w:r w:rsidRPr="00F75680">
        <w:rPr>
          <w:rFonts w:eastAsiaTheme="minorHAnsi"/>
          <w:szCs w:val="24"/>
        </w:rPr>
        <w:t>Sukladno čl. 43. stav 1. Zakon o stečaju potrošača (Narodne novine broj 100/15, dalje ZSP), povjerenik ima pravo na nagradu za svoj rad te na naknadu stvarnih troškova.</w:t>
      </w:r>
    </w:p>
    <w:p w:rsidRDefault="00F75680" w:rsidP="00F75680" w:rsidR="00F75680" w:rsidRPr="00F75680">
      <w:pPr>
        <w:spacing w:lineRule="auto" w:line="276" w:after="200"/>
        <w:ind w:firstLine="708"/>
        <w:rPr>
          <w:rFonts w:eastAsiaTheme="minorHAnsi"/>
          <w:szCs w:val="24"/>
        </w:rPr>
      </w:pPr>
      <w:r w:rsidRPr="00F75680">
        <w:rPr>
          <w:rFonts w:eastAsiaTheme="minorHAnsi"/>
          <w:szCs w:val="24"/>
        </w:rPr>
        <w:t>Prema odredbi st. 2. istog članka, nagradu povjereniku određuje sud prema Uredbi Vlade Republike Hrvatske kojom se utvrđuju kriteriji i način obračuna te plaćanja nagrade povjerenicima. Prema odredbi čl. 8 st. 1. Uredba o kriterijima i načinu obračuna i plaćanja nagrade povjerenicima u postupku stečaja potrošača (Narodne novine broj 13/16, dalje Uredba), za razdoblje provjere ponašanja povjereniku pripada pravo na nagradu u iznosu od 2.000,00 kn do 20.000,00 kn, za svaku godinu, ovisno o složenosti poslova koje obavlja.</w:t>
      </w:r>
    </w:p>
    <w:p w:rsidRDefault="00F75680" w:rsidP="00F75680" w:rsidR="00F75680" w:rsidRPr="00F75680">
      <w:pPr>
        <w:spacing w:lineRule="auto" w:line="276" w:after="200"/>
        <w:ind w:firstLine="708"/>
        <w:rPr>
          <w:rFonts w:eastAsiaTheme="minorHAnsi"/>
          <w:szCs w:val="24"/>
        </w:rPr>
      </w:pPr>
      <w:r w:rsidRPr="00F75680">
        <w:rPr>
          <w:rFonts w:eastAsiaTheme="minorHAnsi"/>
          <w:szCs w:val="24"/>
        </w:rPr>
        <w:t>Rješenjem iz ureda državne uprave varaždinske županije, klasa: UP/I – 701-03/16-01/120, Urbroj: 2186-01-01-01-16-4 od 11. svibnja 2016. potrošaču Marijanu Frn</w:t>
      </w:r>
      <w:r w:rsidR="004A1668">
        <w:rPr>
          <w:rFonts w:eastAsiaTheme="minorHAnsi"/>
          <w:szCs w:val="24"/>
        </w:rPr>
        <w:t>t</w:t>
      </w:r>
      <w:r w:rsidRPr="00F75680">
        <w:rPr>
          <w:rFonts w:eastAsiaTheme="minorHAnsi"/>
          <w:szCs w:val="24"/>
        </w:rPr>
        <w:t xml:space="preserve">iću odobreno je korištenje pravne pomoći oslobođenjem od obveze uplate predujma troškova postupka stečaja potrošača. </w:t>
      </w:r>
    </w:p>
    <w:p w:rsidRDefault="00F75680" w:rsidP="00F75680" w:rsidR="00F75680" w:rsidRPr="00F75680">
      <w:pPr>
        <w:spacing w:lineRule="auto" w:line="276" w:after="200"/>
        <w:ind w:firstLine="708"/>
        <w:rPr>
          <w:rFonts w:eastAsiaTheme="minorHAnsi"/>
          <w:szCs w:val="24"/>
        </w:rPr>
      </w:pPr>
      <w:r w:rsidRPr="00F75680">
        <w:rPr>
          <w:rFonts w:eastAsiaTheme="minorHAnsi"/>
          <w:szCs w:val="24"/>
        </w:rPr>
        <w:t>Obzirom da je sud sukladno čl. 8. Uredbe bio dužan odrediti nagradu povjereniku za svaku godinu provjere (koja je počela teći od pravomoćnosti rješenja o otvaranju i zaključenju postupka stečaja potrošača), te obzirom da je u predmetnoj godini povjerenik otvorio transakcijski račun potrošača, zatvorio postojeće račune istog, vršio provjeru imovine potrošača, dostavljao sudu kvartalna izvješća, sud ocjenjuje kako je primjerena nagrada za predmetne poslove u toku jedne godine 2.000,00 kn, prije svega jer se radi o uobičajenim, minimalnim poslovima stečajnog povjerenika u razdoblju provjere ponašanja, budući da predmetni potrošač nema nikakve imovine, pa istu nije bilo potrebno unovčavati, niti sam stečajni povjerenik ističe da je bio dužan poduzeti dodatne poslove povrh navedenih.</w:t>
      </w:r>
    </w:p>
    <w:p w:rsidRDefault="00F75680" w:rsidP="004A1668" w:rsidR="004A1668">
      <w:pPr>
        <w:spacing w:lineRule="auto" w:line="276" w:after="200"/>
        <w:ind w:firstLine="708"/>
        <w:rPr>
          <w:rFonts w:eastAsiaTheme="minorHAnsi"/>
          <w:szCs w:val="24"/>
        </w:rPr>
      </w:pPr>
      <w:r w:rsidRPr="00F75680">
        <w:rPr>
          <w:rFonts w:eastAsiaTheme="minorHAnsi"/>
          <w:szCs w:val="24"/>
        </w:rPr>
        <w:t>Slijedom navedenog odlučeno je kao u izreci.</w:t>
      </w:r>
    </w:p>
    <w:p w:rsidRDefault="004A1668" w:rsidP="004A1668" w:rsidR="004A1668">
      <w:pPr>
        <w:spacing w:lineRule="auto" w:line="276" w:after="200"/>
        <w:ind w:firstLine="708"/>
        <w:jc w:val="center"/>
        <w:rPr>
          <w:rFonts w:eastAsiaTheme="minorHAnsi"/>
          <w:szCs w:val="24"/>
        </w:rPr>
      </w:pPr>
    </w:p>
    <w:p w:rsidRDefault="00F75680" w:rsidP="004A1668" w:rsidR="00F75680" w:rsidRPr="00F75680">
      <w:pPr>
        <w:spacing w:lineRule="auto" w:line="276" w:after="200"/>
        <w:ind w:firstLine="708"/>
        <w:jc w:val="center"/>
        <w:rPr>
          <w:rFonts w:eastAsiaTheme="minorHAnsi"/>
          <w:szCs w:val="24"/>
        </w:rPr>
      </w:pPr>
      <w:r w:rsidRPr="00F75680">
        <w:rPr>
          <w:rFonts w:eastAsiaTheme="minorHAnsi"/>
          <w:szCs w:val="24"/>
        </w:rPr>
        <w:t>U Varaždinu</w:t>
      </w:r>
      <w:r w:rsidR="004A1668">
        <w:rPr>
          <w:rFonts w:eastAsiaTheme="minorHAnsi"/>
          <w:szCs w:val="24"/>
        </w:rPr>
        <w:t xml:space="preserve"> 12. srpnja</w:t>
      </w:r>
      <w:r w:rsidRPr="00F75680">
        <w:rPr>
          <w:rFonts w:eastAsiaTheme="minorHAnsi"/>
          <w:szCs w:val="24"/>
        </w:rPr>
        <w:t xml:space="preserve"> 2019.</w:t>
      </w:r>
    </w:p>
    <w:p w:rsidRDefault="004A1668" w:rsidP="00F75680" w:rsidR="004A1668">
      <w:pPr>
        <w:jc w:val="left"/>
        <w:rPr>
          <w:rFonts w:eastAsiaTheme="minorHAnsi"/>
          <w:szCs w:val="24"/>
        </w:rPr>
      </w:pPr>
    </w:p>
    <w:p w:rsidRDefault="004A1668" w:rsidP="00F75680" w:rsidR="00F75680" w:rsidRPr="00F75680">
      <w:pPr>
        <w:jc w:val="left"/>
        <w:rPr>
          <w:rFonts w:eastAsiaTheme="minorHAnsi"/>
          <w:szCs w:val="24"/>
        </w:rPr>
      </w:pPr>
      <w:r>
        <w:rPr>
          <w:rFonts w:eastAsiaTheme="minorHAnsi"/>
          <w:szCs w:val="24"/>
        </w:rPr>
        <w:t xml:space="preserve">                                                                                                                </w:t>
      </w:r>
      <w:r w:rsidR="00F75680" w:rsidRPr="00F75680">
        <w:rPr>
          <w:rFonts w:eastAsiaTheme="minorHAnsi"/>
          <w:szCs w:val="24"/>
        </w:rPr>
        <w:t>S</w:t>
      </w:r>
      <w:r>
        <w:rPr>
          <w:rFonts w:eastAsiaTheme="minorHAnsi"/>
          <w:szCs w:val="24"/>
        </w:rPr>
        <w:t>utkinja</w:t>
      </w:r>
      <w:r w:rsidR="00F75680" w:rsidRPr="00F75680">
        <w:rPr>
          <w:rFonts w:eastAsiaTheme="minorHAnsi"/>
          <w:szCs w:val="24"/>
        </w:rPr>
        <w:tab/>
      </w:r>
      <w:r w:rsidR="00F75680" w:rsidRPr="00F75680">
        <w:rPr>
          <w:rFonts w:eastAsiaTheme="minorHAnsi"/>
          <w:szCs w:val="24"/>
        </w:rPr>
        <w:tab/>
      </w:r>
      <w:r w:rsidR="00F75680" w:rsidRPr="00F75680">
        <w:rPr>
          <w:rFonts w:eastAsiaTheme="minorHAnsi"/>
          <w:szCs w:val="24"/>
        </w:rPr>
        <w:tab/>
      </w:r>
      <w:r w:rsidR="00F75680" w:rsidRPr="00F75680">
        <w:rPr>
          <w:rFonts w:eastAsiaTheme="minorHAnsi"/>
          <w:szCs w:val="24"/>
        </w:rPr>
        <w:tab/>
      </w:r>
      <w:r w:rsidR="00F75680" w:rsidRPr="00F75680">
        <w:rPr>
          <w:rFonts w:eastAsiaTheme="minorHAnsi"/>
          <w:szCs w:val="24"/>
        </w:rPr>
        <w:tab/>
      </w:r>
      <w:r w:rsidR="00F75680" w:rsidRPr="00F75680">
        <w:rPr>
          <w:rFonts w:eastAsiaTheme="minorHAnsi"/>
          <w:szCs w:val="24"/>
        </w:rPr>
        <w:tab/>
      </w:r>
      <w:r w:rsidR="00F75680" w:rsidRPr="00F75680">
        <w:rPr>
          <w:rFonts w:eastAsiaTheme="minorHAnsi"/>
          <w:szCs w:val="24"/>
        </w:rPr>
        <w:tab/>
      </w:r>
      <w:r w:rsidR="00F75680" w:rsidRPr="00F75680">
        <w:rPr>
          <w:rFonts w:eastAsiaTheme="minorHAnsi"/>
          <w:szCs w:val="24"/>
        </w:rPr>
        <w:tab/>
        <w:t xml:space="preserve">       </w:t>
      </w:r>
      <w:r>
        <w:rPr>
          <w:rFonts w:eastAsiaTheme="minorHAnsi"/>
          <w:szCs w:val="24"/>
        </w:rPr>
        <w:t xml:space="preserve">                           A</w:t>
      </w:r>
      <w:r w:rsidR="00F75680" w:rsidRPr="00F75680">
        <w:rPr>
          <w:rFonts w:eastAsiaTheme="minorHAnsi"/>
          <w:szCs w:val="24"/>
        </w:rPr>
        <w:t>na-Marija Murić</w:t>
      </w:r>
      <w:r>
        <w:rPr>
          <w:rFonts w:eastAsiaTheme="minorHAnsi"/>
          <w:szCs w:val="24"/>
        </w:rPr>
        <w:t xml:space="preserve"> v. r. </w:t>
      </w:r>
    </w:p>
    <w:p w:rsidRDefault="00F75680" w:rsidP="00F75680" w:rsidR="00F75680">
      <w:pPr>
        <w:jc w:val="left"/>
        <w:rPr>
          <w:rFonts w:eastAsiaTheme="minorHAnsi"/>
          <w:szCs w:val="24"/>
        </w:rPr>
      </w:pPr>
    </w:p>
    <w:p w:rsidRDefault="004A1668" w:rsidP="00F75680" w:rsidR="004A1668">
      <w:pPr>
        <w:jc w:val="left"/>
        <w:rPr>
          <w:rFonts w:eastAsiaTheme="minorHAnsi"/>
          <w:szCs w:val="24"/>
        </w:rPr>
      </w:pPr>
    </w:p>
    <w:p w:rsidRDefault="004A1668" w:rsidP="00F75680" w:rsidR="004A1668">
      <w:pPr>
        <w:jc w:val="left"/>
        <w:rPr>
          <w:rFonts w:eastAsiaTheme="minorHAnsi"/>
          <w:szCs w:val="24"/>
        </w:rPr>
      </w:pPr>
    </w:p>
    <w:p w:rsidRDefault="004A1668" w:rsidP="00F75680" w:rsidR="004A1668">
      <w:pPr>
        <w:jc w:val="left"/>
        <w:rPr>
          <w:rFonts w:eastAsiaTheme="minorHAnsi"/>
          <w:szCs w:val="24"/>
        </w:rPr>
      </w:pPr>
    </w:p>
    <w:p w:rsidRDefault="004A1668" w:rsidP="00F75680" w:rsidR="004A1668">
      <w:pPr>
        <w:jc w:val="left"/>
        <w:rPr>
          <w:rFonts w:eastAsiaTheme="minorHAnsi"/>
          <w:szCs w:val="24"/>
        </w:rPr>
      </w:pPr>
    </w:p>
    <w:p w:rsidRDefault="004A1668" w:rsidP="00F75680" w:rsidR="004A1668" w:rsidRPr="00F75680">
      <w:pPr>
        <w:jc w:val="left"/>
        <w:rPr>
          <w:rFonts w:eastAsiaTheme="minorHAnsi"/>
          <w:szCs w:val="24"/>
        </w:rPr>
      </w:pPr>
    </w:p>
    <w:p w:rsidRDefault="00F75680" w:rsidP="004A1668" w:rsidR="004A1668">
      <w:pPr>
        <w:spacing w:lineRule="auto" w:line="276" w:after="200"/>
        <w:jc w:val="left"/>
        <w:rPr>
          <w:rFonts w:eastAsiaTheme="minorHAnsi"/>
          <w:szCs w:val="24"/>
        </w:rPr>
      </w:pPr>
      <w:r w:rsidRPr="00F75680">
        <w:rPr>
          <w:rFonts w:eastAsiaTheme="minorHAnsi"/>
          <w:szCs w:val="24"/>
        </w:rPr>
        <w:t>Uputa o pravnom lijeku</w:t>
      </w:r>
      <w:r w:rsidR="004A1668">
        <w:rPr>
          <w:rFonts w:eastAsiaTheme="minorHAnsi"/>
          <w:szCs w:val="24"/>
        </w:rPr>
        <w:t>:</w:t>
      </w:r>
    </w:p>
    <w:p w:rsidRDefault="00F75680" w:rsidP="004A1668" w:rsidR="00F75680" w:rsidRPr="00F75680">
      <w:pPr>
        <w:spacing w:lineRule="auto" w:line="276" w:after="200"/>
        <w:jc w:val="left"/>
        <w:rPr>
          <w:rFonts w:eastAsiaTheme="minorHAnsi"/>
          <w:szCs w:val="24"/>
        </w:rPr>
      </w:pPr>
      <w:r w:rsidRPr="00F75680">
        <w:rPr>
          <w:rFonts w:eastAsiaTheme="minorHAnsi"/>
          <w:szCs w:val="24"/>
        </w:rPr>
        <w:t>Protiv ovog rješenja žalbu može podnijeti potrošač, povjerenik i svaki vjerovnik (čl. 43. st. 4. ZSP) u roku od 15 dana računajući od proteka osmog dana od objave rješenja na mrežnoj stranici e-Oglasna ploča sudova. Žalba se podnosi ovome sudu u tri primjerka, a o žalbi odlučuje nadležni županijski sud.</w:t>
      </w:r>
    </w:p>
    <w:p w:rsidRDefault="004A1668" w:rsidP="00F75680" w:rsidR="004A1668">
      <w:pPr>
        <w:spacing w:lineRule="auto" w:line="276" w:after="200"/>
        <w:rPr>
          <w:rFonts w:eastAsiaTheme="minorHAnsi"/>
          <w:szCs w:val="24"/>
        </w:rPr>
      </w:pPr>
    </w:p>
    <w:p w:rsidRDefault="004A1668" w:rsidP="00F75680" w:rsidR="00F75680" w:rsidRPr="00F75680">
      <w:pPr>
        <w:spacing w:lineRule="auto" w:line="276" w:after="200"/>
        <w:rPr>
          <w:rFonts w:eastAsiaTheme="minorHAnsi"/>
          <w:szCs w:val="24"/>
        </w:rPr>
      </w:pPr>
      <w:r>
        <w:rPr>
          <w:rFonts w:eastAsiaTheme="minorHAnsi"/>
          <w:szCs w:val="24"/>
        </w:rPr>
        <w:t>D</w:t>
      </w:r>
      <w:r w:rsidR="00F75680" w:rsidRPr="00F75680">
        <w:rPr>
          <w:rFonts w:eastAsiaTheme="minorHAnsi"/>
          <w:szCs w:val="24"/>
        </w:rPr>
        <w:t xml:space="preserve">N-a putem mrežne stranice e-Oglasna ploča suda i to: </w:t>
      </w:r>
    </w:p>
    <w:p w:rsidRDefault="00F75680" w:rsidP="00F75680" w:rsidR="00F75680" w:rsidRPr="00F75680">
      <w:pPr>
        <w:spacing w:lineRule="auto" w:line="276" w:after="200"/>
        <w:rPr>
          <w:rFonts w:eastAsiaTheme="minorHAnsi"/>
          <w:szCs w:val="24"/>
        </w:rPr>
      </w:pPr>
      <w:r w:rsidRPr="00F75680">
        <w:rPr>
          <w:rFonts w:eastAsiaTheme="minorHAnsi"/>
          <w:szCs w:val="24"/>
        </w:rPr>
        <w:t xml:space="preserve">-vjerovnicima, potrošaču </w:t>
      </w:r>
    </w:p>
    <w:p w:rsidRDefault="00F75680" w:rsidP="00F75680" w:rsidR="00F75680" w:rsidRPr="00F75680">
      <w:pPr>
        <w:spacing w:lineRule="auto" w:line="276" w:after="200"/>
        <w:rPr>
          <w:rFonts w:eastAsiaTheme="minorHAnsi"/>
          <w:szCs w:val="24"/>
        </w:rPr>
      </w:pPr>
      <w:r w:rsidRPr="00F75680">
        <w:rPr>
          <w:rFonts w:eastAsiaTheme="minorHAnsi"/>
          <w:szCs w:val="24"/>
        </w:rPr>
        <w:t>- povjereniku poštom</w:t>
      </w:r>
    </w:p>
    <w:p w:rsidRDefault="00F75680" w:rsidP="00F75680" w:rsidR="00F75680" w:rsidRPr="00F75680">
      <w:pPr>
        <w:spacing w:lineRule="auto" w:line="276" w:after="200"/>
        <w:rPr>
          <w:rFonts w:eastAsiaTheme="minorHAnsi"/>
          <w:szCs w:val="24"/>
        </w:rPr>
      </w:pPr>
    </w:p>
    <w:p w:rsidRDefault="004A1668" w:rsidP="004A1668" w:rsidR="004A1668" w:rsidRPr="008F3422">
      <w:pPr>
        <w:ind w:firstLine="708" w:left="3540"/>
        <w:rPr>
          <w:rFonts w:eastAsia="Times New Roman"/>
          <w:szCs w:val="24"/>
          <w:lang w:eastAsia="hr-HR" w:val="en-AU"/>
        </w:rPr>
      </w:pPr>
      <w:r w:rsidRPr="008F3422">
        <w:rPr>
          <w:rFonts w:eastAsia="Times New Roman"/>
          <w:szCs w:val="24"/>
          <w:lang w:eastAsia="hr-HR" w:val="en-AU"/>
        </w:rPr>
        <w:t>Za točnost</w:t>
      </w:r>
      <w:r>
        <w:rPr>
          <w:rFonts w:eastAsia="Times New Roman"/>
          <w:szCs w:val="24"/>
          <w:lang w:eastAsia="hr-HR" w:val="en-AU"/>
        </w:rPr>
        <w:t xml:space="preserve"> otpravka – ovlašteni službenik</w:t>
      </w:r>
    </w:p>
    <w:p w:rsidRDefault="004A1668" w:rsidP="004A1668" w:rsidR="004A1668">
      <w:pPr>
        <w:rPr>
          <w:rFonts w:eastAsia="Times New Roman"/>
          <w:szCs w:val="24"/>
          <w:lang w:eastAsia="hr-HR" w:val="en-AU"/>
        </w:rPr>
      </w:pPr>
      <w:r w:rsidRPr="008F3422">
        <w:rPr>
          <w:rFonts w:eastAsia="Times New Roman"/>
          <w:szCs w:val="24"/>
          <w:lang w:eastAsia="hr-HR" w:val="en-AU"/>
        </w:rPr>
        <w:t xml:space="preserve">                                                                                               Biserka Bajer</w:t>
      </w:r>
    </w:p>
    <w:p w:rsidRDefault="004A1668" w:rsidP="004A1668" w:rsidR="004A1668">
      <w:pPr>
        <w:tabs>
          <w:tab w:pos="5622" w:val="left"/>
        </w:tabs>
        <w:rPr>
          <w:rFonts w:eastAsia="Times New Roman"/>
          <w:szCs w:val="24"/>
          <w:lang w:eastAsia="hr-HR" w:val="en-AU"/>
        </w:rPr>
      </w:pPr>
      <w:r>
        <w:rPr>
          <w:rFonts w:eastAsia="Times New Roman"/>
          <w:szCs w:val="24"/>
          <w:lang w:eastAsia="hr-HR" w:val="en-AU"/>
        </w:rPr>
        <w:tab/>
      </w:r>
    </w:p>
    <w:p w:rsidRDefault="004A1668" w:rsidP="004A1668" w:rsidR="004A1668">
      <w:pPr>
        <w:rPr>
          <w:rFonts w:eastAsia="Times New Roman"/>
          <w:szCs w:val="24"/>
          <w:lang w:eastAsia="hr-HR" w:val="en-AU"/>
        </w:rPr>
      </w:pPr>
    </w:p>
    <w:p w:rsidRDefault="0058715A" w:rsidP="0058715A" w:rsidR="0058715A">
      <w:pPr>
        <w:rPr>
          <w:rFonts w:eastAsia="Times New Roman"/>
          <w:szCs w:val="24"/>
          <w:lang w:eastAsia="hr-HR"/>
        </w:rPr>
      </w:pPr>
    </w:p>
    <w:sectPr w:rsidSect="006E21E5" w:rsidR="0058715A">
      <w:headerReference w:type="default" r:id="rId10"/>
      <w:pgSz w:code="9" w:h="16838" w:w="11906"/>
      <w:pgMar w:gutter="0" w:footer="851" w:header="851"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1D53" w:rsidP="00017662" w:rsidR="006A1D53">
      <w:r>
        <w:separator/>
      </w:r>
    </w:p>
  </w:endnote>
  <w:endnote w:id="0" w:type="continuationSeparator">
    <w:p w:rsidRDefault="006A1D53" w:rsidP="00017662" w:rsidR="006A1D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1D53" w:rsidP="00017662" w:rsidR="006A1D53">
      <w:r>
        <w:separator/>
      </w:r>
    </w:p>
  </w:footnote>
  <w:footnote w:id="0" w:type="continuationSeparator">
    <w:p w:rsidRDefault="006A1D53" w:rsidP="00017662" w:rsidR="006A1D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1E5" w:rsidR="006E21E5">
    <w:pPr>
      <w:pStyle w:val="Zaglavlje"/>
      <w:jc w:val="center"/>
    </w:pPr>
    <w:r>
      <w:fldChar w:fldCharType="begin"/>
    </w:r>
    <w:r>
      <w:instrText>PAGE   \* MERGEFORMAT</w:instrText>
    </w:r>
    <w:r>
      <w:fldChar w:fldCharType="separate"/>
    </w:r>
    <w:r w:rsidR="008123DF">
      <w:rPr>
        <w:noProof/>
      </w:rPr>
      <w:t>3</w:t>
    </w:r>
    <w:r>
      <w:fldChar w:fldCharType="end"/>
    </w:r>
  </w:p>
  <w:p w:rsidRDefault="00017662" w:rsidP="006E21E5" w:rsidR="00017662">
    <w:pPr>
      <w:pStyle w:val="Zaglavlje"/>
      <w:jc w:val="right"/>
    </w:pPr>
  </w:p>
  <w:p w:rsidRDefault="00DF2359" w:rsidP="004A1668" w:rsidR="006008A3" w:rsidRPr="004A1668">
    <w:pPr>
      <w:jc w:val="left"/>
      <w:rPr>
        <w:rFonts w:eastAsiaTheme="minorHAnsi"/>
        <w:szCs w:val="24"/>
      </w:rPr>
    </w:pPr>
    <w:r w:rsidRPr="00961C5D">
      <w:rPr>
        <w:bCs/>
        <w:szCs w:val="24"/>
      </w:rPr>
      <w:t xml:space="preserve">             </w:t>
    </w:r>
    <w:r>
      <w:rPr>
        <w:bCs/>
        <w:szCs w:val="24"/>
      </w:rPr>
      <w:t xml:space="preserve">                                                    </w:t>
    </w:r>
    <w:r w:rsidR="003E3F19">
      <w:rPr>
        <w:bCs/>
        <w:szCs w:val="24"/>
      </w:rPr>
      <w:t xml:space="preserve">                            </w:t>
    </w:r>
    <w:r w:rsidR="000F637B">
      <w:rPr>
        <w:bCs/>
        <w:szCs w:val="24"/>
      </w:rPr>
      <w:tab/>
    </w:r>
    <w:r w:rsidR="000F637B" w:rsidRPr="000F637B">
      <w:rPr>
        <w:rFonts w:eastAsia="Times New Roman"/>
        <w:szCs w:val="24"/>
        <w:lang w:eastAsia="hr-HR"/>
      </w:rPr>
      <w:t>Posl</w:t>
    </w:r>
    <w:r w:rsidR="000F637B">
      <w:rPr>
        <w:rFonts w:eastAsia="Times New Roman"/>
        <w:szCs w:val="24"/>
        <w:lang w:eastAsia="hr-HR"/>
      </w:rPr>
      <w:t>ovni br</w:t>
    </w:r>
    <w:r w:rsidR="006008A3">
      <w:rPr>
        <w:rFonts w:eastAsia="Times New Roman"/>
        <w:szCs w:val="24"/>
        <w:lang w:eastAsia="hr-HR"/>
      </w:rPr>
      <w:t xml:space="preserve">oj: </w:t>
    </w:r>
    <w:r w:rsidR="006008A3" w:rsidRPr="006008A3">
      <w:rPr>
        <w:rFonts w:eastAsia="Times New Roman"/>
        <w:szCs w:val="24"/>
        <w:lang w:eastAsia="hr-HR"/>
      </w:rPr>
      <w:t xml:space="preserve">7 </w:t>
    </w:r>
    <w:r w:rsidR="004A1668" w:rsidRPr="00F75680">
      <w:rPr>
        <w:rFonts w:eastAsiaTheme="minorHAnsi"/>
        <w:szCs w:val="24"/>
      </w:rPr>
      <w:t>Sp-16/16-39</w:t>
    </w:r>
  </w:p>
  <w:p w:rsidRDefault="00DF2359" w:rsidP="003E3F19" w:rsidR="00DF235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4233DD"/>
    <w:multiLevelType w:val="hybridMultilevel"/>
    <w:tmpl w:val="E45893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73716D"/>
    <w:multiLevelType w:val="hybridMultilevel"/>
    <w:tmpl w:val="1AC8D4B4"/>
    <w:lvl w:tplc="577467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7FB4B17"/>
    <w:multiLevelType w:val="hybridMultilevel"/>
    <w:tmpl w:val="06DEBB3A"/>
    <w:lvl w:tplc="7FEC02EA"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95824FD"/>
    <w:multiLevelType w:val="hybridMultilevel"/>
    <w:tmpl w:val="C5EECA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28D6701"/>
    <w:multiLevelType w:val="hybridMultilevel"/>
    <w:tmpl w:val="9E5A91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4DA73F8"/>
    <w:multiLevelType w:val="hybridMultilevel"/>
    <w:tmpl w:val="F62CB996"/>
    <w:lvl w:tplc="A5D67C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5974CDB"/>
    <w:multiLevelType w:val="hybridMultilevel"/>
    <w:tmpl w:val="CB5AB2FA"/>
    <w:lvl w:tplc="6D6A0FEA"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321B6631"/>
    <w:multiLevelType w:val="hybridMultilevel"/>
    <w:tmpl w:val="A6D847F6"/>
    <w:lvl w:tplc="E5127D7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46766B62"/>
    <w:multiLevelType w:val="hybridMultilevel"/>
    <w:tmpl w:val="2FE843A6"/>
    <w:lvl w:tplc="C7C8B860" w:ilvl="0">
      <w:start w:val="1"/>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8221199"/>
    <w:multiLevelType w:val="hybridMultilevel"/>
    <w:tmpl w:val="8FDC80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26107EC"/>
    <w:multiLevelType w:val="hybridMultilevel"/>
    <w:tmpl w:val="CE6C92E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912E64"/>
    <w:multiLevelType w:val="hybridMultilevel"/>
    <w:tmpl w:val="6E400968"/>
    <w:lvl w:tplc="CFC2F87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5C167E9E"/>
    <w:multiLevelType w:val="hybridMultilevel"/>
    <w:tmpl w:val="A876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0E1E9F"/>
    <w:multiLevelType w:val="hybridMultilevel"/>
    <w:tmpl w:val="2982C5DA"/>
    <w:lvl w:tplc="C85ADB14"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74D7299E"/>
    <w:multiLevelType w:val="hybridMultilevel"/>
    <w:tmpl w:val="8B9C78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8B45580"/>
    <w:multiLevelType w:val="hybridMultilevel"/>
    <w:tmpl w:val="BDEA35C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79521EBF"/>
    <w:multiLevelType w:val="hybridMultilevel"/>
    <w:tmpl w:val="028063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5"/>
  </w:num>
  <w:num w:numId="2">
    <w:abstractNumId w:val="5"/>
  </w:num>
  <w:num w:numId="3">
    <w:abstractNumId w:val="14"/>
  </w:num>
  <w:num w:numId="4">
    <w:abstractNumId w:val="8"/>
  </w:num>
  <w:num w:numId="5">
    <w:abstractNumId w:val="13"/>
  </w:num>
  <w:num w:numId="6">
    <w:abstractNumId w:val="12"/>
  </w:num>
  <w:num w:numId="7">
    <w:abstractNumId w:val="1"/>
  </w:num>
  <w:num w:numId="8">
    <w:abstractNumId w:val="2"/>
  </w:num>
  <w:num w:numId="9">
    <w:abstractNumId w:val="6"/>
  </w:num>
  <w:num w:numId="10">
    <w:abstractNumId w:val="4"/>
  </w:num>
  <w:num w:numId="11">
    <w:abstractNumId w:val="7"/>
  </w:num>
  <w:num w:numId="12">
    <w:abstractNumId w:val="16"/>
  </w:num>
  <w:num w:numId="13">
    <w:abstractNumId w:val="10"/>
  </w:num>
  <w:num w:numId="14">
    <w:abstractNumId w:val="9"/>
  </w:num>
  <w:num w:numId="15">
    <w:abstractNumId w:val="11"/>
  </w:num>
  <w:num w:numId="16">
    <w:abstractNumId w:val="3"/>
  </w:num>
  <w:num w:numId="1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ctiveWritingStyle w:appName="MSWord" w:checkStyle="false" w:nlCheck="true" w:dllVersion="131078" w:vendorID="64" w:lang="en-AU"/>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61C5D"/>
    <w:rsid w:val="00002650"/>
    <w:rsid w:val="000063D9"/>
    <w:rsid w:val="00017662"/>
    <w:rsid w:val="00082779"/>
    <w:rsid w:val="00090388"/>
    <w:rsid w:val="0009540C"/>
    <w:rsid w:val="000F3784"/>
    <w:rsid w:val="000F637B"/>
    <w:rsid w:val="00105344"/>
    <w:rsid w:val="001410FE"/>
    <w:rsid w:val="001A6F83"/>
    <w:rsid w:val="001B2241"/>
    <w:rsid w:val="001E4F2C"/>
    <w:rsid w:val="002712C4"/>
    <w:rsid w:val="0028127F"/>
    <w:rsid w:val="00284CFE"/>
    <w:rsid w:val="002B387A"/>
    <w:rsid w:val="002D3E65"/>
    <w:rsid w:val="00332E40"/>
    <w:rsid w:val="00372BF2"/>
    <w:rsid w:val="003E3F19"/>
    <w:rsid w:val="004377D2"/>
    <w:rsid w:val="00454C9D"/>
    <w:rsid w:val="004670FC"/>
    <w:rsid w:val="00484244"/>
    <w:rsid w:val="004A1668"/>
    <w:rsid w:val="00536097"/>
    <w:rsid w:val="00541489"/>
    <w:rsid w:val="00564409"/>
    <w:rsid w:val="0058715A"/>
    <w:rsid w:val="005C50D1"/>
    <w:rsid w:val="00600394"/>
    <w:rsid w:val="006008A3"/>
    <w:rsid w:val="006A1BF5"/>
    <w:rsid w:val="006A1D53"/>
    <w:rsid w:val="006C30C0"/>
    <w:rsid w:val="006C3E49"/>
    <w:rsid w:val="006E21E5"/>
    <w:rsid w:val="00715005"/>
    <w:rsid w:val="007332FC"/>
    <w:rsid w:val="00733BCB"/>
    <w:rsid w:val="007662D8"/>
    <w:rsid w:val="00777214"/>
    <w:rsid w:val="00797293"/>
    <w:rsid w:val="007B66BE"/>
    <w:rsid w:val="007C1456"/>
    <w:rsid w:val="008123DF"/>
    <w:rsid w:val="00825BF5"/>
    <w:rsid w:val="00827412"/>
    <w:rsid w:val="00893B69"/>
    <w:rsid w:val="008C2CFE"/>
    <w:rsid w:val="008D61D7"/>
    <w:rsid w:val="0093651E"/>
    <w:rsid w:val="0094753A"/>
    <w:rsid w:val="00961C5D"/>
    <w:rsid w:val="0096243E"/>
    <w:rsid w:val="0098745B"/>
    <w:rsid w:val="009B25B5"/>
    <w:rsid w:val="009B38C9"/>
    <w:rsid w:val="009F3F50"/>
    <w:rsid w:val="00A0744A"/>
    <w:rsid w:val="00A54658"/>
    <w:rsid w:val="00AD7F3C"/>
    <w:rsid w:val="00AE6480"/>
    <w:rsid w:val="00B2127D"/>
    <w:rsid w:val="00B27134"/>
    <w:rsid w:val="00B272D5"/>
    <w:rsid w:val="00B64E63"/>
    <w:rsid w:val="00B85FA2"/>
    <w:rsid w:val="00B90DCA"/>
    <w:rsid w:val="00BD16B3"/>
    <w:rsid w:val="00BE342E"/>
    <w:rsid w:val="00C1341F"/>
    <w:rsid w:val="00CD57CC"/>
    <w:rsid w:val="00D0110F"/>
    <w:rsid w:val="00D6185D"/>
    <w:rsid w:val="00DD1AB6"/>
    <w:rsid w:val="00DF2359"/>
    <w:rsid w:val="00E329D7"/>
    <w:rsid w:val="00E85A8F"/>
    <w:rsid w:val="00E87935"/>
    <w:rsid w:val="00E96151"/>
    <w:rsid w:val="00EA26E1"/>
    <w:rsid w:val="00F03A50"/>
    <w:rsid w:val="00F14F08"/>
    <w:rsid w:val="00F274F2"/>
    <w:rsid w:val="00F63867"/>
    <w:rsid w:val="00F75680"/>
    <w:rsid w:val="00FF7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15:docId w15:val="{F44F711F-23F6-49D5-A50D-C38EA72249D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371" w:defQFormat="false" w:defUnhideWhenUsed="false" w:defSemiHidden="false" w:defUIPriority="99" w:defLockedState="false">
    <w:lsdException w:qFormat="true" w:uiPriority="0" w:name="Normal"/>
    <w:lsdException w:qFormat="true" w:uiPriority="0"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B85FA2"/>
    <w:pPr>
      <w:jc w:val="both"/>
    </w:pPr>
    <w:rPr>
      <w:rFonts w:hAnsi="Times New Roman" w:ascii="Times New Roman"/>
      <w:sz w:val="24"/>
      <w:szCs w:val="22"/>
      <w:lang w:eastAsia="en-US"/>
    </w:rPr>
  </w:style>
  <w:style w:styleId="Naslov1" w:type="paragraph">
    <w:name w:val="heading 1"/>
    <w:basedOn w:val="Normal"/>
    <w:next w:val="Normal"/>
    <w:link w:val="Naslov1Char"/>
    <w:qFormat/>
    <w:rsid w:val="00825BF5"/>
    <w:pPr>
      <w:keepNext/>
      <w:jc w:val="center"/>
      <w:outlineLvl w:val="0"/>
    </w:pPr>
    <w:rPr>
      <w:rFonts w:eastAsia="Times New Roman" w:hAnsi="Tahoma" w:ascii="Tahoma"/>
      <w:b/>
      <w:bCs/>
      <w:sz w:val="22"/>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17662"/>
    <w:pPr>
      <w:tabs>
        <w:tab w:pos="4536" w:val="center"/>
        <w:tab w:pos="9072" w:val="right"/>
      </w:tabs>
    </w:pPr>
  </w:style>
  <w:style w:customStyle="true" w:styleId="ZaglavljeChar" w:type="character">
    <w:name w:val="Zaglavlje Char"/>
    <w:link w:val="Zaglavlje"/>
    <w:uiPriority w:val="99"/>
    <w:rsid w:val="00017662"/>
    <w:rPr>
      <w:rFonts w:hAnsi="Times New Roman" w:ascii="Times New Roman"/>
      <w:sz w:val="24"/>
    </w:rPr>
  </w:style>
  <w:style w:styleId="Podnoje" w:type="paragraph">
    <w:name w:val="footer"/>
    <w:basedOn w:val="Normal"/>
    <w:link w:val="PodnojeChar"/>
    <w:uiPriority w:val="99"/>
    <w:unhideWhenUsed/>
    <w:rsid w:val="00017662"/>
    <w:pPr>
      <w:tabs>
        <w:tab w:pos="4536" w:val="center"/>
        <w:tab w:pos="9072" w:val="right"/>
      </w:tabs>
    </w:pPr>
  </w:style>
  <w:style w:customStyle="true" w:styleId="PodnojeChar" w:type="character">
    <w:name w:val="Podnožje Char"/>
    <w:link w:val="Podnoje"/>
    <w:uiPriority w:val="99"/>
    <w:rsid w:val="00017662"/>
    <w:rPr>
      <w:rFonts w:hAnsi="Times New Roman" w:ascii="Times New Roman"/>
      <w:sz w:val="24"/>
    </w:rPr>
  </w:style>
  <w:style w:styleId="Reetkatablice" w:type="table">
    <w:name w:val="Table Grid"/>
    <w:basedOn w:val="Obinatablica"/>
    <w:uiPriority w:val="59"/>
    <w:rsid w:val="006A1BF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61C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1C5D"/>
    <w:rPr>
      <w:rFonts w:cs="Tahoma" w:hAnsi="Tahoma" w:ascii="Tahoma"/>
      <w:sz w:val="16"/>
      <w:szCs w:val="16"/>
      <w:lang w:eastAsia="en-US"/>
    </w:rPr>
  </w:style>
  <w:style w:styleId="Odlomakpopisa" w:type="paragraph">
    <w:name w:val="List Paragraph"/>
    <w:basedOn w:val="Normal"/>
    <w:uiPriority w:val="34"/>
    <w:qFormat/>
    <w:rsid w:val="00536097"/>
    <w:pPr>
      <w:ind w:left="720"/>
      <w:contextualSpacing/>
    </w:pPr>
  </w:style>
  <w:style w:customStyle="true" w:styleId="Naslov1Char" w:type="character">
    <w:name w:val="Naslov 1 Char"/>
    <w:basedOn w:val="Zadanifontodlomka"/>
    <w:link w:val="Naslov1"/>
    <w:rsid w:val="00825BF5"/>
    <w:rPr>
      <w:rFonts w:eastAsia="Times New Roman" w:hAnsi="Tahoma" w:ascii="Tahoma"/>
      <w:b/>
      <w:bCs/>
      <w:sz w:val="22"/>
      <w:szCs w:val="24"/>
    </w:rPr>
  </w:style>
  <w:style w:styleId="Bezproreda" w:type="paragraph">
    <w:name w:val="No Spacing"/>
    <w:uiPriority w:val="1"/>
    <w:qFormat/>
    <w:rsid w:val="00E87935"/>
    <w:pPr>
      <w:jc w:val="both"/>
    </w:pPr>
    <w:rPr>
      <w:rFonts w:hAnsi="Times New Roman" w:ascii="Times New Roman"/>
      <w:sz w:val="24"/>
      <w:szCs w:val="22"/>
      <w:lang w:eastAsia="en-US"/>
    </w:rPr>
  </w:style>
  <w:style w:styleId="Tekstrezerviranogmjesta" w:type="character">
    <w:name w:val="Placeholder Text"/>
    <w:basedOn w:val="Zadanifontodlomka"/>
    <w:uiPriority w:val="99"/>
    <w:semiHidden/>
    <w:rsid w:val="008123DF"/>
    <w:rPr>
      <w:color w:val="808080"/>
      <w:bdr w:space="0" w:sz="0" w:color="auto" w:val="none"/>
      <w:shd w:fill="auto" w:color="auto" w:val="clear"/>
    </w:rPr>
  </w:style>
  <w:style w:customStyle="true" w:styleId="eSPISCCParagraphDefaultFont" w:type="character">
    <w:name w:val="eSPIS_CC_Paragraph Default Font"/>
    <w:basedOn w:val="Zadanifontodlomka"/>
    <w:rsid w:val="008123D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123D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123D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123DF"/>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24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2019.</izvorni_sadrzaj>
    <derivirana_varijabla naziv="DomainObject.DatumDonosenjaOdluke_1">12.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Murić</izvorni_sadrzaj>
    <derivirana_varijabla naziv="DomainObject.DonositeljOdluke.Prezime_1">Murić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svibnja 2017.</izvorni_sadrzaj>
    <derivirana_varijabla naziv="DomainObject.Predmet.DatumRjesavanja_1">17.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Sp-16/2016</izvorni_sadrzaj>
    <derivirana_varijabla naziv="DomainObject.Predmet.OznakaBroj_1">Sp-16/2016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Ana-Marija</izvorni_sadrzaj>
    <derivirana_varijabla naziv="DomainObject.Predmet.PredmetRijesio.Ime_1">Ana-Marija</derivirana_varijabla>
  </DomainObject.Predmet.PredmetRijesio.Ime>
  <DomainObject.Predmet.PredmetRijesio.Oib>
    <izvorni_sadrzaj>25816095799</izvorni_sadrzaj>
    <derivirana_varijabla naziv="DomainObject.Predmet.PredmetRijesio.Oib_1">25816095799</derivirana_varijabla>
  </DomainObject.Predmet.PredmetRijesio.Oib>
  <DomainObject.Predmet.PredmetRijesio.Prezime>
    <izvorni_sadrzaj>Murić</izvorni_sadrzaj>
    <derivirana_varijabla naziv="DomainObject.Predmet.PredmetRijesio.Prezime_1">Murić</derivirana_varijabla>
  </DomainObject.Predmet.PredmetRijesio.Prezime>
  <DomainObject.Predmet.PrimjedbaSuca>
    <izvorni_sadrzaj>DOPIS OD 28 06 2017, zamolba od 14 05 2019 u ref.</izvorni_sadrzaj>
    <derivirana_varijabla naziv="DomainObject.Predmet.PrimjedbaSuca_1">DOPIS OD 28 06 2017, zamolba od 14 05 2019 u ref.</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113/1</izvorni_sadrzaj>
    <derivirana_varijabla naziv="DomainObject.Predmet.Referada.Prostorija.Naziv_1">sudnica 113/1</derivirana_varijabla>
  </DomainObject.Predmet.Referada.Prostorija.Naziv>
  <DomainObject.Predmet.Referada.Prostorija.Oznaka>
    <izvorni_sadrzaj>113/1</izvorni_sadrzaj>
    <derivirana_varijabla naziv="DomainObject.Predmet.Referada.Prostorija.Oznaka_1">113/1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Ana-Marija Murić</izvorni_sadrzaj>
    <derivirana_varijabla naziv="DomainObject.Predmet.Referada.Sudac_1">Ana-Marija Murić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Frntić</izvorni_sadrzaj>
    <derivirana_varijabla naziv="DomainObject.Predmet.StrankaFormated_1">  Marijan Frntić</derivirana_varijabla>
  </DomainObject.Predmet.StrankaFormated>
  <DomainObject.Predmet.StrankaFormatedOIB>
    <izvorni_sadrzaj>  Marijan Frntić, OIB 86118476441</izvorni_sadrzaj>
    <derivirana_varijabla naziv="DomainObject.Predmet.StrankaFormatedOIB_1">  Marijan Frntić, OIB 86118476441</derivirana_varijabla>
  </DomainObject.Predmet.StrankaFormatedOIB>
  <DomainObject.Predmet.StrankaFormatedWithAdress>
    <izvorni_sadrzaj> Marijan Frntić, Varaždinska 37, 42204 Poljana Biškupečka</izvorni_sadrzaj>
    <derivirana_varijabla naziv="DomainObject.Predmet.StrankaFormatedWithAdress_1"> Marijan Frntić, Varaždinska 37, 42204 Poljana Biškupečka</derivirana_varijabla>
  </DomainObject.Predmet.StrankaFormatedWithAdress>
  <DomainObject.Predmet.StrankaFormatedWithAdressOIB>
    <izvorni_sadrzaj> Marijan Frntić, OIB 86118476441, Varaždinska 37, 42204 Poljana Biškupečka</izvorni_sadrzaj>
    <derivirana_varijabla naziv="DomainObject.Predmet.StrankaFormatedWithAdressOIB_1"> Marijan Frntić, OIB 86118476441, Varaždinska 37, 42204 Poljana Biškupečka</derivirana_varijabla>
  </DomainObject.Predmet.StrankaFormatedWithAdressOIB>
  <DomainObject.Predmet.StrankaWithAdress>
    <izvorni_sadrzaj>Marijan Frntić Varaždinska 37,42204 Poljana Biškupečka</izvorni_sadrzaj>
    <derivirana_varijabla naziv="DomainObject.Predmet.StrankaWithAdress_1">Marijan Frntić Varaždinska 37,42204 Poljana Biškupečka</derivirana_varijabla>
  </DomainObject.Predmet.StrankaWithAdress>
  <DomainObject.Predmet.StrankaWithAdressOIB>
    <izvorni_sadrzaj>Marijan Frntić, OIB 86118476441, Varaždinska 37,42204 Poljana Biškupečka</izvorni_sadrzaj>
    <derivirana_varijabla naziv="DomainObject.Predmet.StrankaWithAdressOIB_1">Marijan Frntić, OIB 86118476441, Varaždinska 37,42204 Poljana Biškupečka</derivirana_varijabla>
  </DomainObject.Predmet.StrankaWithAdressOIB>
  <DomainObject.Predmet.StrankaNazivFormated>
    <izvorni_sadrzaj>Marijan Frntić</izvorni_sadrzaj>
    <derivirana_varijabla naziv="DomainObject.Predmet.StrankaNazivFormated_1">Marijan Frntić</derivirana_varijabla>
  </DomainObject.Predmet.StrankaNazivFormated>
  <DomainObject.Predmet.StrankaNazivFormatedOIB>
    <izvorni_sadrzaj>Marijan Frntić, OIB 86118476441</izvorni_sadrzaj>
    <derivirana_varijabla naziv="DomainObject.Predmet.StrankaNazivFormatedOIB_1">Marijan Frntić, OIB 86118476441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Biserka Bajer</izvorni_sadrzaj>
    <derivirana_varijabla naziv="DomainObject.Predmet.Zapisnicar_1">Biserka Bajer</derivirana_varijabla>
  </DomainObject.Predmet.Zapisnicar>
  <DomainObject.Predmet.StrankaListFormated>
    <izvorni_sadrzaj>
      <item>Marijan Frntić</item>
    </izvorni_sadrzaj>
    <derivirana_varijabla naziv="DomainObject.Predmet.StrankaListFormated_1">
      <item>Marijan Frntić</item>
    </derivirana_varijabla>
  </DomainObject.Predmet.StrankaListFormated>
  <DomainObject.Predmet.StrankaListFormatedOIB>
    <izvorni_sadrzaj>
      <item>Marijan Frntić, OIB 86118476441</item>
    </izvorni_sadrzaj>
    <derivirana_varijabla naziv="DomainObject.Predmet.StrankaListFormatedOIB_1">
      <item>Marijan Frntić, OIB 86118476441</item>
    </derivirana_varijabla>
  </DomainObject.Predmet.StrankaListFormatedOIB>
  <DomainObject.Predmet.StrankaListFormatedWithAdress>
    <izvorni_sadrzaj>
      <item>Marijan Frntić, Varaždinska 37, 42204 Poljana Biškupečka</item>
    </izvorni_sadrzaj>
    <derivirana_varijabla naziv="DomainObject.Predmet.StrankaListFormatedWithAdress_1">
      <item>Marijan Frntić, Varaždinska 37, 42204 Poljana Biškupečka</item>
    </derivirana_varijabla>
  </DomainObject.Predmet.StrankaListFormatedWithAdress>
  <DomainObject.Predmet.StrankaListFormatedWithAdressOIB>
    <izvorni_sadrzaj>
      <item>Marijan Frntić, OIB 86118476441, Varaždinska 37, 42204 Poljana Biškupečka</item>
    </izvorni_sadrzaj>
    <derivirana_varijabla naziv="DomainObject.Predmet.StrankaListFormatedWithAdressOIB_1">
      <item>Marijan Frntić, OIB 86118476441, Varaždinska 37, 42204 Poljana Biškupečka</item>
    </derivirana_varijabla>
  </DomainObject.Predmet.StrankaListFormatedWithAdressOIB>
  <DomainObject.Predmet.StrankaListNazivFormated>
    <izvorni_sadrzaj>
      <item>Marijan Frntić</item>
    </izvorni_sadrzaj>
    <derivirana_varijabla naziv="DomainObject.Predmet.StrankaListNazivFormated_1">
      <item>Marijan Frntić</item>
    </derivirana_varijabla>
  </DomainObject.Predmet.StrankaListNazivFormated>
  <DomainObject.Predmet.StrankaListNazivFormatedOIB>
    <izvorni_sadrzaj>
      <item>Marijan Frntić, OIB 86118476441</item>
    </izvorni_sadrzaj>
    <derivirana_varijabla naziv="DomainObject.Predmet.StrankaListNazivFormatedOIB_1">
      <item>Marijan Frntić, OIB 86118476441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PRIVREDNA BANKA ZAGREB d.d.</item>
      <item>EOS MATRIX d.o.o.</item>
      <item>RAIFFEISENBANK AUSTRIA d.d.</item>
      <item>B2 KAPITAL d.o.o.</item>
      <item>FINA ZAGREB</item>
      <item>ODVJETNIK SONJA ŠOŠTAR</item>
      <item>Stjepan Rakarec</item>
    </izvorni_sadrzaj>
    <derivirana_varijabla naziv="DomainObject.Predmet.OstaliListFormated_1">
      <item>PRIVREDNA BANKA ZAGREB d.d.</item>
      <item>EOS MATRIX d.o.o.</item>
      <item>RAIFFEISENBANK AUSTRIA d.d.</item>
      <item>B2 KAPITAL d.o.o.</item>
      <item>FINA ZAGREB</item>
      <item>ODVJETNIK SONJA ŠOŠTAR</item>
      <item>Stjepan Rakarec</item>
    </derivirana_varijabla>
  </DomainObject.Predmet.OstaliListFormated>
  <DomainObject.Predmet.OstaliListFormatedOIB>
    <izvorni_sadrzaj>
      <item>PRIVREDNA BANKA ZAGREB d.d., OIB 02535697732</item>
      <item>EOS MATRIX d.o.o., OIB 76674680107</item>
      <item>RAIFFEISENBANK AUSTRIA d.d., OIB 53056966535</item>
      <item>B2 KAPITAL d.o.o., OIB 57509775367</item>
      <item>FINA ZAGREB, OIB 85821130368</item>
      <item>ODVJETNIK SONJA ŠOŠTAR</item>
      <item>Stjepan Rakarec</item>
    </izvorni_sadrzaj>
    <derivirana_varijabla naziv="DomainObject.Predmet.OstaliListFormatedOIB_1">
      <item>PRIVREDNA BANKA ZAGREB d.d., OIB 02535697732</item>
      <item>EOS MATRIX d.o.o., OIB 76674680107</item>
      <item>RAIFFEISENBANK AUSTRIA d.d., OIB 53056966535</item>
      <item>B2 KAPITAL d.o.o., OIB 57509775367</item>
      <item>FINA ZAGREB, OIB 85821130368</item>
      <item>ODVJETNIK SONJA ŠOŠTAR</item>
      <item>Stjepan Rakarec</item>
    </derivirana_varijabla>
  </DomainObject.Predmet.OstaliListFormatedOIB>
  <DomainObject.Predmet.OstaliListFormatedWithAdress>
    <izvorni_sadrzaj>
      <item>PRIVREDNA BANKA ZAGREB d.d., Radnička cesta 50, 10000 Zagreb</item>
      <item>EOS MATRIX d.o.o., Horvatova 82, 10010 Zagreb</item>
      <item>RAIFFEISENBANK AUSTRIA d.d., Magazinska 69, 10000 Zagreb</item>
      <item>B2 KAPITAL d.o.o., Radnička cesta 41, 10000 Zagreb</item>
      <item>FINA ZAGREB, Ulica grada Vukovara 70, 10000 Zagreb</item>
      <item>ODVJETNIK SONJA ŠOŠTAR, KLEŠČIĆEVA 7, 10430 Samobor</item>
      <item>Stjepan Rakarec, bb, 10410 Velika Gorica</item>
    </izvorni_sadrzaj>
    <derivirana_varijabla naziv="DomainObject.Predmet.OstaliListFormatedWithAdress_1">
      <item>PRIVREDNA BANKA ZAGREB d.d., Radnička cesta 50, 10000 Zagreb</item>
      <item>EOS MATRIX d.o.o., Horvatova 82, 10010 Zagreb</item>
      <item>RAIFFEISENBANK AUSTRIA d.d., Magazinska 69, 10000 Zagreb</item>
      <item>B2 KAPITAL d.o.o., Radnička cesta 41, 10000 Zagreb</item>
      <item>FINA ZAGREB, Ulica grada Vukovara 70, 10000 Zagreb</item>
      <item>ODVJETNIK SONJA ŠOŠTAR, KLEŠČIĆEVA 7, 10430 Samobor</item>
      <item>Stjepan Rakarec, bb, 10410 Velika Gorica</item>
    </derivirana_varijabla>
  </DomainObject.Predmet.OstaliListFormatedWithAdress>
  <DomainObject.Predmet.OstaliListFormatedWithAdressOIB>
    <izvorni_sadrzaj>
      <item>PRIVREDNA BANKA ZAGREB d.d., OIB 02535697732, Radnička cesta 50, 10000 Zagreb</item>
      <item>EOS MATRIX d.o.o., OIB 76674680107, Horvatova 82, 10010 Zagreb</item>
      <item>RAIFFEISENBANK AUSTRIA d.d., OIB 53056966535, Magazinska 69, 10000 Zagreb</item>
      <item>B2 KAPITAL d.o.o., OIB 57509775367, Radnička cesta 41, 10000 Zagreb</item>
      <item>FINA ZAGREB, OIB 85821130368, Ulica grada Vukovara 70, 10000 Zagreb</item>
      <item>ODVJETNIK SONJA ŠOŠTAR, KLEŠČIĆEVA 7, 10430 Samobor</item>
      <item>Stjepan Rakarec, bb, 10410 Velika Gorica</item>
    </izvorni_sadrzaj>
    <derivirana_varijabla naziv="DomainObject.Predmet.OstaliListFormatedWithAdressOIB_1">
      <item>PRIVREDNA BANKA ZAGREB d.d., OIB 02535697732, Radnička cesta 50, 10000 Zagreb</item>
      <item>EOS MATRIX d.o.o., OIB 76674680107, Horvatova 82, 10010 Zagreb</item>
      <item>RAIFFEISENBANK AUSTRIA d.d., OIB 53056966535, Magazinska 69, 10000 Zagreb</item>
      <item>B2 KAPITAL d.o.o., OIB 57509775367, Radnička cesta 41, 10000 Zagreb</item>
      <item>FINA ZAGREB, OIB 85821130368, Ulica grada Vukovara 70, 10000 Zagreb</item>
      <item>ODVJETNIK SONJA ŠOŠTAR, KLEŠČIĆEVA 7, 10430 Samobor</item>
      <item>Stjepan Rakarec, bb, 10410 Velika Gorica</item>
    </derivirana_varijabla>
  </DomainObject.Predmet.OstaliListFormatedWithAdressOIB>
  <DomainObject.Predmet.OstaliListNazivFormated>
    <izvorni_sadrzaj>
      <item>PRIVREDNA BANKA ZAGREB d.d.</item>
      <item>EOS MATRIX d.o.o.</item>
      <item>RAIFFEISENBANK AUSTRIA d.d.</item>
      <item>B2 KAPITAL d.o.o.</item>
      <item>FINA ZAGREB</item>
      <item>ODVJETNIK SONJA ŠOŠTAR</item>
      <item>Stjepan Rakarec</item>
    </izvorni_sadrzaj>
    <derivirana_varijabla naziv="DomainObject.Predmet.OstaliListNazivFormated_1">
      <item>PRIVREDNA BANKA ZAGREB d.d.</item>
      <item>EOS MATRIX d.o.o.</item>
      <item>RAIFFEISENBANK AUSTRIA d.d.</item>
      <item>B2 KAPITAL d.o.o.</item>
      <item>FINA ZAGREB</item>
      <item>ODVJETNIK SONJA ŠOŠTAR</item>
      <item>Stjepan Rakarec</item>
    </derivirana_varijabla>
  </DomainObject.Predmet.OstaliListNazivFormated>
  <DomainObject.Predmet.OstaliListNazivFormatedOIB>
    <izvorni_sadrzaj>
      <item>PRIVREDNA BANKA ZAGREB d.d., OIB 02535697732</item>
      <item>EOS MATRIX d.o.o., OIB 76674680107</item>
      <item>RAIFFEISENBANK AUSTRIA d.d., OIB 53056966535</item>
      <item>B2 KAPITAL d.o.o., OIB 57509775367</item>
      <item>FINA ZAGREB, OIB 85821130368</item>
      <item>ODVJETNIK SONJA ŠOŠTAR</item>
      <item>Stjepan Rakarec</item>
    </izvorni_sadrzaj>
    <derivirana_varijabla naziv="DomainObject.Predmet.OstaliListNazivFormatedOIB_1">
      <item>PRIVREDNA BANKA ZAGREB d.d., OIB 02535697732</item>
      <item>EOS MATRIX d.o.o., OIB 76674680107</item>
      <item>RAIFFEISENBANK AUSTRIA d.d., OIB 53056966535</item>
      <item>B2 KAPITAL d.o.o., OIB 57509775367</item>
      <item>FINA ZAGREB, OIB 85821130368</item>
      <item>ODVJETNIK SONJA ŠOŠTAR</item>
      <item>Stjepan Rakarec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12. srpnja 2019.</izvorni_sadrzaj>
    <derivirana_varijabla naziv="DomainObject.Datum_1">12. srpnja 2019.</derivirana_varijabla>
  </DomainObject.Datum>
  <DomainObject.PoslovniBrojDokumenta>
    <izvorni_sadrzaj/>
    <derivirana_varijabla naziv="DomainObject.PoslovniBrojDokumenta_1"/>
  </DomainObject.PoslovniBrojDokumenta>
  <DomainObject.Predmet.StrankaIDrugi>
    <izvorni_sadrzaj>Marijan Frntić</izvorni_sadrzaj>
    <derivirana_varijabla naziv="DomainObject.Predmet.StrankaIDrugi_1">Marijan Frntić</derivirana_varijabla>
  </DomainObject.Predmet.StrankaIDrugi>
  <DomainObject.Predmet.ProtustrankaIDrugi>
    <izvorni_sadrzaj/>
    <derivirana_varijabla naziv="DomainObject.Predmet.ProtustrankaIDrugi_1"/>
  </DomainObject.Predmet.ProtustrankaIDrugi>
  <DomainObject.Predmet.StrankaIDrugiAdressOIB>
    <izvorni_sadrzaj>Marijan Frntić, OIB 86118476441, Varaždinska 37, 42204 Poljana Biškupečka</izvorni_sadrzaj>
    <derivirana_varijabla naziv="DomainObject.Predmet.StrankaIDrugiAdressOIB_1">Marijan Frntić, OIB 86118476441, Varaždinska 37, 42204 Poljana Biškupečka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svibnja 2017.</izvorni_sadrzaj>
    <derivirana_varijabla naziv="DomainObject.Predmet.OdlukaRjesenje.DatumDonosenjaOdluke_1">17. svibnja 2017.</derivirana_varijabla>
  </DomainObject.Predmet.OdlukaRjesenje.DatumDonosenjaOdluke>
  <DomainObject.Predmet.OdlukaRjesenje.DatumPravomocnosti>
    <izvorni_sadrzaj>2. lipnja 2017.</izvorni_sadrzaj>
    <derivirana_varijabla naziv="DomainObject.Predmet.OdlukaRjesenje.DatumPravomocnosti_1">2. lipnja 2017.</derivirana_varijabla>
  </DomainObject.Predmet.OdlukaRjesenje.DatumPravomocnosti>
  <DomainObject.Predmet.OdlukaRjesenje.Oznaka>
    <izvorni_sadrzaj>Sp-16/2016-18</izvorni_sadrzaj>
    <derivirana_varijabla naziv="DomainObject.Predmet.OdlukaRjesenje.Oznaka_1">Sp-16/2016-18</derivirana_varijabla>
  </DomainObject.Predmet.OdlukaRjesenje.Oznaka>
  <DomainObject.Predmet.SudioniciListNaziv>
    <izvorni_sadrzaj>
      <item>Marijan Frntić</item>
      <item>PRIVREDNA BANKA ZAGREB d.d.</item>
      <item>EOS MATRIX d.o.o.</item>
      <item>RAIFFEISENBANK AUSTRIA d.d.</item>
      <item>B2 KAPITAL d.o.o.</item>
      <item>FINA ZAGREB</item>
      <item>ODVJETNIK SONJA ŠOŠTAR</item>
      <item>Stjepan Rakarec</item>
    </izvorni_sadrzaj>
    <derivirana_varijabla naziv="DomainObject.Predmet.SudioniciListNaziv_1">
      <item>Marijan Frntić</item>
      <item>PRIVREDNA BANKA ZAGREB d.d.</item>
      <item>EOS MATRIX d.o.o.</item>
      <item>RAIFFEISENBANK AUSTRIA d.d.</item>
      <item>B2 KAPITAL d.o.o.</item>
      <item>FINA ZAGREB</item>
      <item>ODVJETNIK SONJA ŠOŠTAR</item>
      <item>Stjepan Rakarec</item>
    </derivirana_varijabla>
  </DomainObject.Predmet.SudioniciListNaziv>
  <DomainObject.Predmet.SudioniciListAdressOIB>
    <izvorni_sadrzaj>
      <item>Marijan Frntić, OIB 86118476441, Varaždinska 37,42204 Poljana Biškupečka</item>
      <item>PRIVREDNA BANKA ZAGREB d.d., OIB 02535697732, Radnička cesta 50,10000 Zagreb</item>
      <item>EOS MATRIX d.o.o., OIB 76674680107, Horvatova 82,10010 Zagreb</item>
      <item>RAIFFEISENBANK AUSTRIA d.d., OIB 53056966535, Magazinska 69,10000 Zagreb</item>
      <item>B2 KAPITAL d.o.o., OIB 57509775367, Radnička cesta 41,10000 Zagreb</item>
      <item>FINA ZAGREB, OIB 85821130368, Ulica grada Vukovara 70,10000 Zagreb</item>
      <item>ODVJETNIK SONJA ŠOŠTAR, KLEŠČIĆEVA 7,10430 Samobor</item>
      <item>Stjepan Rakarec, bb,10410 Velika Gorica</item>
    </izvorni_sadrzaj>
    <derivirana_varijabla naziv="DomainObject.Predmet.SudioniciListAdressOIB_1">
      <item>Marijan Frntić, OIB 86118476441, Varaždinska 37,42204 Poljana Biškupečka</item>
      <item>PRIVREDNA BANKA ZAGREB d.d., OIB 02535697732, Radnička cesta 50,10000 Zagreb</item>
      <item>EOS MATRIX d.o.o., OIB 76674680107, Horvatova 82,10010 Zagreb</item>
      <item>RAIFFEISENBANK AUSTRIA d.d., OIB 53056966535, Magazinska 69,10000 Zagreb</item>
      <item>B2 KAPITAL d.o.o., OIB 57509775367, Radnička cesta 41,10000 Zagreb</item>
      <item>FINA ZAGREB, OIB 85821130368, Ulica grada Vukovara 70,10000 Zagreb</item>
      <item>ODVJETNIK SONJA ŠOŠTAR, KLEŠČIĆEVA 7,10430 Samobor</item>
      <item>Stjepan Rakarec, bb,10410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86118476441</item>
      <item>, OIB 02535697732</item>
      <item>, OIB 76674680107</item>
      <item>, OIB 53056966535</item>
      <item>, OIB 57509775367</item>
      <item>, OIB 85821130368</item>
      <item>, OIB null</item>
      <item>, OIB null</item>
    </izvorni_sadrzaj>
    <derivirana_varijabla naziv="DomainObject.Predmet.SudioniciListNazivOIB_1">
      <item>, OIB 86118476441</item>
      <item>, OIB 02535697732</item>
      <item>, OIB 76674680107</item>
      <item>, OIB 53056966535</item>
      <item>, OIB 57509775367</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lipnja 2017.</izvorni_sadrzaj>
    <derivirana_varijabla naziv="DomainObject.Predmet.DatumZadnjeOdrzaneSudskeRadnje_1">6. lipnja 2017.</derivirana_varijabla>
  </DomainObject.Predmet.DatumZadnjeOdrzaneSudskeRadnje>
  <DomainObject.PredzadnjaOdlukaIzPredmeta.DatumDonosenjaOdluke>
    <izvorni_sadrzaj>20. travnja 2018.</izvorni_sadrzaj>
    <derivirana_varijabla naziv="DomainObject.PredzadnjaOdlukaIzPredmeta.DatumDonosenjaOdluke_1">20. travnja 2018.</derivirana_varijabla>
  </DomainObject.PredzadnjaOdlukaIzPredmeta.DatumDonosenjaOdluke>
  <DomainObject.PredzadnjaOdlukaIzPredmeta.Oznaka>
    <izvorni_sadrzaj>Sp-16/2016-33</izvorni_sadrzaj>
    <derivirana_varijabla naziv="DomainObject.PredzadnjaOdlukaIzPredmeta.Oznaka_1">Sp-16/2016-33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B3AC1A-359F-4169-9EFA-1BE42A721F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640</properties:Words>
  <properties:Characters>3637</properties:Characters>
  <properties:Lines>87</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4607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2019-07-12T12:45:00Z</dcterms:created>
  <dc:creator>Biserka Bajer</dc:creator>
  <cp:lastModifiedBy>Biserka Bajer</cp:lastModifiedBy>
  <cp:lastPrinted>2019-07-12T12:55:00Z</cp:lastPrinted>
  <dcterms:modified xmlns:xsi="http://www.w3.org/2001/XMLSchema-instance" xsi:type="dcterms:W3CDTF">2019-07-12T12:58:00Z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naknade troškova povjereniku (RJESENJE-TROSAK POVJERENIKA 16.docx)</vt:lpwstr>
  </prop:property>
  <prop:property name="CC_coloring" pid="4" fmtid="{D5CDD505-2E9C-101B-9397-08002B2CF9AE}">
    <vt:bool>false</vt:bool>
  </prop:property>
  <prop:property name="BrojStranica" pid="5" fmtid="{D5CDD505-2E9C-101B-9397-08002B2CF9AE}">
    <vt:i4>3</vt:i4>
  </prop:property>
</prop:Properties>
</file>